
<file path=[Content_Types].xml><?xml version="1.0" encoding="utf-8"?>
<Types xmlns="http://schemas.openxmlformats.org/package/2006/content-type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v:background id="_x0000_s1025" o:bwmode="white" o:targetscreensize="1024,768">
      <v:fill r:id="rId4" o:title="background_arctic" type="frame"/>
    </v:background>
  </w:background>
  <w:body>
    <w:p w14:paraId="25F613E0" w14:textId="18A1C16D" w:rsidR="00E440B4" w:rsidRDefault="00E440B4" w:rsidP="000E2C83">
      <w:pPr>
        <w:rPr>
          <w:noProof/>
        </w:rPr>
      </w:pPr>
      <w:r>
        <w:rPr>
          <w:noProof/>
          <w:color w:val="auto"/>
          <w:sz w:val="24"/>
        </w:rPr>
        <w:t xml:space="preserve">               </w:t>
      </w:r>
      <w:r w:rsidR="00AA298D" w:rsidRPr="00AA298D">
        <w:rPr>
          <w:noProof/>
        </w:rPr>
        <mc:AlternateContent>
          <mc:Choice Requires="wps">
            <w:drawing>
              <wp:anchor distT="0" distB="0" distL="114300" distR="114300" simplePos="0" relativeHeight="251596800" behindDoc="0" locked="1" layoutInCell="1" allowOverlap="1" wp14:anchorId="4D264BE2" wp14:editId="3B6FF1CD">
                <wp:simplePos x="0" y="0"/>
                <wp:positionH relativeFrom="margin">
                  <wp:align>right</wp:align>
                </wp:positionH>
                <wp:positionV relativeFrom="page">
                  <wp:posOffset>6619875</wp:posOffset>
                </wp:positionV>
                <wp:extent cx="5657850" cy="2000250"/>
                <wp:effectExtent l="0" t="0" r="0" b="0"/>
                <wp:wrapNone/>
                <wp:docPr id="7" name="Zone de texte 7"/>
                <wp:cNvGraphicFramePr/>
                <a:graphic xmlns:a="http://schemas.openxmlformats.org/drawingml/2006/main">
                  <a:graphicData uri="http://schemas.microsoft.com/office/word/2010/wordprocessingShape">
                    <wps:wsp>
                      <wps:cNvSpPr txBox="1"/>
                      <wps:spPr>
                        <a:xfrm>
                          <a:off x="0" y="0"/>
                          <a:ext cx="5657850" cy="2000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BA7F4C" w14:textId="14EB4937" w:rsidR="00201B9C" w:rsidRPr="007E140C" w:rsidRDefault="007E140C" w:rsidP="00B7767E">
                            <w:pPr>
                              <w:pStyle w:val="titrecouv"/>
                              <w:rPr>
                                <w:noProof/>
                                <w:sz w:val="30"/>
                                <w:u w:val="single"/>
                                <w:shd w:val="clear" w:color="auto" w:fill="00627C"/>
                              </w:rPr>
                            </w:pPr>
                            <w:r>
                              <w:rPr>
                                <w:noProof/>
                                <w:sz w:val="30"/>
                                <w:shd w:val="clear" w:color="auto" w:fill="00627C"/>
                              </w:rPr>
                              <w:t xml:space="preserve">                                    </w:t>
                            </w:r>
                            <w:r w:rsidR="00201B9C" w:rsidRPr="007E140C">
                              <w:rPr>
                                <w:noProof/>
                                <w:sz w:val="30"/>
                                <w:u w:val="single"/>
                                <w:shd w:val="clear" w:color="auto" w:fill="00627C"/>
                              </w:rPr>
                              <w:t>AIX Marseille Université</w:t>
                            </w:r>
                          </w:p>
                          <w:p w14:paraId="157FC097" w14:textId="14222039" w:rsidR="00201B9C" w:rsidRPr="00B7767E" w:rsidRDefault="007E140C" w:rsidP="00B7767E">
                            <w:pPr>
                              <w:pStyle w:val="titrecouv"/>
                              <w:rPr>
                                <w:noProof/>
                                <w:sz w:val="30"/>
                                <w:shd w:val="clear" w:color="auto" w:fill="00627C"/>
                              </w:rPr>
                            </w:pPr>
                            <w:r>
                              <w:rPr>
                                <w:noProof/>
                                <w:sz w:val="30"/>
                                <w:shd w:val="clear" w:color="auto" w:fill="00627C"/>
                              </w:rPr>
                              <w:t>REHAB</w:t>
                            </w:r>
                            <w:bookmarkStart w:id="0" w:name="_GoBack"/>
                            <w:bookmarkEnd w:id="0"/>
                            <w:r>
                              <w:rPr>
                                <w:noProof/>
                                <w:sz w:val="30"/>
                                <w:shd w:val="clear" w:color="auto" w:fill="00627C"/>
                              </w:rPr>
                              <w:t>ILITATION DE BATIMENTS POUR LA CREATION D</w:t>
                            </w:r>
                            <w:r w:rsidR="00201B9C">
                              <w:rPr>
                                <w:noProof/>
                                <w:sz w:val="30"/>
                                <w:shd w:val="clear" w:color="auto" w:fill="00627C"/>
                              </w:rPr>
                              <w:t xml:space="preserve">’UNE MAISON DE L’ETUDIANT SUR LE CAMPUS DE SAINT-JeRÔME </w:t>
                            </w:r>
                          </w:p>
                          <w:p w14:paraId="15409469" w14:textId="610B8745" w:rsidR="00201B9C" w:rsidRPr="007E140C" w:rsidRDefault="007E140C" w:rsidP="00B7767E">
                            <w:pPr>
                              <w:pStyle w:val="titrecouv"/>
                              <w:rPr>
                                <w:sz w:val="30"/>
                                <w:u w:val="single"/>
                              </w:rPr>
                            </w:pPr>
                            <w:r w:rsidRPr="007E140C">
                              <w:rPr>
                                <w:sz w:val="30"/>
                              </w:rPr>
                              <w:t xml:space="preserve">                          </w:t>
                            </w:r>
                            <w:r w:rsidRPr="007E140C">
                              <w:rPr>
                                <w:sz w:val="30"/>
                                <w:u w:val="single"/>
                              </w:rPr>
                              <w:t xml:space="preserve"> </w:t>
                            </w:r>
                            <w:r w:rsidR="00877BB4" w:rsidRPr="007E140C">
                              <w:rPr>
                                <w:sz w:val="30"/>
                                <w:u w:val="single"/>
                              </w:rPr>
                              <w:t xml:space="preserve">TOME 1 : </w:t>
                            </w:r>
                            <w:r w:rsidR="00201B9C" w:rsidRPr="007E140C">
                              <w:rPr>
                                <w:sz w:val="30"/>
                                <w:u w:val="single"/>
                              </w:rPr>
                              <w:t>PROGRAMME fonctionnel</w:t>
                            </w:r>
                          </w:p>
                          <w:p w14:paraId="698A2A2D" w14:textId="6066C11E" w:rsidR="00201B9C" w:rsidRPr="007E140C" w:rsidRDefault="00201B9C" w:rsidP="00B7767E">
                            <w:pPr>
                              <w:pStyle w:val="titrecouv"/>
                              <w:rPr>
                                <w:sz w:val="30"/>
                                <w:u w:val="sing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264BE2" id="_x0000_t202" coordsize="21600,21600" o:spt="202" path="m,l,21600r21600,l21600,xe">
                <v:stroke joinstyle="miter"/>
                <v:path gradientshapeok="t" o:connecttype="rect"/>
              </v:shapetype>
              <v:shape id="Zone de texte 7" o:spid="_x0000_s1026" type="#_x0000_t202" style="position:absolute;left:0;text-align:left;margin-left:394.3pt;margin-top:521.25pt;width:445.5pt;height:157.5pt;z-index:251596800;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" filled="f" stroked="f" strokeweight=".5pt">
                <v:textbox>
                  <w:txbxContent>
                    <w:p w14:paraId="0CBA7F4C" w14:textId="14EB4937" w:rsidR="00201B9C" w:rsidRPr="007E140C" w:rsidRDefault="007E140C" w:rsidP="00B7767E">
                      <w:pPr>
                        <w:pStyle w:val="titrecouv"/>
                        <w:rPr>
                          <w:noProof/>
                          <w:sz w:val="30"/>
                          <w:u w:val="single"/>
                          <w:shd w:val="clear" w:color="auto" w:fill="00627C"/>
                        </w:rPr>
                      </w:pPr>
                      <w:r>
                        <w:rPr>
                          <w:noProof/>
                          <w:sz w:val="30"/>
                          <w:shd w:val="clear" w:color="auto" w:fill="00627C"/>
                        </w:rPr>
                        <w:t xml:space="preserve">                                    </w:t>
                      </w:r>
                      <w:r w:rsidR="00201B9C" w:rsidRPr="007E140C">
                        <w:rPr>
                          <w:noProof/>
                          <w:sz w:val="30"/>
                          <w:u w:val="single"/>
                          <w:shd w:val="clear" w:color="auto" w:fill="00627C"/>
                        </w:rPr>
                        <w:t>AIX Marseille Université</w:t>
                      </w:r>
                    </w:p>
                    <w:p w14:paraId="157FC097" w14:textId="14222039" w:rsidR="00201B9C" w:rsidRPr="00B7767E" w:rsidRDefault="007E140C" w:rsidP="00B7767E">
                      <w:pPr>
                        <w:pStyle w:val="titrecouv"/>
                        <w:rPr>
                          <w:noProof/>
                          <w:sz w:val="30"/>
                          <w:shd w:val="clear" w:color="auto" w:fill="00627C"/>
                        </w:rPr>
                      </w:pPr>
                      <w:r>
                        <w:rPr>
                          <w:noProof/>
                          <w:sz w:val="30"/>
                          <w:shd w:val="clear" w:color="auto" w:fill="00627C"/>
                        </w:rPr>
                        <w:t>REHAB</w:t>
                      </w:r>
                      <w:bookmarkStart w:id="1" w:name="_GoBack"/>
                      <w:bookmarkEnd w:id="1"/>
                      <w:r>
                        <w:rPr>
                          <w:noProof/>
                          <w:sz w:val="30"/>
                          <w:shd w:val="clear" w:color="auto" w:fill="00627C"/>
                        </w:rPr>
                        <w:t>ILITATION DE BATIMENTS POUR LA CREATION D</w:t>
                      </w:r>
                      <w:r w:rsidR="00201B9C">
                        <w:rPr>
                          <w:noProof/>
                          <w:sz w:val="30"/>
                          <w:shd w:val="clear" w:color="auto" w:fill="00627C"/>
                        </w:rPr>
                        <w:t xml:space="preserve">’UNE MAISON DE L’ETUDIANT SUR LE CAMPUS DE SAINT-JeRÔME </w:t>
                      </w:r>
                    </w:p>
                    <w:p w14:paraId="15409469" w14:textId="610B8745" w:rsidR="00201B9C" w:rsidRPr="007E140C" w:rsidRDefault="007E140C" w:rsidP="00B7767E">
                      <w:pPr>
                        <w:pStyle w:val="titrecouv"/>
                        <w:rPr>
                          <w:sz w:val="30"/>
                          <w:u w:val="single"/>
                        </w:rPr>
                      </w:pPr>
                      <w:r w:rsidRPr="007E140C">
                        <w:rPr>
                          <w:sz w:val="30"/>
                        </w:rPr>
                        <w:t xml:space="preserve">                          </w:t>
                      </w:r>
                      <w:r w:rsidRPr="007E140C">
                        <w:rPr>
                          <w:sz w:val="30"/>
                          <w:u w:val="single"/>
                        </w:rPr>
                        <w:t xml:space="preserve"> </w:t>
                      </w:r>
                      <w:r w:rsidR="00877BB4" w:rsidRPr="007E140C">
                        <w:rPr>
                          <w:sz w:val="30"/>
                          <w:u w:val="single"/>
                        </w:rPr>
                        <w:t xml:space="preserve">TOME 1 : </w:t>
                      </w:r>
                      <w:r w:rsidR="00201B9C" w:rsidRPr="007E140C">
                        <w:rPr>
                          <w:sz w:val="30"/>
                          <w:u w:val="single"/>
                        </w:rPr>
                        <w:t>PROGRAMME fonctionnel</w:t>
                      </w:r>
                    </w:p>
                    <w:p w14:paraId="698A2A2D" w14:textId="6066C11E" w:rsidR="00201B9C" w:rsidRPr="007E140C" w:rsidRDefault="00201B9C" w:rsidP="00B7767E">
                      <w:pPr>
                        <w:pStyle w:val="titrecouv"/>
                        <w:rPr>
                          <w:sz w:val="30"/>
                          <w:u w:val="single"/>
                        </w:rPr>
                      </w:pPr>
                    </w:p>
                  </w:txbxContent>
                </v:textbox>
                <w10:wrap anchorx="margin" anchory="page"/>
                <w10:anchorlock/>
              </v:shape>
            </w:pict>
          </mc:Fallback>
        </mc:AlternateContent>
      </w:r>
    </w:p>
    <w:p w14:paraId="3E83EAFA" w14:textId="467C347A" w:rsidR="003B1026" w:rsidRDefault="00E440B4" w:rsidP="000035D4">
      <w:pPr>
        <w:jc w:val="center"/>
      </w:pPr>
      <w:r>
        <w:rPr>
          <w:noProof/>
        </w:rPr>
        <w:drawing>
          <wp:inline distT="0" distB="0" distL="0" distR="0" wp14:anchorId="66D4EC1B" wp14:editId="3FAC655F">
            <wp:extent cx="4770407" cy="3165898"/>
            <wp:effectExtent l="0" t="0" r="0" b="0"/>
            <wp:docPr id="795704225" name="Image 3" descr="Aix-Marseille Université - Campus de Saint-Jérôme - Marseil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ix-Marseille Université - Campus de Saint-Jérôme - Marseille ..."/>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83869" cy="3174832"/>
                    </a:xfrm>
                    <a:prstGeom prst="rect">
                      <a:avLst/>
                    </a:prstGeom>
                    <a:noFill/>
                    <a:ln>
                      <a:noFill/>
                    </a:ln>
                  </pic:spPr>
                </pic:pic>
              </a:graphicData>
            </a:graphic>
          </wp:inline>
        </w:drawing>
      </w:r>
    </w:p>
    <w:p w14:paraId="56FCBFB0" w14:textId="77777777" w:rsidR="00E440B4" w:rsidRPr="00AA298D" w:rsidRDefault="00E440B4" w:rsidP="000E2C83"/>
    <w:p w14:paraId="65DA5A26" w14:textId="0AC13523" w:rsidR="003B1026" w:rsidRPr="00AA298D" w:rsidRDefault="003B1026" w:rsidP="000E2C83"/>
    <w:p w14:paraId="04C16223" w14:textId="450C9E69" w:rsidR="003B1026" w:rsidRPr="00AA298D" w:rsidRDefault="003B1026" w:rsidP="000E2C83"/>
    <w:p w14:paraId="09DE95A3" w14:textId="75C25829" w:rsidR="000E2C83" w:rsidRPr="00AA298D" w:rsidRDefault="000E2C83" w:rsidP="000E2C83"/>
    <w:p w14:paraId="3B1F352E" w14:textId="470D3FC3" w:rsidR="000E2C83" w:rsidRPr="00AA298D" w:rsidRDefault="000E2C83" w:rsidP="000E2C83">
      <w:pPr>
        <w:jc w:val="center"/>
      </w:pPr>
    </w:p>
    <w:p w14:paraId="3747EA92" w14:textId="479CFBD0" w:rsidR="00AA298D" w:rsidRPr="00AA298D" w:rsidRDefault="0059676D">
      <w:pPr>
        <w:widowControl/>
        <w:spacing w:before="0" w:after="0" w:line="240" w:lineRule="auto"/>
        <w:jc w:val="left"/>
      </w:pPr>
      <w:r w:rsidRPr="0059676D">
        <w:rPr>
          <w:noProof/>
        </w:rPr>
        <w:drawing>
          <wp:anchor distT="0" distB="0" distL="114300" distR="114300" simplePos="0" relativeHeight="251933696" behindDoc="0" locked="0" layoutInCell="1" allowOverlap="1" wp14:anchorId="11C40599" wp14:editId="04FF7973">
            <wp:simplePos x="0" y="0"/>
            <wp:positionH relativeFrom="margin">
              <wp:align>left</wp:align>
            </wp:positionH>
            <wp:positionV relativeFrom="paragraph">
              <wp:posOffset>3928103</wp:posOffset>
            </wp:positionV>
            <wp:extent cx="868713" cy="376357"/>
            <wp:effectExtent l="0" t="0" r="7620" b="5080"/>
            <wp:wrapSquare wrapText="bothSides"/>
            <wp:docPr id="1992930366" name="Image 7" descr="Une image contenant Police, Graphique, texte, logo&#10;&#10;Description générée automatiquement">
              <a:extLst xmlns:a="http://schemas.openxmlformats.org/drawingml/2006/main">
                <a:ext uri="{FF2B5EF4-FFF2-40B4-BE49-F238E27FC236}">
                  <a16:creationId xmlns:a16="http://schemas.microsoft.com/office/drawing/2014/main" id="{291509D0-6E74-9E35-6D41-24FB3DF6A6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descr="Une image contenant Police, Graphique, texte, logo&#10;&#10;Description générée automatiquement">
                      <a:extLst>
                        <a:ext uri="{FF2B5EF4-FFF2-40B4-BE49-F238E27FC236}">
                          <a16:creationId xmlns:a16="http://schemas.microsoft.com/office/drawing/2014/main" id="{291509D0-6E74-9E35-6D41-24FB3DF6A642}"/>
                        </a:ext>
                      </a:extLst>
                    </pic:cNvPr>
                    <pic:cNvPicPr>
                      <a:picLocks noChangeAspect="1"/>
                    </pic:cNvPicPr>
                  </pic:nvPicPr>
                  <pic:blipFill>
                    <a:blip r:embed="rId10"/>
                    <a:stretch>
                      <a:fillRect/>
                    </a:stretch>
                  </pic:blipFill>
                  <pic:spPr>
                    <a:xfrm>
                      <a:off x="0" y="0"/>
                      <a:ext cx="868713" cy="376357"/>
                    </a:xfrm>
                    <a:prstGeom prst="rect">
                      <a:avLst/>
                    </a:prstGeom>
                  </pic:spPr>
                </pic:pic>
              </a:graphicData>
            </a:graphic>
          </wp:anchor>
        </w:drawing>
      </w:r>
      <w:r w:rsidR="007555F5" w:rsidRPr="00EC5A5C">
        <w:rPr>
          <w:noProof/>
          <w:color w:val="auto"/>
          <w:sz w:val="18"/>
        </w:rPr>
        <w:drawing>
          <wp:anchor distT="0" distB="0" distL="114300" distR="114300" simplePos="0" relativeHeight="251650048" behindDoc="1" locked="0" layoutInCell="1" allowOverlap="1" wp14:anchorId="1695322C" wp14:editId="752D182E">
            <wp:simplePos x="0" y="0"/>
            <wp:positionH relativeFrom="column">
              <wp:posOffset>4491952</wp:posOffset>
            </wp:positionH>
            <wp:positionV relativeFrom="paragraph">
              <wp:posOffset>3825714</wp:posOffset>
            </wp:positionV>
            <wp:extent cx="1317130" cy="832514"/>
            <wp:effectExtent l="0" t="0" r="0" b="5715"/>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leConseil_Egis_cmjn_sans_opacite.png"/>
                    <pic:cNvPicPr/>
                  </pic:nvPicPr>
                  <pic:blipFill>
                    <a:blip r:embed="rId11" cstate="print">
                      <a:extLst>
                        <a:ext uri="{28A0092B-C50C-407E-A947-70E740481C1C}">
                          <a14:useLocalDpi xmlns:a14="http://schemas.microsoft.com/office/drawing/2010/main"/>
                        </a:ext>
                      </a:extLst>
                    </a:blip>
                    <a:stretch>
                      <a:fillRect/>
                    </a:stretch>
                  </pic:blipFill>
                  <pic:spPr>
                    <a:xfrm>
                      <a:off x="0" y="0"/>
                      <a:ext cx="1317130" cy="832514"/>
                    </a:xfrm>
                    <a:prstGeom prst="rect">
                      <a:avLst/>
                    </a:prstGeom>
                  </pic:spPr>
                </pic:pic>
              </a:graphicData>
            </a:graphic>
            <wp14:sizeRelH relativeFrom="page">
              <wp14:pctWidth>0</wp14:pctWidth>
            </wp14:sizeRelH>
            <wp14:sizeRelV relativeFrom="page">
              <wp14:pctHeight>0</wp14:pctHeight>
            </wp14:sizeRelV>
          </wp:anchor>
        </w:drawing>
      </w:r>
      <w:r w:rsidR="00AA298D" w:rsidRPr="00AA298D">
        <w:br w:type="page"/>
      </w:r>
      <w:r w:rsidR="00AA298D" w:rsidRPr="00AA298D">
        <w:rPr>
          <w:noProof/>
          <w:color w:val="auto"/>
          <w:sz w:val="28"/>
        </w:rPr>
        <w:drawing>
          <wp:anchor distT="0" distB="0" distL="114300" distR="114300" simplePos="0" relativeHeight="251598848" behindDoc="0" locked="1" layoutInCell="1" allowOverlap="1" wp14:anchorId="37490108" wp14:editId="509C253B">
            <wp:simplePos x="0" y="0"/>
            <wp:positionH relativeFrom="margin">
              <wp:posOffset>-455930</wp:posOffset>
            </wp:positionH>
            <wp:positionV relativeFrom="margin">
              <wp:posOffset>-477520</wp:posOffset>
            </wp:positionV>
            <wp:extent cx="6976800" cy="2397600"/>
            <wp:effectExtent l="0" t="0" r="0" b="3175"/>
            <wp:wrapSquare wrapText="bothSides"/>
            <wp:docPr id="686" name="Imag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te_word.png"/>
                    <pic:cNvPicPr/>
                  </pic:nvPicPr>
                  <pic:blipFill>
                    <a:blip r:embed="rId12" cstate="print">
                      <a:extLst>
                        <a:ext uri="{28A0092B-C50C-407E-A947-70E740481C1C}">
                          <a14:useLocalDpi xmlns:a14="http://schemas.microsoft.com/office/drawing/2010/main"/>
                        </a:ext>
                      </a:extLst>
                    </a:blip>
                    <a:stretch>
                      <a:fillRect/>
                    </a:stretch>
                  </pic:blipFill>
                  <pic:spPr>
                    <a:xfrm>
                      <a:off x="0" y="0"/>
                      <a:ext cx="6976800" cy="2397600"/>
                    </a:xfrm>
                    <a:prstGeom prst="rect">
                      <a:avLst/>
                    </a:prstGeom>
                  </pic:spPr>
                </pic:pic>
              </a:graphicData>
            </a:graphic>
            <wp14:sizeRelH relativeFrom="page">
              <wp14:pctWidth>0</wp14:pctWidth>
            </wp14:sizeRelH>
            <wp14:sizeRelV relativeFrom="page">
              <wp14:pctHeight>0</wp14:pctHeight>
            </wp14:sizeRelV>
          </wp:anchor>
        </w:drawing>
      </w:r>
    </w:p>
    <w:p w14:paraId="6BAE2A0F" w14:textId="77777777" w:rsidR="00D80A27" w:rsidRDefault="00D80A27" w:rsidP="000E2C83"/>
    <w:p w14:paraId="5C81610D" w14:textId="77777777" w:rsidR="00E440B4" w:rsidRDefault="00E440B4" w:rsidP="000E2C83"/>
    <w:p w14:paraId="595957F2" w14:textId="77777777" w:rsidR="00E440B4" w:rsidRDefault="00E440B4" w:rsidP="000E2C83"/>
    <w:p w14:paraId="7B5397DF" w14:textId="77777777" w:rsidR="00E440B4" w:rsidRDefault="00E440B4" w:rsidP="000E2C83"/>
    <w:p w14:paraId="4BDE35E3" w14:textId="77777777" w:rsidR="00E440B4" w:rsidRDefault="00E440B4" w:rsidP="000E2C83">
      <w:pPr>
        <w:sectPr w:rsidR="00E440B4" w:rsidSect="00D80A27">
          <w:headerReference w:type="default" r:id="rId13"/>
          <w:footerReference w:type="default" r:id="rId14"/>
          <w:headerReference w:type="first" r:id="rId15"/>
          <w:type w:val="oddPage"/>
          <w:pgSz w:w="11907" w:h="16840" w:code="9"/>
          <w:pgMar w:top="1418" w:right="1418" w:bottom="1418" w:left="1418" w:header="709" w:footer="567" w:gutter="0"/>
          <w:cols w:space="720"/>
          <w:titlePg/>
          <w:docGrid w:linePitch="360"/>
        </w:sectPr>
      </w:pPr>
    </w:p>
    <w:p w14:paraId="2ABB281C" w14:textId="71FE826B" w:rsidR="000E2C83" w:rsidRDefault="000E2C83" w:rsidP="000E2C83"/>
    <w:p w14:paraId="046CA708" w14:textId="5EC05058" w:rsidR="002D6DD7" w:rsidRPr="002D6DD7" w:rsidRDefault="002E7E6F" w:rsidP="000E2C83">
      <w:pPr>
        <w:rPr>
          <w:b/>
          <w:sz w:val="34"/>
        </w:rPr>
      </w:pPr>
      <w:r>
        <w:rPr>
          <w:b/>
          <w:sz w:val="34"/>
        </w:rPr>
        <w:t>SOMMAIRE</w:t>
      </w:r>
    </w:p>
    <w:p w14:paraId="52FE2A3A" w14:textId="77777777" w:rsidR="002D6DD7" w:rsidRPr="00AA298D" w:rsidRDefault="002D6DD7" w:rsidP="000E2C83"/>
    <w:bookmarkStart w:id="2" w:name="_Toc478490778"/>
    <w:bookmarkStart w:id="3" w:name="_Toc482717802"/>
    <w:bookmarkStart w:id="4" w:name="_Toc483828482"/>
    <w:bookmarkStart w:id="5" w:name="_Toc509820540"/>
    <w:bookmarkStart w:id="6" w:name="_Toc518981101"/>
    <w:p w14:paraId="25C09257" w14:textId="099D5A5F" w:rsidR="00E33A05" w:rsidRDefault="002D6DD7">
      <w:pPr>
        <w:pStyle w:val="TM1"/>
        <w:tabs>
          <w:tab w:val="left" w:pos="540"/>
          <w:tab w:val="right" w:leader="dot" w:pos="9061"/>
        </w:tabs>
        <w:rPr>
          <w:rFonts w:asciiTheme="minorHAnsi" w:eastAsiaTheme="minorEastAsia" w:hAnsiTheme="minorHAnsi" w:cstheme="minorBidi"/>
          <w:b w:val="0"/>
          <w:caps w:val="0"/>
          <w:color w:val="auto"/>
          <w:kern w:val="2"/>
          <w:sz w:val="24"/>
          <w:szCs w:val="24"/>
          <w14:ligatures w14:val="standardContextual"/>
        </w:rPr>
      </w:pPr>
      <w:r>
        <w:fldChar w:fldCharType="begin"/>
      </w:r>
      <w:r>
        <w:instrText xml:space="preserve"> TOC \o "1-3" \h \z \u </w:instrText>
      </w:r>
      <w:r>
        <w:fldChar w:fldCharType="separate"/>
      </w:r>
      <w:hyperlink w:anchor="_Toc201156400" w:history="1">
        <w:r w:rsidR="00E33A05" w:rsidRPr="00EB6AB4">
          <w:rPr>
            <w:rStyle w:val="Lienhypertexte"/>
            <w14:scene3d>
              <w14:camera w14:prst="orthographicFront"/>
              <w14:lightRig w14:rig="threePt" w14:dir="t">
                <w14:rot w14:lat="0" w14:lon="0" w14:rev="0"/>
              </w14:lightRig>
            </w14:scene3d>
          </w:rPr>
          <w:t>I.</w:t>
        </w:r>
        <w:r w:rsidR="00E33A05">
          <w:rPr>
            <w:rFonts w:asciiTheme="minorHAnsi" w:eastAsiaTheme="minorEastAsia" w:hAnsiTheme="minorHAnsi" w:cstheme="minorBidi"/>
            <w:b w:val="0"/>
            <w:caps w:val="0"/>
            <w:color w:val="auto"/>
            <w:kern w:val="2"/>
            <w:sz w:val="24"/>
            <w:szCs w:val="24"/>
            <w14:ligatures w14:val="standardContextual"/>
          </w:rPr>
          <w:tab/>
        </w:r>
        <w:r w:rsidR="00E33A05" w:rsidRPr="00EB6AB4">
          <w:rPr>
            <w:rStyle w:val="Lienhypertexte"/>
          </w:rPr>
          <w:t>Préambule</w:t>
        </w:r>
        <w:r w:rsidR="00E33A05">
          <w:rPr>
            <w:webHidden/>
          </w:rPr>
          <w:tab/>
        </w:r>
        <w:r w:rsidR="00E33A05">
          <w:rPr>
            <w:webHidden/>
          </w:rPr>
          <w:fldChar w:fldCharType="begin"/>
        </w:r>
        <w:r w:rsidR="00E33A05">
          <w:rPr>
            <w:webHidden/>
          </w:rPr>
          <w:instrText xml:space="preserve"> PAGEREF _Toc201156400 \h </w:instrText>
        </w:r>
        <w:r w:rsidR="00E33A05">
          <w:rPr>
            <w:webHidden/>
          </w:rPr>
        </w:r>
        <w:r w:rsidR="00E33A05">
          <w:rPr>
            <w:webHidden/>
          </w:rPr>
          <w:fldChar w:fldCharType="separate"/>
        </w:r>
        <w:r w:rsidR="00E33A05">
          <w:rPr>
            <w:webHidden/>
          </w:rPr>
          <w:t>4</w:t>
        </w:r>
        <w:r w:rsidR="00E33A05">
          <w:rPr>
            <w:webHidden/>
          </w:rPr>
          <w:fldChar w:fldCharType="end"/>
        </w:r>
      </w:hyperlink>
    </w:p>
    <w:p w14:paraId="67BAE99F" w14:textId="00FED37F" w:rsidR="00E33A05" w:rsidRDefault="00E33A05">
      <w:pPr>
        <w:pStyle w:val="TM2"/>
        <w:tabs>
          <w:tab w:val="left" w:pos="54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01" w:history="1">
        <w:r w:rsidRPr="00EB6AB4">
          <w:rPr>
            <w:rStyle w:val="Lienhypertexte"/>
            <w:noProof/>
          </w:rPr>
          <w:t>I.1.</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objet du document</w:t>
        </w:r>
        <w:r>
          <w:rPr>
            <w:noProof/>
            <w:webHidden/>
          </w:rPr>
          <w:tab/>
        </w:r>
        <w:r>
          <w:rPr>
            <w:noProof/>
            <w:webHidden/>
          </w:rPr>
          <w:fldChar w:fldCharType="begin"/>
        </w:r>
        <w:r>
          <w:rPr>
            <w:noProof/>
            <w:webHidden/>
          </w:rPr>
          <w:instrText xml:space="preserve"> PAGEREF _Toc201156401 \h </w:instrText>
        </w:r>
        <w:r>
          <w:rPr>
            <w:noProof/>
            <w:webHidden/>
          </w:rPr>
        </w:r>
        <w:r>
          <w:rPr>
            <w:noProof/>
            <w:webHidden/>
          </w:rPr>
          <w:fldChar w:fldCharType="separate"/>
        </w:r>
        <w:r>
          <w:rPr>
            <w:noProof/>
            <w:webHidden/>
          </w:rPr>
          <w:t>4</w:t>
        </w:r>
        <w:r>
          <w:rPr>
            <w:noProof/>
            <w:webHidden/>
          </w:rPr>
          <w:fldChar w:fldCharType="end"/>
        </w:r>
      </w:hyperlink>
    </w:p>
    <w:p w14:paraId="08A166AF" w14:textId="55F33ED9" w:rsidR="00E33A05" w:rsidRDefault="00E33A05">
      <w:pPr>
        <w:pStyle w:val="TM2"/>
        <w:tabs>
          <w:tab w:val="left" w:pos="54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02" w:history="1">
        <w:r w:rsidRPr="00EB6AB4">
          <w:rPr>
            <w:rStyle w:val="Lienhypertexte"/>
            <w:noProof/>
          </w:rPr>
          <w:t>I.2.</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Glossaire</w:t>
        </w:r>
        <w:r>
          <w:rPr>
            <w:noProof/>
            <w:webHidden/>
          </w:rPr>
          <w:tab/>
        </w:r>
        <w:r>
          <w:rPr>
            <w:noProof/>
            <w:webHidden/>
          </w:rPr>
          <w:fldChar w:fldCharType="begin"/>
        </w:r>
        <w:r>
          <w:rPr>
            <w:noProof/>
            <w:webHidden/>
          </w:rPr>
          <w:instrText xml:space="preserve"> PAGEREF _Toc201156402 \h </w:instrText>
        </w:r>
        <w:r>
          <w:rPr>
            <w:noProof/>
            <w:webHidden/>
          </w:rPr>
        </w:r>
        <w:r>
          <w:rPr>
            <w:noProof/>
            <w:webHidden/>
          </w:rPr>
          <w:fldChar w:fldCharType="separate"/>
        </w:r>
        <w:r>
          <w:rPr>
            <w:noProof/>
            <w:webHidden/>
          </w:rPr>
          <w:t>4</w:t>
        </w:r>
        <w:r>
          <w:rPr>
            <w:noProof/>
            <w:webHidden/>
          </w:rPr>
          <w:fldChar w:fldCharType="end"/>
        </w:r>
      </w:hyperlink>
    </w:p>
    <w:p w14:paraId="32ED0CF5" w14:textId="2CA67DD5" w:rsidR="00E33A05" w:rsidRDefault="00E33A05">
      <w:pPr>
        <w:pStyle w:val="TM1"/>
        <w:tabs>
          <w:tab w:val="left" w:pos="540"/>
          <w:tab w:val="right" w:leader="dot" w:pos="9061"/>
        </w:tabs>
        <w:rPr>
          <w:rFonts w:asciiTheme="minorHAnsi" w:eastAsiaTheme="minorEastAsia" w:hAnsiTheme="minorHAnsi" w:cstheme="minorBidi"/>
          <w:b w:val="0"/>
          <w:caps w:val="0"/>
          <w:color w:val="auto"/>
          <w:kern w:val="2"/>
          <w:sz w:val="24"/>
          <w:szCs w:val="24"/>
          <w14:ligatures w14:val="standardContextual"/>
        </w:rPr>
      </w:pPr>
      <w:hyperlink w:anchor="_Toc201156403" w:history="1">
        <w:r w:rsidRPr="00EB6AB4">
          <w:rPr>
            <w:rStyle w:val="Lienhypertexte"/>
            <w14:scene3d>
              <w14:camera w14:prst="orthographicFront"/>
              <w14:lightRig w14:rig="threePt" w14:dir="t">
                <w14:rot w14:lat="0" w14:lon="0" w14:rev="0"/>
              </w14:lightRig>
            </w14:scene3d>
          </w:rPr>
          <w:t>II.</w:t>
        </w:r>
        <w:r>
          <w:rPr>
            <w:rFonts w:asciiTheme="minorHAnsi" w:eastAsiaTheme="minorEastAsia" w:hAnsiTheme="minorHAnsi" w:cstheme="minorBidi"/>
            <w:b w:val="0"/>
            <w:caps w:val="0"/>
            <w:color w:val="auto"/>
            <w:kern w:val="2"/>
            <w:sz w:val="24"/>
            <w:szCs w:val="24"/>
            <w14:ligatures w14:val="standardContextual"/>
          </w:rPr>
          <w:tab/>
        </w:r>
        <w:r w:rsidRPr="00EB6AB4">
          <w:rPr>
            <w:rStyle w:val="Lienhypertexte"/>
          </w:rPr>
          <w:t>Présentation générale de l’opération</w:t>
        </w:r>
        <w:r>
          <w:rPr>
            <w:webHidden/>
          </w:rPr>
          <w:tab/>
        </w:r>
        <w:r>
          <w:rPr>
            <w:webHidden/>
          </w:rPr>
          <w:fldChar w:fldCharType="begin"/>
        </w:r>
        <w:r>
          <w:rPr>
            <w:webHidden/>
          </w:rPr>
          <w:instrText xml:space="preserve"> PAGEREF _Toc201156403 \h </w:instrText>
        </w:r>
        <w:r>
          <w:rPr>
            <w:webHidden/>
          </w:rPr>
        </w:r>
        <w:r>
          <w:rPr>
            <w:webHidden/>
          </w:rPr>
          <w:fldChar w:fldCharType="separate"/>
        </w:r>
        <w:r>
          <w:rPr>
            <w:webHidden/>
          </w:rPr>
          <w:t>6</w:t>
        </w:r>
        <w:r>
          <w:rPr>
            <w:webHidden/>
          </w:rPr>
          <w:fldChar w:fldCharType="end"/>
        </w:r>
      </w:hyperlink>
    </w:p>
    <w:p w14:paraId="4B16F47C" w14:textId="1D800AC5"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04" w:history="1">
        <w:r w:rsidRPr="00EB6AB4">
          <w:rPr>
            <w:rStyle w:val="Lienhypertexte"/>
            <w:noProof/>
          </w:rPr>
          <w:t>II.1.</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Contexte de l’opération</w:t>
        </w:r>
        <w:r>
          <w:rPr>
            <w:noProof/>
            <w:webHidden/>
          </w:rPr>
          <w:tab/>
        </w:r>
        <w:r>
          <w:rPr>
            <w:noProof/>
            <w:webHidden/>
          </w:rPr>
          <w:fldChar w:fldCharType="begin"/>
        </w:r>
        <w:r>
          <w:rPr>
            <w:noProof/>
            <w:webHidden/>
          </w:rPr>
          <w:instrText xml:space="preserve"> PAGEREF _Toc201156404 \h </w:instrText>
        </w:r>
        <w:r>
          <w:rPr>
            <w:noProof/>
            <w:webHidden/>
          </w:rPr>
        </w:r>
        <w:r>
          <w:rPr>
            <w:noProof/>
            <w:webHidden/>
          </w:rPr>
          <w:fldChar w:fldCharType="separate"/>
        </w:r>
        <w:r>
          <w:rPr>
            <w:noProof/>
            <w:webHidden/>
          </w:rPr>
          <w:t>6</w:t>
        </w:r>
        <w:r>
          <w:rPr>
            <w:noProof/>
            <w:webHidden/>
          </w:rPr>
          <w:fldChar w:fldCharType="end"/>
        </w:r>
      </w:hyperlink>
    </w:p>
    <w:p w14:paraId="4AAE1EF3" w14:textId="1D1CD613"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05" w:history="1">
        <w:r w:rsidRPr="00EB6AB4">
          <w:rPr>
            <w:rStyle w:val="Lienhypertexte"/>
            <w:noProof/>
          </w:rPr>
          <w:t>II.2.</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Objectifs généraux</w:t>
        </w:r>
        <w:r>
          <w:rPr>
            <w:noProof/>
            <w:webHidden/>
          </w:rPr>
          <w:tab/>
        </w:r>
        <w:r>
          <w:rPr>
            <w:noProof/>
            <w:webHidden/>
          </w:rPr>
          <w:fldChar w:fldCharType="begin"/>
        </w:r>
        <w:r>
          <w:rPr>
            <w:noProof/>
            <w:webHidden/>
          </w:rPr>
          <w:instrText xml:space="preserve"> PAGEREF _Toc201156405 \h </w:instrText>
        </w:r>
        <w:r>
          <w:rPr>
            <w:noProof/>
            <w:webHidden/>
          </w:rPr>
        </w:r>
        <w:r>
          <w:rPr>
            <w:noProof/>
            <w:webHidden/>
          </w:rPr>
          <w:fldChar w:fldCharType="separate"/>
        </w:r>
        <w:r>
          <w:rPr>
            <w:noProof/>
            <w:webHidden/>
          </w:rPr>
          <w:t>6</w:t>
        </w:r>
        <w:r>
          <w:rPr>
            <w:noProof/>
            <w:webHidden/>
          </w:rPr>
          <w:fldChar w:fldCharType="end"/>
        </w:r>
      </w:hyperlink>
    </w:p>
    <w:p w14:paraId="14E62B51" w14:textId="397A23E1"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06" w:history="1">
        <w:r w:rsidRPr="00EB6AB4">
          <w:rPr>
            <w:rStyle w:val="Lienhypertexte"/>
            <w:noProof/>
          </w:rPr>
          <w:t>II.3.</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Objectifs opérationnels</w:t>
        </w:r>
        <w:r>
          <w:rPr>
            <w:noProof/>
            <w:webHidden/>
          </w:rPr>
          <w:tab/>
        </w:r>
        <w:r>
          <w:rPr>
            <w:noProof/>
            <w:webHidden/>
          </w:rPr>
          <w:fldChar w:fldCharType="begin"/>
        </w:r>
        <w:r>
          <w:rPr>
            <w:noProof/>
            <w:webHidden/>
          </w:rPr>
          <w:instrText xml:space="preserve"> PAGEREF _Toc201156406 \h </w:instrText>
        </w:r>
        <w:r>
          <w:rPr>
            <w:noProof/>
            <w:webHidden/>
          </w:rPr>
        </w:r>
        <w:r>
          <w:rPr>
            <w:noProof/>
            <w:webHidden/>
          </w:rPr>
          <w:fldChar w:fldCharType="separate"/>
        </w:r>
        <w:r>
          <w:rPr>
            <w:noProof/>
            <w:webHidden/>
          </w:rPr>
          <w:t>6</w:t>
        </w:r>
        <w:r>
          <w:rPr>
            <w:noProof/>
            <w:webHidden/>
          </w:rPr>
          <w:fldChar w:fldCharType="end"/>
        </w:r>
      </w:hyperlink>
    </w:p>
    <w:p w14:paraId="5D189080" w14:textId="768842AC"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07" w:history="1">
        <w:r w:rsidRPr="00EB6AB4">
          <w:rPr>
            <w:rStyle w:val="Lienhypertexte"/>
            <w:noProof/>
          </w:rPr>
          <w:t>II.4.</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Objectifs environnementaux</w:t>
        </w:r>
        <w:r>
          <w:rPr>
            <w:noProof/>
            <w:webHidden/>
          </w:rPr>
          <w:tab/>
        </w:r>
        <w:r>
          <w:rPr>
            <w:noProof/>
            <w:webHidden/>
          </w:rPr>
          <w:fldChar w:fldCharType="begin"/>
        </w:r>
        <w:r>
          <w:rPr>
            <w:noProof/>
            <w:webHidden/>
          </w:rPr>
          <w:instrText xml:space="preserve"> PAGEREF _Toc201156407 \h </w:instrText>
        </w:r>
        <w:r>
          <w:rPr>
            <w:noProof/>
            <w:webHidden/>
          </w:rPr>
        </w:r>
        <w:r>
          <w:rPr>
            <w:noProof/>
            <w:webHidden/>
          </w:rPr>
          <w:fldChar w:fldCharType="separate"/>
        </w:r>
        <w:r>
          <w:rPr>
            <w:noProof/>
            <w:webHidden/>
          </w:rPr>
          <w:t>7</w:t>
        </w:r>
        <w:r>
          <w:rPr>
            <w:noProof/>
            <w:webHidden/>
          </w:rPr>
          <w:fldChar w:fldCharType="end"/>
        </w:r>
      </w:hyperlink>
    </w:p>
    <w:p w14:paraId="126C62AF" w14:textId="0DE82DEF"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08" w:history="1">
        <w:r w:rsidRPr="00EB6AB4">
          <w:rPr>
            <w:rStyle w:val="Lienhypertexte"/>
            <w:noProof/>
          </w:rPr>
          <w:t>II.5.</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Objectifs en termeS d’exploitation et de maintenance</w:t>
        </w:r>
        <w:r>
          <w:rPr>
            <w:noProof/>
            <w:webHidden/>
          </w:rPr>
          <w:tab/>
        </w:r>
        <w:r>
          <w:rPr>
            <w:noProof/>
            <w:webHidden/>
          </w:rPr>
          <w:fldChar w:fldCharType="begin"/>
        </w:r>
        <w:r>
          <w:rPr>
            <w:noProof/>
            <w:webHidden/>
          </w:rPr>
          <w:instrText xml:space="preserve"> PAGEREF _Toc201156408 \h </w:instrText>
        </w:r>
        <w:r>
          <w:rPr>
            <w:noProof/>
            <w:webHidden/>
          </w:rPr>
        </w:r>
        <w:r>
          <w:rPr>
            <w:noProof/>
            <w:webHidden/>
          </w:rPr>
          <w:fldChar w:fldCharType="separate"/>
        </w:r>
        <w:r>
          <w:rPr>
            <w:noProof/>
            <w:webHidden/>
          </w:rPr>
          <w:t>8</w:t>
        </w:r>
        <w:r>
          <w:rPr>
            <w:noProof/>
            <w:webHidden/>
          </w:rPr>
          <w:fldChar w:fldCharType="end"/>
        </w:r>
      </w:hyperlink>
    </w:p>
    <w:p w14:paraId="6312816E" w14:textId="35C9B54D" w:rsidR="00E33A05" w:rsidRDefault="00E33A05">
      <w:pPr>
        <w:pStyle w:val="TM2"/>
        <w:tabs>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09" w:history="1">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Proposer une maintenabilité durable : cohérence à rechercher entre les durées de vie des équipements et un objectif de longévité de l'ouvrage.</w:t>
        </w:r>
        <w:r>
          <w:rPr>
            <w:noProof/>
            <w:webHidden/>
          </w:rPr>
          <w:tab/>
        </w:r>
        <w:r>
          <w:rPr>
            <w:noProof/>
            <w:webHidden/>
          </w:rPr>
          <w:fldChar w:fldCharType="begin"/>
        </w:r>
        <w:r>
          <w:rPr>
            <w:noProof/>
            <w:webHidden/>
          </w:rPr>
          <w:instrText xml:space="preserve"> PAGEREF _Toc201156409 \h </w:instrText>
        </w:r>
        <w:r>
          <w:rPr>
            <w:noProof/>
            <w:webHidden/>
          </w:rPr>
        </w:r>
        <w:r>
          <w:rPr>
            <w:noProof/>
            <w:webHidden/>
          </w:rPr>
          <w:fldChar w:fldCharType="separate"/>
        </w:r>
        <w:r>
          <w:rPr>
            <w:noProof/>
            <w:webHidden/>
          </w:rPr>
          <w:t>8</w:t>
        </w:r>
        <w:r>
          <w:rPr>
            <w:noProof/>
            <w:webHidden/>
          </w:rPr>
          <w:fldChar w:fldCharType="end"/>
        </w:r>
      </w:hyperlink>
    </w:p>
    <w:p w14:paraId="57FC3918" w14:textId="6DD0ACF9"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10" w:history="1">
        <w:r w:rsidRPr="00EB6AB4">
          <w:rPr>
            <w:rStyle w:val="Lienhypertexte"/>
            <w:noProof/>
          </w:rPr>
          <w:t>II.6.</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Prévalence des documents</w:t>
        </w:r>
        <w:r>
          <w:rPr>
            <w:noProof/>
            <w:webHidden/>
          </w:rPr>
          <w:tab/>
        </w:r>
        <w:r>
          <w:rPr>
            <w:noProof/>
            <w:webHidden/>
          </w:rPr>
          <w:fldChar w:fldCharType="begin"/>
        </w:r>
        <w:r>
          <w:rPr>
            <w:noProof/>
            <w:webHidden/>
          </w:rPr>
          <w:instrText xml:space="preserve"> PAGEREF _Toc201156410 \h </w:instrText>
        </w:r>
        <w:r>
          <w:rPr>
            <w:noProof/>
            <w:webHidden/>
          </w:rPr>
        </w:r>
        <w:r>
          <w:rPr>
            <w:noProof/>
            <w:webHidden/>
          </w:rPr>
          <w:fldChar w:fldCharType="separate"/>
        </w:r>
        <w:r>
          <w:rPr>
            <w:noProof/>
            <w:webHidden/>
          </w:rPr>
          <w:t>8</w:t>
        </w:r>
        <w:r>
          <w:rPr>
            <w:noProof/>
            <w:webHidden/>
          </w:rPr>
          <w:fldChar w:fldCharType="end"/>
        </w:r>
      </w:hyperlink>
    </w:p>
    <w:p w14:paraId="02272949" w14:textId="6684A16F"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11" w:history="1">
        <w:r w:rsidRPr="00EB6AB4">
          <w:rPr>
            <w:rStyle w:val="Lienhypertexte"/>
            <w:noProof/>
          </w:rPr>
          <w:t>II.7.</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Périmètre de l’opération</w:t>
        </w:r>
        <w:r>
          <w:rPr>
            <w:noProof/>
            <w:webHidden/>
          </w:rPr>
          <w:tab/>
        </w:r>
        <w:r>
          <w:rPr>
            <w:noProof/>
            <w:webHidden/>
          </w:rPr>
          <w:fldChar w:fldCharType="begin"/>
        </w:r>
        <w:r>
          <w:rPr>
            <w:noProof/>
            <w:webHidden/>
          </w:rPr>
          <w:instrText xml:space="preserve"> PAGEREF _Toc201156411 \h </w:instrText>
        </w:r>
        <w:r>
          <w:rPr>
            <w:noProof/>
            <w:webHidden/>
          </w:rPr>
        </w:r>
        <w:r>
          <w:rPr>
            <w:noProof/>
            <w:webHidden/>
          </w:rPr>
          <w:fldChar w:fldCharType="separate"/>
        </w:r>
        <w:r>
          <w:rPr>
            <w:noProof/>
            <w:webHidden/>
          </w:rPr>
          <w:t>8</w:t>
        </w:r>
        <w:r>
          <w:rPr>
            <w:noProof/>
            <w:webHidden/>
          </w:rPr>
          <w:fldChar w:fldCharType="end"/>
        </w:r>
      </w:hyperlink>
    </w:p>
    <w:p w14:paraId="336787A6" w14:textId="36E3A657"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12" w:history="1">
        <w:r w:rsidRPr="00EB6AB4">
          <w:rPr>
            <w:rStyle w:val="Lienhypertexte"/>
            <w:noProof/>
          </w:rPr>
          <w:t>II.8.</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Description des activités</w:t>
        </w:r>
        <w:r>
          <w:rPr>
            <w:noProof/>
            <w:webHidden/>
          </w:rPr>
          <w:tab/>
        </w:r>
        <w:r>
          <w:rPr>
            <w:noProof/>
            <w:webHidden/>
          </w:rPr>
          <w:fldChar w:fldCharType="begin"/>
        </w:r>
        <w:r>
          <w:rPr>
            <w:noProof/>
            <w:webHidden/>
          </w:rPr>
          <w:instrText xml:space="preserve"> PAGEREF _Toc201156412 \h </w:instrText>
        </w:r>
        <w:r>
          <w:rPr>
            <w:noProof/>
            <w:webHidden/>
          </w:rPr>
        </w:r>
        <w:r>
          <w:rPr>
            <w:noProof/>
            <w:webHidden/>
          </w:rPr>
          <w:fldChar w:fldCharType="separate"/>
        </w:r>
        <w:r>
          <w:rPr>
            <w:noProof/>
            <w:webHidden/>
          </w:rPr>
          <w:t>9</w:t>
        </w:r>
        <w:r>
          <w:rPr>
            <w:noProof/>
            <w:webHidden/>
          </w:rPr>
          <w:fldChar w:fldCharType="end"/>
        </w:r>
      </w:hyperlink>
    </w:p>
    <w:p w14:paraId="25CBB2A4" w14:textId="4C77EFC2"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13" w:history="1">
        <w:r w:rsidRPr="00EB6AB4">
          <w:rPr>
            <w:rStyle w:val="Lienhypertexte"/>
            <w:noProof/>
          </w:rPr>
          <w:t>II.9.</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Effectifs</w:t>
        </w:r>
        <w:r>
          <w:rPr>
            <w:noProof/>
            <w:webHidden/>
          </w:rPr>
          <w:tab/>
        </w:r>
        <w:r>
          <w:rPr>
            <w:noProof/>
            <w:webHidden/>
          </w:rPr>
          <w:fldChar w:fldCharType="begin"/>
        </w:r>
        <w:r>
          <w:rPr>
            <w:noProof/>
            <w:webHidden/>
          </w:rPr>
          <w:instrText xml:space="preserve"> PAGEREF _Toc201156413 \h </w:instrText>
        </w:r>
        <w:r>
          <w:rPr>
            <w:noProof/>
            <w:webHidden/>
          </w:rPr>
        </w:r>
        <w:r>
          <w:rPr>
            <w:noProof/>
            <w:webHidden/>
          </w:rPr>
          <w:fldChar w:fldCharType="separate"/>
        </w:r>
        <w:r>
          <w:rPr>
            <w:noProof/>
            <w:webHidden/>
          </w:rPr>
          <w:t>11</w:t>
        </w:r>
        <w:r>
          <w:rPr>
            <w:noProof/>
            <w:webHidden/>
          </w:rPr>
          <w:fldChar w:fldCharType="end"/>
        </w:r>
      </w:hyperlink>
    </w:p>
    <w:p w14:paraId="12910510" w14:textId="7519734F" w:rsidR="00E33A05" w:rsidRDefault="00E33A05">
      <w:pPr>
        <w:pStyle w:val="TM1"/>
        <w:tabs>
          <w:tab w:val="left" w:pos="720"/>
          <w:tab w:val="right" w:leader="dot" w:pos="9061"/>
        </w:tabs>
        <w:rPr>
          <w:rFonts w:asciiTheme="minorHAnsi" w:eastAsiaTheme="minorEastAsia" w:hAnsiTheme="minorHAnsi" w:cstheme="minorBidi"/>
          <w:b w:val="0"/>
          <w:caps w:val="0"/>
          <w:color w:val="auto"/>
          <w:kern w:val="2"/>
          <w:sz w:val="24"/>
          <w:szCs w:val="24"/>
          <w14:ligatures w14:val="standardContextual"/>
        </w:rPr>
      </w:pPr>
      <w:hyperlink w:anchor="_Toc201156414" w:history="1">
        <w:r w:rsidRPr="00EB6AB4">
          <w:rPr>
            <w:rStyle w:val="Lienhypertexte"/>
            <w14:scene3d>
              <w14:camera w14:prst="orthographicFront"/>
              <w14:lightRig w14:rig="threePt" w14:dir="t">
                <w14:rot w14:lat="0" w14:lon="0" w14:rev="0"/>
              </w14:lightRig>
            </w14:scene3d>
          </w:rPr>
          <w:t>III.</w:t>
        </w:r>
        <w:r>
          <w:rPr>
            <w:rFonts w:asciiTheme="minorHAnsi" w:eastAsiaTheme="minorEastAsia" w:hAnsiTheme="minorHAnsi" w:cstheme="minorBidi"/>
            <w:b w:val="0"/>
            <w:caps w:val="0"/>
            <w:color w:val="auto"/>
            <w:kern w:val="2"/>
            <w:sz w:val="24"/>
            <w:szCs w:val="24"/>
            <w14:ligatures w14:val="standardContextual"/>
          </w:rPr>
          <w:tab/>
        </w:r>
        <w:r w:rsidRPr="00EB6AB4">
          <w:rPr>
            <w:rStyle w:val="Lienhypertexte"/>
          </w:rPr>
          <w:t>Présentation du site</w:t>
        </w:r>
        <w:r>
          <w:rPr>
            <w:webHidden/>
          </w:rPr>
          <w:tab/>
        </w:r>
        <w:r>
          <w:rPr>
            <w:webHidden/>
          </w:rPr>
          <w:fldChar w:fldCharType="begin"/>
        </w:r>
        <w:r>
          <w:rPr>
            <w:webHidden/>
          </w:rPr>
          <w:instrText xml:space="preserve"> PAGEREF _Toc201156414 \h </w:instrText>
        </w:r>
        <w:r>
          <w:rPr>
            <w:webHidden/>
          </w:rPr>
        </w:r>
        <w:r>
          <w:rPr>
            <w:webHidden/>
          </w:rPr>
          <w:fldChar w:fldCharType="separate"/>
        </w:r>
        <w:r>
          <w:rPr>
            <w:webHidden/>
          </w:rPr>
          <w:t>13</w:t>
        </w:r>
        <w:r>
          <w:rPr>
            <w:webHidden/>
          </w:rPr>
          <w:fldChar w:fldCharType="end"/>
        </w:r>
      </w:hyperlink>
    </w:p>
    <w:p w14:paraId="607BF53A" w14:textId="2B86EB47"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15" w:history="1">
        <w:r w:rsidRPr="00EB6AB4">
          <w:rPr>
            <w:rStyle w:val="Lienhypertexte"/>
            <w:noProof/>
          </w:rPr>
          <w:t>III.1.</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Site d’implantation</w:t>
        </w:r>
        <w:r>
          <w:rPr>
            <w:noProof/>
            <w:webHidden/>
          </w:rPr>
          <w:tab/>
        </w:r>
        <w:r>
          <w:rPr>
            <w:noProof/>
            <w:webHidden/>
          </w:rPr>
          <w:fldChar w:fldCharType="begin"/>
        </w:r>
        <w:r>
          <w:rPr>
            <w:noProof/>
            <w:webHidden/>
          </w:rPr>
          <w:instrText xml:space="preserve"> PAGEREF _Toc201156415 \h </w:instrText>
        </w:r>
        <w:r>
          <w:rPr>
            <w:noProof/>
            <w:webHidden/>
          </w:rPr>
        </w:r>
        <w:r>
          <w:rPr>
            <w:noProof/>
            <w:webHidden/>
          </w:rPr>
          <w:fldChar w:fldCharType="separate"/>
        </w:r>
        <w:r>
          <w:rPr>
            <w:noProof/>
            <w:webHidden/>
          </w:rPr>
          <w:t>13</w:t>
        </w:r>
        <w:r>
          <w:rPr>
            <w:noProof/>
            <w:webHidden/>
          </w:rPr>
          <w:fldChar w:fldCharType="end"/>
        </w:r>
      </w:hyperlink>
    </w:p>
    <w:p w14:paraId="0E7B97AD" w14:textId="14C66A66"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16" w:history="1">
        <w:r w:rsidRPr="00EB6AB4">
          <w:rPr>
            <w:rStyle w:val="Lienhypertexte"/>
            <w:noProof/>
          </w:rPr>
          <w:t>III.2.</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Environnement urbain</w:t>
        </w:r>
        <w:r>
          <w:rPr>
            <w:noProof/>
            <w:webHidden/>
          </w:rPr>
          <w:tab/>
        </w:r>
        <w:r>
          <w:rPr>
            <w:noProof/>
            <w:webHidden/>
          </w:rPr>
          <w:fldChar w:fldCharType="begin"/>
        </w:r>
        <w:r>
          <w:rPr>
            <w:noProof/>
            <w:webHidden/>
          </w:rPr>
          <w:instrText xml:space="preserve"> PAGEREF _Toc201156416 \h </w:instrText>
        </w:r>
        <w:r>
          <w:rPr>
            <w:noProof/>
            <w:webHidden/>
          </w:rPr>
        </w:r>
        <w:r>
          <w:rPr>
            <w:noProof/>
            <w:webHidden/>
          </w:rPr>
          <w:fldChar w:fldCharType="separate"/>
        </w:r>
        <w:r>
          <w:rPr>
            <w:noProof/>
            <w:webHidden/>
          </w:rPr>
          <w:t>14</w:t>
        </w:r>
        <w:r>
          <w:rPr>
            <w:noProof/>
            <w:webHidden/>
          </w:rPr>
          <w:fldChar w:fldCharType="end"/>
        </w:r>
      </w:hyperlink>
    </w:p>
    <w:p w14:paraId="36768703" w14:textId="10EAF1C3"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17" w:history="1">
        <w:r w:rsidRPr="00EB6AB4">
          <w:rPr>
            <w:rStyle w:val="Lienhypertexte"/>
            <w:noProof/>
          </w:rPr>
          <w:t>III.3.</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Desserte et Accessibilité</w:t>
        </w:r>
        <w:r>
          <w:rPr>
            <w:noProof/>
            <w:webHidden/>
          </w:rPr>
          <w:tab/>
        </w:r>
        <w:r>
          <w:rPr>
            <w:noProof/>
            <w:webHidden/>
          </w:rPr>
          <w:fldChar w:fldCharType="begin"/>
        </w:r>
        <w:r>
          <w:rPr>
            <w:noProof/>
            <w:webHidden/>
          </w:rPr>
          <w:instrText xml:space="preserve"> PAGEREF _Toc201156417 \h </w:instrText>
        </w:r>
        <w:r>
          <w:rPr>
            <w:noProof/>
            <w:webHidden/>
          </w:rPr>
        </w:r>
        <w:r>
          <w:rPr>
            <w:noProof/>
            <w:webHidden/>
          </w:rPr>
          <w:fldChar w:fldCharType="separate"/>
        </w:r>
        <w:r>
          <w:rPr>
            <w:noProof/>
            <w:webHidden/>
          </w:rPr>
          <w:t>15</w:t>
        </w:r>
        <w:r>
          <w:rPr>
            <w:noProof/>
            <w:webHidden/>
          </w:rPr>
          <w:fldChar w:fldCharType="end"/>
        </w:r>
      </w:hyperlink>
    </w:p>
    <w:p w14:paraId="7C265CA5" w14:textId="042141FC"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18" w:history="1">
        <w:r w:rsidRPr="00EB6AB4">
          <w:rPr>
            <w:rStyle w:val="Lienhypertexte"/>
            <w:noProof/>
          </w:rPr>
          <w:t>III.4.</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Contraintes réglementaires</w:t>
        </w:r>
        <w:r>
          <w:rPr>
            <w:noProof/>
            <w:webHidden/>
          </w:rPr>
          <w:tab/>
        </w:r>
        <w:r>
          <w:rPr>
            <w:noProof/>
            <w:webHidden/>
          </w:rPr>
          <w:fldChar w:fldCharType="begin"/>
        </w:r>
        <w:r>
          <w:rPr>
            <w:noProof/>
            <w:webHidden/>
          </w:rPr>
          <w:instrText xml:space="preserve"> PAGEREF _Toc201156418 \h </w:instrText>
        </w:r>
        <w:r>
          <w:rPr>
            <w:noProof/>
            <w:webHidden/>
          </w:rPr>
        </w:r>
        <w:r>
          <w:rPr>
            <w:noProof/>
            <w:webHidden/>
          </w:rPr>
          <w:fldChar w:fldCharType="separate"/>
        </w:r>
        <w:r>
          <w:rPr>
            <w:noProof/>
            <w:webHidden/>
          </w:rPr>
          <w:t>17</w:t>
        </w:r>
        <w:r>
          <w:rPr>
            <w:noProof/>
            <w:webHidden/>
          </w:rPr>
          <w:fldChar w:fldCharType="end"/>
        </w:r>
      </w:hyperlink>
    </w:p>
    <w:p w14:paraId="66BD2EFC" w14:textId="16014C0A"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19" w:history="1">
        <w:r w:rsidRPr="00EB6AB4">
          <w:rPr>
            <w:rStyle w:val="Lienhypertexte"/>
            <w:noProof/>
          </w:rPr>
          <w:t>III.5.</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Présentation fonctionnelle du bâtiment administration</w:t>
        </w:r>
        <w:r>
          <w:rPr>
            <w:noProof/>
            <w:webHidden/>
          </w:rPr>
          <w:tab/>
        </w:r>
        <w:r>
          <w:rPr>
            <w:noProof/>
            <w:webHidden/>
          </w:rPr>
          <w:fldChar w:fldCharType="begin"/>
        </w:r>
        <w:r>
          <w:rPr>
            <w:noProof/>
            <w:webHidden/>
          </w:rPr>
          <w:instrText xml:space="preserve"> PAGEREF _Toc201156419 \h </w:instrText>
        </w:r>
        <w:r>
          <w:rPr>
            <w:noProof/>
            <w:webHidden/>
          </w:rPr>
        </w:r>
        <w:r>
          <w:rPr>
            <w:noProof/>
            <w:webHidden/>
          </w:rPr>
          <w:fldChar w:fldCharType="separate"/>
        </w:r>
        <w:r>
          <w:rPr>
            <w:noProof/>
            <w:webHidden/>
          </w:rPr>
          <w:t>18</w:t>
        </w:r>
        <w:r>
          <w:rPr>
            <w:noProof/>
            <w:webHidden/>
          </w:rPr>
          <w:fldChar w:fldCharType="end"/>
        </w:r>
      </w:hyperlink>
    </w:p>
    <w:p w14:paraId="02C05BEF" w14:textId="080E7B15" w:rsidR="00E33A05" w:rsidRDefault="00E33A05">
      <w:pPr>
        <w:pStyle w:val="TM1"/>
        <w:tabs>
          <w:tab w:val="left" w:pos="720"/>
          <w:tab w:val="right" w:leader="dot" w:pos="9061"/>
        </w:tabs>
        <w:rPr>
          <w:rFonts w:asciiTheme="minorHAnsi" w:eastAsiaTheme="minorEastAsia" w:hAnsiTheme="minorHAnsi" w:cstheme="minorBidi"/>
          <w:b w:val="0"/>
          <w:caps w:val="0"/>
          <w:color w:val="auto"/>
          <w:kern w:val="2"/>
          <w:sz w:val="24"/>
          <w:szCs w:val="24"/>
          <w14:ligatures w14:val="standardContextual"/>
        </w:rPr>
      </w:pPr>
      <w:hyperlink w:anchor="_Toc201156420" w:history="1">
        <w:r w:rsidRPr="00EB6AB4">
          <w:rPr>
            <w:rStyle w:val="Lienhypertexte"/>
            <w14:scene3d>
              <w14:camera w14:prst="orthographicFront"/>
              <w14:lightRig w14:rig="threePt" w14:dir="t">
                <w14:rot w14:lat="0" w14:lon="0" w14:rev="0"/>
              </w14:lightRig>
            </w14:scene3d>
          </w:rPr>
          <w:t>IV.</w:t>
        </w:r>
        <w:r>
          <w:rPr>
            <w:rFonts w:asciiTheme="minorHAnsi" w:eastAsiaTheme="minorEastAsia" w:hAnsiTheme="minorHAnsi" w:cstheme="minorBidi"/>
            <w:b w:val="0"/>
            <w:caps w:val="0"/>
            <w:color w:val="auto"/>
            <w:kern w:val="2"/>
            <w:sz w:val="24"/>
            <w:szCs w:val="24"/>
            <w14:ligatures w14:val="standardContextual"/>
          </w:rPr>
          <w:tab/>
        </w:r>
        <w:r w:rsidRPr="00EB6AB4">
          <w:rPr>
            <w:rStyle w:val="Lienhypertexte"/>
          </w:rPr>
          <w:t>Orientations d’aménagement du site</w:t>
        </w:r>
        <w:r>
          <w:rPr>
            <w:webHidden/>
          </w:rPr>
          <w:tab/>
        </w:r>
        <w:r>
          <w:rPr>
            <w:webHidden/>
          </w:rPr>
          <w:fldChar w:fldCharType="begin"/>
        </w:r>
        <w:r>
          <w:rPr>
            <w:webHidden/>
          </w:rPr>
          <w:instrText xml:space="preserve"> PAGEREF _Toc201156420 \h </w:instrText>
        </w:r>
        <w:r>
          <w:rPr>
            <w:webHidden/>
          </w:rPr>
        </w:r>
        <w:r>
          <w:rPr>
            <w:webHidden/>
          </w:rPr>
          <w:fldChar w:fldCharType="separate"/>
        </w:r>
        <w:r>
          <w:rPr>
            <w:webHidden/>
          </w:rPr>
          <w:t>24</w:t>
        </w:r>
        <w:r>
          <w:rPr>
            <w:webHidden/>
          </w:rPr>
          <w:fldChar w:fldCharType="end"/>
        </w:r>
      </w:hyperlink>
    </w:p>
    <w:p w14:paraId="28937FE5" w14:textId="56FCE004" w:rsidR="00E33A05" w:rsidRDefault="00E33A05">
      <w:pPr>
        <w:pStyle w:val="TM1"/>
        <w:tabs>
          <w:tab w:val="left" w:pos="540"/>
          <w:tab w:val="right" w:leader="dot" w:pos="9061"/>
        </w:tabs>
        <w:rPr>
          <w:rFonts w:asciiTheme="minorHAnsi" w:eastAsiaTheme="minorEastAsia" w:hAnsiTheme="minorHAnsi" w:cstheme="minorBidi"/>
          <w:b w:val="0"/>
          <w:caps w:val="0"/>
          <w:color w:val="auto"/>
          <w:kern w:val="2"/>
          <w:sz w:val="24"/>
          <w:szCs w:val="24"/>
          <w14:ligatures w14:val="standardContextual"/>
        </w:rPr>
      </w:pPr>
      <w:hyperlink w:anchor="_Toc201156421" w:history="1">
        <w:r w:rsidRPr="00EB6AB4">
          <w:rPr>
            <w:rStyle w:val="Lienhypertexte"/>
            <w14:scene3d>
              <w14:camera w14:prst="orthographicFront"/>
              <w14:lightRig w14:rig="threePt" w14:dir="t">
                <w14:rot w14:lat="0" w14:lon="0" w14:rev="0"/>
              </w14:lightRig>
            </w14:scene3d>
          </w:rPr>
          <w:t>V.</w:t>
        </w:r>
        <w:r>
          <w:rPr>
            <w:rFonts w:asciiTheme="minorHAnsi" w:eastAsiaTheme="minorEastAsia" w:hAnsiTheme="minorHAnsi" w:cstheme="minorBidi"/>
            <w:b w:val="0"/>
            <w:caps w:val="0"/>
            <w:color w:val="auto"/>
            <w:kern w:val="2"/>
            <w:sz w:val="24"/>
            <w:szCs w:val="24"/>
            <w14:ligatures w14:val="standardContextual"/>
          </w:rPr>
          <w:tab/>
        </w:r>
        <w:r w:rsidRPr="00EB6AB4">
          <w:rPr>
            <w:rStyle w:val="Lienhypertexte"/>
          </w:rPr>
          <w:t>organisation fonctionnelle générale</w:t>
        </w:r>
        <w:r>
          <w:rPr>
            <w:webHidden/>
          </w:rPr>
          <w:tab/>
        </w:r>
        <w:r>
          <w:rPr>
            <w:webHidden/>
          </w:rPr>
          <w:fldChar w:fldCharType="begin"/>
        </w:r>
        <w:r>
          <w:rPr>
            <w:webHidden/>
          </w:rPr>
          <w:instrText xml:space="preserve"> PAGEREF _Toc201156421 \h </w:instrText>
        </w:r>
        <w:r>
          <w:rPr>
            <w:webHidden/>
          </w:rPr>
        </w:r>
        <w:r>
          <w:rPr>
            <w:webHidden/>
          </w:rPr>
          <w:fldChar w:fldCharType="separate"/>
        </w:r>
        <w:r>
          <w:rPr>
            <w:webHidden/>
          </w:rPr>
          <w:t>25</w:t>
        </w:r>
        <w:r>
          <w:rPr>
            <w:webHidden/>
          </w:rPr>
          <w:fldChar w:fldCharType="end"/>
        </w:r>
      </w:hyperlink>
    </w:p>
    <w:p w14:paraId="3D9E4425" w14:textId="0C7C8F69"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22" w:history="1">
        <w:r w:rsidRPr="00EB6AB4">
          <w:rPr>
            <w:rStyle w:val="Lienhypertexte"/>
            <w:noProof/>
          </w:rPr>
          <w:t>V.1.</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présentation des entités fonctionnelles</w:t>
        </w:r>
        <w:r>
          <w:rPr>
            <w:noProof/>
            <w:webHidden/>
          </w:rPr>
          <w:tab/>
        </w:r>
        <w:r>
          <w:rPr>
            <w:noProof/>
            <w:webHidden/>
          </w:rPr>
          <w:fldChar w:fldCharType="begin"/>
        </w:r>
        <w:r>
          <w:rPr>
            <w:noProof/>
            <w:webHidden/>
          </w:rPr>
          <w:instrText xml:space="preserve"> PAGEREF _Toc201156422 \h </w:instrText>
        </w:r>
        <w:r>
          <w:rPr>
            <w:noProof/>
            <w:webHidden/>
          </w:rPr>
        </w:r>
        <w:r>
          <w:rPr>
            <w:noProof/>
            <w:webHidden/>
          </w:rPr>
          <w:fldChar w:fldCharType="separate"/>
        </w:r>
        <w:r>
          <w:rPr>
            <w:noProof/>
            <w:webHidden/>
          </w:rPr>
          <w:t>25</w:t>
        </w:r>
        <w:r>
          <w:rPr>
            <w:noProof/>
            <w:webHidden/>
          </w:rPr>
          <w:fldChar w:fldCharType="end"/>
        </w:r>
      </w:hyperlink>
    </w:p>
    <w:p w14:paraId="7BA902A6" w14:textId="7B4A2DDD"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23" w:history="1">
        <w:r w:rsidRPr="00EB6AB4">
          <w:rPr>
            <w:rStyle w:val="Lienhypertexte"/>
            <w:noProof/>
          </w:rPr>
          <w:t>V.2.</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schéma général de fonctionnement</w:t>
        </w:r>
        <w:r>
          <w:rPr>
            <w:noProof/>
            <w:webHidden/>
          </w:rPr>
          <w:tab/>
        </w:r>
        <w:r>
          <w:rPr>
            <w:noProof/>
            <w:webHidden/>
          </w:rPr>
          <w:fldChar w:fldCharType="begin"/>
        </w:r>
        <w:r>
          <w:rPr>
            <w:noProof/>
            <w:webHidden/>
          </w:rPr>
          <w:instrText xml:space="preserve"> PAGEREF _Toc201156423 \h </w:instrText>
        </w:r>
        <w:r>
          <w:rPr>
            <w:noProof/>
            <w:webHidden/>
          </w:rPr>
        </w:r>
        <w:r>
          <w:rPr>
            <w:noProof/>
            <w:webHidden/>
          </w:rPr>
          <w:fldChar w:fldCharType="separate"/>
        </w:r>
        <w:r>
          <w:rPr>
            <w:noProof/>
            <w:webHidden/>
          </w:rPr>
          <w:t>26</w:t>
        </w:r>
        <w:r>
          <w:rPr>
            <w:noProof/>
            <w:webHidden/>
          </w:rPr>
          <w:fldChar w:fldCharType="end"/>
        </w:r>
      </w:hyperlink>
    </w:p>
    <w:p w14:paraId="1DD797E3" w14:textId="745B1D7C"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44" w:history="1">
        <w:r w:rsidRPr="00EB6AB4">
          <w:rPr>
            <w:rStyle w:val="Lienhypertexte"/>
            <w:noProof/>
          </w:rPr>
          <w:t>V.3.</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localisation et principes d’accès et flux</w:t>
        </w:r>
        <w:r>
          <w:rPr>
            <w:noProof/>
            <w:webHidden/>
          </w:rPr>
          <w:tab/>
        </w:r>
        <w:r>
          <w:rPr>
            <w:noProof/>
            <w:webHidden/>
          </w:rPr>
          <w:fldChar w:fldCharType="begin"/>
        </w:r>
        <w:r>
          <w:rPr>
            <w:noProof/>
            <w:webHidden/>
          </w:rPr>
          <w:instrText xml:space="preserve"> PAGEREF _Toc201156444 \h </w:instrText>
        </w:r>
        <w:r>
          <w:rPr>
            <w:noProof/>
            <w:webHidden/>
          </w:rPr>
        </w:r>
        <w:r>
          <w:rPr>
            <w:noProof/>
            <w:webHidden/>
          </w:rPr>
          <w:fldChar w:fldCharType="separate"/>
        </w:r>
        <w:r>
          <w:rPr>
            <w:noProof/>
            <w:webHidden/>
          </w:rPr>
          <w:t>26</w:t>
        </w:r>
        <w:r>
          <w:rPr>
            <w:noProof/>
            <w:webHidden/>
          </w:rPr>
          <w:fldChar w:fldCharType="end"/>
        </w:r>
      </w:hyperlink>
    </w:p>
    <w:p w14:paraId="72EAA36C" w14:textId="2FE9C56F" w:rsidR="00E33A05" w:rsidRDefault="00E33A05">
      <w:pPr>
        <w:pStyle w:val="TM3"/>
        <w:tabs>
          <w:tab w:val="left" w:pos="720"/>
          <w:tab w:val="right" w:leader="dot" w:pos="9061"/>
        </w:tabs>
        <w:rPr>
          <w:rFonts w:asciiTheme="minorHAnsi" w:eastAsiaTheme="minorEastAsia" w:hAnsiTheme="minorHAnsi" w:cstheme="minorBidi"/>
          <w:caps w:val="0"/>
          <w:noProof/>
          <w:color w:val="auto"/>
          <w:kern w:val="2"/>
          <w:sz w:val="24"/>
          <w14:ligatures w14:val="standardContextual"/>
        </w:rPr>
      </w:pPr>
      <w:hyperlink w:anchor="_Toc201156445" w:history="1">
        <w:r w:rsidRPr="00EB6AB4">
          <w:rPr>
            <w:rStyle w:val="Lienhypertexte"/>
            <w:noProof/>
          </w:rPr>
          <w:t>V.3.1.</w:t>
        </w:r>
        <w:r>
          <w:rPr>
            <w:rFonts w:asciiTheme="minorHAnsi" w:eastAsiaTheme="minorEastAsia" w:hAnsiTheme="minorHAnsi" w:cstheme="minorBidi"/>
            <w:caps w:val="0"/>
            <w:noProof/>
            <w:color w:val="auto"/>
            <w:kern w:val="2"/>
            <w:sz w:val="24"/>
            <w14:ligatures w14:val="standardContextual"/>
          </w:rPr>
          <w:tab/>
        </w:r>
        <w:r w:rsidRPr="00EB6AB4">
          <w:rPr>
            <w:rStyle w:val="Lienhypertexte"/>
            <w:noProof/>
          </w:rPr>
          <w:t>Principes d’accès et flux</w:t>
        </w:r>
        <w:r>
          <w:rPr>
            <w:noProof/>
            <w:webHidden/>
          </w:rPr>
          <w:tab/>
        </w:r>
        <w:r>
          <w:rPr>
            <w:noProof/>
            <w:webHidden/>
          </w:rPr>
          <w:fldChar w:fldCharType="begin"/>
        </w:r>
        <w:r>
          <w:rPr>
            <w:noProof/>
            <w:webHidden/>
          </w:rPr>
          <w:instrText xml:space="preserve"> PAGEREF _Toc201156445 \h </w:instrText>
        </w:r>
        <w:r>
          <w:rPr>
            <w:noProof/>
            <w:webHidden/>
          </w:rPr>
        </w:r>
        <w:r>
          <w:rPr>
            <w:noProof/>
            <w:webHidden/>
          </w:rPr>
          <w:fldChar w:fldCharType="separate"/>
        </w:r>
        <w:r>
          <w:rPr>
            <w:noProof/>
            <w:webHidden/>
          </w:rPr>
          <w:t>26</w:t>
        </w:r>
        <w:r>
          <w:rPr>
            <w:noProof/>
            <w:webHidden/>
          </w:rPr>
          <w:fldChar w:fldCharType="end"/>
        </w:r>
      </w:hyperlink>
    </w:p>
    <w:p w14:paraId="2E8C5CC6" w14:textId="3731C200"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46" w:history="1">
        <w:r w:rsidRPr="00EB6AB4">
          <w:rPr>
            <w:rStyle w:val="Lienhypertexte"/>
            <w:noProof/>
          </w:rPr>
          <w:t>V.4.</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Tableau de surface</w:t>
        </w:r>
        <w:r>
          <w:rPr>
            <w:noProof/>
            <w:webHidden/>
          </w:rPr>
          <w:tab/>
        </w:r>
        <w:r>
          <w:rPr>
            <w:noProof/>
            <w:webHidden/>
          </w:rPr>
          <w:fldChar w:fldCharType="begin"/>
        </w:r>
        <w:r>
          <w:rPr>
            <w:noProof/>
            <w:webHidden/>
          </w:rPr>
          <w:instrText xml:space="preserve"> PAGEREF _Toc201156446 \h </w:instrText>
        </w:r>
        <w:r>
          <w:rPr>
            <w:noProof/>
            <w:webHidden/>
          </w:rPr>
        </w:r>
        <w:r>
          <w:rPr>
            <w:noProof/>
            <w:webHidden/>
          </w:rPr>
          <w:fldChar w:fldCharType="separate"/>
        </w:r>
        <w:r>
          <w:rPr>
            <w:noProof/>
            <w:webHidden/>
          </w:rPr>
          <w:t>27</w:t>
        </w:r>
        <w:r>
          <w:rPr>
            <w:noProof/>
            <w:webHidden/>
          </w:rPr>
          <w:fldChar w:fldCharType="end"/>
        </w:r>
      </w:hyperlink>
    </w:p>
    <w:p w14:paraId="59CFD931" w14:textId="1BD958B5" w:rsidR="00E33A05" w:rsidRDefault="00E33A05">
      <w:pPr>
        <w:pStyle w:val="TM3"/>
        <w:tabs>
          <w:tab w:val="left" w:pos="720"/>
          <w:tab w:val="right" w:leader="dot" w:pos="9061"/>
        </w:tabs>
        <w:rPr>
          <w:rFonts w:asciiTheme="minorHAnsi" w:eastAsiaTheme="minorEastAsia" w:hAnsiTheme="minorHAnsi" w:cstheme="minorBidi"/>
          <w:caps w:val="0"/>
          <w:noProof/>
          <w:color w:val="auto"/>
          <w:kern w:val="2"/>
          <w:sz w:val="24"/>
          <w14:ligatures w14:val="standardContextual"/>
        </w:rPr>
      </w:pPr>
      <w:hyperlink w:anchor="_Toc201156447" w:history="1">
        <w:r w:rsidRPr="00EB6AB4">
          <w:rPr>
            <w:rStyle w:val="Lienhypertexte"/>
            <w:noProof/>
          </w:rPr>
          <w:t>V.4.1.</w:t>
        </w:r>
        <w:r>
          <w:rPr>
            <w:rFonts w:asciiTheme="minorHAnsi" w:eastAsiaTheme="minorEastAsia" w:hAnsiTheme="minorHAnsi" w:cstheme="minorBidi"/>
            <w:caps w:val="0"/>
            <w:noProof/>
            <w:color w:val="auto"/>
            <w:kern w:val="2"/>
            <w:sz w:val="24"/>
            <w14:ligatures w14:val="standardContextual"/>
          </w:rPr>
          <w:tab/>
        </w:r>
        <w:r w:rsidRPr="00EB6AB4">
          <w:rPr>
            <w:rStyle w:val="Lienhypertexte"/>
            <w:noProof/>
          </w:rPr>
          <w:t>Synthèse des surfaces</w:t>
        </w:r>
        <w:r>
          <w:rPr>
            <w:noProof/>
            <w:webHidden/>
          </w:rPr>
          <w:tab/>
        </w:r>
        <w:r>
          <w:rPr>
            <w:noProof/>
            <w:webHidden/>
          </w:rPr>
          <w:fldChar w:fldCharType="begin"/>
        </w:r>
        <w:r>
          <w:rPr>
            <w:noProof/>
            <w:webHidden/>
          </w:rPr>
          <w:instrText xml:space="preserve"> PAGEREF _Toc201156447 \h </w:instrText>
        </w:r>
        <w:r>
          <w:rPr>
            <w:noProof/>
            <w:webHidden/>
          </w:rPr>
        </w:r>
        <w:r>
          <w:rPr>
            <w:noProof/>
            <w:webHidden/>
          </w:rPr>
          <w:fldChar w:fldCharType="separate"/>
        </w:r>
        <w:r>
          <w:rPr>
            <w:noProof/>
            <w:webHidden/>
          </w:rPr>
          <w:t>27</w:t>
        </w:r>
        <w:r>
          <w:rPr>
            <w:noProof/>
            <w:webHidden/>
          </w:rPr>
          <w:fldChar w:fldCharType="end"/>
        </w:r>
      </w:hyperlink>
    </w:p>
    <w:p w14:paraId="15CC0EA9" w14:textId="157C4CB3" w:rsidR="00E33A05" w:rsidRDefault="00E33A05">
      <w:pPr>
        <w:pStyle w:val="TM3"/>
        <w:tabs>
          <w:tab w:val="left" w:pos="900"/>
          <w:tab w:val="right" w:leader="dot" w:pos="9061"/>
        </w:tabs>
        <w:rPr>
          <w:rFonts w:asciiTheme="minorHAnsi" w:eastAsiaTheme="minorEastAsia" w:hAnsiTheme="minorHAnsi" w:cstheme="minorBidi"/>
          <w:caps w:val="0"/>
          <w:noProof/>
          <w:color w:val="auto"/>
          <w:kern w:val="2"/>
          <w:sz w:val="24"/>
          <w14:ligatures w14:val="standardContextual"/>
        </w:rPr>
      </w:pPr>
      <w:hyperlink w:anchor="_Toc201156448" w:history="1">
        <w:r w:rsidRPr="00EB6AB4">
          <w:rPr>
            <w:rStyle w:val="Lienhypertexte"/>
            <w:noProof/>
          </w:rPr>
          <w:t>V.4.2.</w:t>
        </w:r>
        <w:r>
          <w:rPr>
            <w:rFonts w:asciiTheme="minorHAnsi" w:eastAsiaTheme="minorEastAsia" w:hAnsiTheme="minorHAnsi" w:cstheme="minorBidi"/>
            <w:caps w:val="0"/>
            <w:noProof/>
            <w:color w:val="auto"/>
            <w:kern w:val="2"/>
            <w:sz w:val="24"/>
            <w14:ligatures w14:val="standardContextual"/>
          </w:rPr>
          <w:tab/>
        </w:r>
        <w:r w:rsidRPr="00EB6AB4">
          <w:rPr>
            <w:rStyle w:val="Lienhypertexte"/>
            <w:noProof/>
          </w:rPr>
          <w:t>Surfaces détaillées</w:t>
        </w:r>
        <w:r>
          <w:rPr>
            <w:noProof/>
            <w:webHidden/>
          </w:rPr>
          <w:tab/>
        </w:r>
        <w:r>
          <w:rPr>
            <w:noProof/>
            <w:webHidden/>
          </w:rPr>
          <w:fldChar w:fldCharType="begin"/>
        </w:r>
        <w:r>
          <w:rPr>
            <w:noProof/>
            <w:webHidden/>
          </w:rPr>
          <w:instrText xml:space="preserve"> PAGEREF _Toc201156448 \h </w:instrText>
        </w:r>
        <w:r>
          <w:rPr>
            <w:noProof/>
            <w:webHidden/>
          </w:rPr>
        </w:r>
        <w:r>
          <w:rPr>
            <w:noProof/>
            <w:webHidden/>
          </w:rPr>
          <w:fldChar w:fldCharType="separate"/>
        </w:r>
        <w:r>
          <w:rPr>
            <w:noProof/>
            <w:webHidden/>
          </w:rPr>
          <w:t>27</w:t>
        </w:r>
        <w:r>
          <w:rPr>
            <w:noProof/>
            <w:webHidden/>
          </w:rPr>
          <w:fldChar w:fldCharType="end"/>
        </w:r>
      </w:hyperlink>
    </w:p>
    <w:p w14:paraId="505B2569" w14:textId="2B48590C" w:rsidR="00E33A05" w:rsidRDefault="00E33A05">
      <w:pPr>
        <w:pStyle w:val="TM1"/>
        <w:tabs>
          <w:tab w:val="left" w:pos="720"/>
          <w:tab w:val="right" w:leader="dot" w:pos="9061"/>
        </w:tabs>
        <w:rPr>
          <w:rFonts w:asciiTheme="minorHAnsi" w:eastAsiaTheme="minorEastAsia" w:hAnsiTheme="minorHAnsi" w:cstheme="minorBidi"/>
          <w:b w:val="0"/>
          <w:caps w:val="0"/>
          <w:color w:val="auto"/>
          <w:kern w:val="2"/>
          <w:sz w:val="24"/>
          <w:szCs w:val="24"/>
          <w14:ligatures w14:val="standardContextual"/>
        </w:rPr>
      </w:pPr>
      <w:hyperlink w:anchor="_Toc201156449" w:history="1">
        <w:r w:rsidRPr="00EB6AB4">
          <w:rPr>
            <w:rStyle w:val="Lienhypertexte"/>
            <w14:scene3d>
              <w14:camera w14:prst="orthographicFront"/>
              <w14:lightRig w14:rig="threePt" w14:dir="t">
                <w14:rot w14:lat="0" w14:lon="0" w14:rev="0"/>
              </w14:lightRig>
            </w14:scene3d>
          </w:rPr>
          <w:t>VI.</w:t>
        </w:r>
        <w:r>
          <w:rPr>
            <w:rFonts w:asciiTheme="minorHAnsi" w:eastAsiaTheme="minorEastAsia" w:hAnsiTheme="minorHAnsi" w:cstheme="minorBidi"/>
            <w:b w:val="0"/>
            <w:caps w:val="0"/>
            <w:color w:val="auto"/>
            <w:kern w:val="2"/>
            <w:sz w:val="24"/>
            <w:szCs w:val="24"/>
            <w14:ligatures w14:val="standardContextual"/>
          </w:rPr>
          <w:tab/>
        </w:r>
        <w:r w:rsidRPr="00EB6AB4">
          <w:rPr>
            <w:rStyle w:val="Lienhypertexte"/>
          </w:rPr>
          <w:t>Description détaillée par fonction</w:t>
        </w:r>
        <w:r>
          <w:rPr>
            <w:webHidden/>
          </w:rPr>
          <w:tab/>
        </w:r>
        <w:r>
          <w:rPr>
            <w:webHidden/>
          </w:rPr>
          <w:fldChar w:fldCharType="begin"/>
        </w:r>
        <w:r>
          <w:rPr>
            <w:webHidden/>
          </w:rPr>
          <w:instrText xml:space="preserve"> PAGEREF _Toc201156449 \h </w:instrText>
        </w:r>
        <w:r>
          <w:rPr>
            <w:webHidden/>
          </w:rPr>
        </w:r>
        <w:r>
          <w:rPr>
            <w:webHidden/>
          </w:rPr>
          <w:fldChar w:fldCharType="separate"/>
        </w:r>
        <w:r>
          <w:rPr>
            <w:webHidden/>
          </w:rPr>
          <w:t>29</w:t>
        </w:r>
        <w:r>
          <w:rPr>
            <w:webHidden/>
          </w:rPr>
          <w:fldChar w:fldCharType="end"/>
        </w:r>
      </w:hyperlink>
    </w:p>
    <w:p w14:paraId="53B719F1" w14:textId="5C907150"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50" w:history="1">
        <w:r w:rsidRPr="00EB6AB4">
          <w:rPr>
            <w:rStyle w:val="Lienhypertexte"/>
            <w:noProof/>
          </w:rPr>
          <w:t>VI.1.</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généralites</w:t>
        </w:r>
        <w:r>
          <w:rPr>
            <w:noProof/>
            <w:webHidden/>
          </w:rPr>
          <w:tab/>
        </w:r>
        <w:r>
          <w:rPr>
            <w:noProof/>
            <w:webHidden/>
          </w:rPr>
          <w:fldChar w:fldCharType="begin"/>
        </w:r>
        <w:r>
          <w:rPr>
            <w:noProof/>
            <w:webHidden/>
          </w:rPr>
          <w:instrText xml:space="preserve"> PAGEREF _Toc201156450 \h </w:instrText>
        </w:r>
        <w:r>
          <w:rPr>
            <w:noProof/>
            <w:webHidden/>
          </w:rPr>
        </w:r>
        <w:r>
          <w:rPr>
            <w:noProof/>
            <w:webHidden/>
          </w:rPr>
          <w:fldChar w:fldCharType="separate"/>
        </w:r>
        <w:r>
          <w:rPr>
            <w:noProof/>
            <w:webHidden/>
          </w:rPr>
          <w:t>29</w:t>
        </w:r>
        <w:r>
          <w:rPr>
            <w:noProof/>
            <w:webHidden/>
          </w:rPr>
          <w:fldChar w:fldCharType="end"/>
        </w:r>
      </w:hyperlink>
    </w:p>
    <w:p w14:paraId="326B0280" w14:textId="35F74F3B" w:rsidR="00E33A05" w:rsidRDefault="00E33A05">
      <w:pPr>
        <w:pStyle w:val="TM2"/>
        <w:tabs>
          <w:tab w:val="left" w:pos="720"/>
          <w:tab w:val="right" w:leader="dot" w:pos="9061"/>
        </w:tabs>
        <w:rPr>
          <w:rFonts w:asciiTheme="minorHAnsi" w:eastAsiaTheme="minorEastAsia" w:hAnsiTheme="minorHAnsi" w:cstheme="minorBidi"/>
          <w:b w:val="0"/>
          <w:caps w:val="0"/>
          <w:noProof/>
          <w:color w:val="auto"/>
          <w:kern w:val="2"/>
          <w:sz w:val="24"/>
          <w14:ligatures w14:val="standardContextual"/>
        </w:rPr>
      </w:pPr>
      <w:hyperlink w:anchor="_Toc201156451" w:history="1">
        <w:r w:rsidRPr="00EB6AB4">
          <w:rPr>
            <w:rStyle w:val="Lienhypertexte"/>
            <w:noProof/>
          </w:rPr>
          <w:t>VI.2.</w:t>
        </w:r>
        <w:r>
          <w:rPr>
            <w:rFonts w:asciiTheme="minorHAnsi" w:eastAsiaTheme="minorEastAsia" w:hAnsiTheme="minorHAnsi" w:cstheme="minorBidi"/>
            <w:b w:val="0"/>
            <w:caps w:val="0"/>
            <w:noProof/>
            <w:color w:val="auto"/>
            <w:kern w:val="2"/>
            <w:sz w:val="24"/>
            <w14:ligatures w14:val="standardContextual"/>
          </w:rPr>
          <w:tab/>
        </w:r>
        <w:r w:rsidRPr="00EB6AB4">
          <w:rPr>
            <w:rStyle w:val="Lienhypertexte"/>
            <w:noProof/>
          </w:rPr>
          <w:t>description des locaux</w:t>
        </w:r>
        <w:r>
          <w:rPr>
            <w:noProof/>
            <w:webHidden/>
          </w:rPr>
          <w:tab/>
        </w:r>
        <w:r>
          <w:rPr>
            <w:noProof/>
            <w:webHidden/>
          </w:rPr>
          <w:fldChar w:fldCharType="begin"/>
        </w:r>
        <w:r>
          <w:rPr>
            <w:noProof/>
            <w:webHidden/>
          </w:rPr>
          <w:instrText xml:space="preserve"> PAGEREF _Toc201156451 \h </w:instrText>
        </w:r>
        <w:r>
          <w:rPr>
            <w:noProof/>
            <w:webHidden/>
          </w:rPr>
        </w:r>
        <w:r>
          <w:rPr>
            <w:noProof/>
            <w:webHidden/>
          </w:rPr>
          <w:fldChar w:fldCharType="separate"/>
        </w:r>
        <w:r>
          <w:rPr>
            <w:noProof/>
            <w:webHidden/>
          </w:rPr>
          <w:t>29</w:t>
        </w:r>
        <w:r>
          <w:rPr>
            <w:noProof/>
            <w:webHidden/>
          </w:rPr>
          <w:fldChar w:fldCharType="end"/>
        </w:r>
      </w:hyperlink>
    </w:p>
    <w:p w14:paraId="4E4BBB12" w14:textId="78813BD9" w:rsidR="00E33A05" w:rsidRDefault="00E33A05">
      <w:pPr>
        <w:pStyle w:val="TM3"/>
        <w:tabs>
          <w:tab w:val="left" w:pos="900"/>
          <w:tab w:val="right" w:leader="dot" w:pos="9061"/>
        </w:tabs>
        <w:rPr>
          <w:rFonts w:asciiTheme="minorHAnsi" w:eastAsiaTheme="minorEastAsia" w:hAnsiTheme="minorHAnsi" w:cstheme="minorBidi"/>
          <w:caps w:val="0"/>
          <w:noProof/>
          <w:color w:val="auto"/>
          <w:kern w:val="2"/>
          <w:sz w:val="24"/>
          <w14:ligatures w14:val="standardContextual"/>
        </w:rPr>
      </w:pPr>
      <w:hyperlink w:anchor="_Toc201156452" w:history="1">
        <w:r w:rsidRPr="00EB6AB4">
          <w:rPr>
            <w:rStyle w:val="Lienhypertexte"/>
            <w:noProof/>
          </w:rPr>
          <w:t>VI.2.1.</w:t>
        </w:r>
        <w:r>
          <w:rPr>
            <w:rFonts w:asciiTheme="minorHAnsi" w:eastAsiaTheme="minorEastAsia" w:hAnsiTheme="minorHAnsi" w:cstheme="minorBidi"/>
            <w:caps w:val="0"/>
            <w:noProof/>
            <w:color w:val="auto"/>
            <w:kern w:val="2"/>
            <w:sz w:val="24"/>
            <w14:ligatures w14:val="standardContextual"/>
          </w:rPr>
          <w:tab/>
        </w:r>
        <w:r w:rsidRPr="00EB6AB4">
          <w:rPr>
            <w:rStyle w:val="Lienhypertexte"/>
            <w:noProof/>
          </w:rPr>
          <w:t>locaux mutualisés</w:t>
        </w:r>
        <w:r>
          <w:rPr>
            <w:noProof/>
            <w:webHidden/>
          </w:rPr>
          <w:tab/>
        </w:r>
        <w:r>
          <w:rPr>
            <w:noProof/>
            <w:webHidden/>
          </w:rPr>
          <w:fldChar w:fldCharType="begin"/>
        </w:r>
        <w:r>
          <w:rPr>
            <w:noProof/>
            <w:webHidden/>
          </w:rPr>
          <w:instrText xml:space="preserve"> PAGEREF _Toc201156452 \h </w:instrText>
        </w:r>
        <w:r>
          <w:rPr>
            <w:noProof/>
            <w:webHidden/>
          </w:rPr>
        </w:r>
        <w:r>
          <w:rPr>
            <w:noProof/>
            <w:webHidden/>
          </w:rPr>
          <w:fldChar w:fldCharType="separate"/>
        </w:r>
        <w:r>
          <w:rPr>
            <w:noProof/>
            <w:webHidden/>
          </w:rPr>
          <w:t>29</w:t>
        </w:r>
        <w:r>
          <w:rPr>
            <w:noProof/>
            <w:webHidden/>
          </w:rPr>
          <w:fldChar w:fldCharType="end"/>
        </w:r>
      </w:hyperlink>
    </w:p>
    <w:p w14:paraId="4A5481D2" w14:textId="59454CAB" w:rsidR="00E33A05" w:rsidRDefault="00E33A05">
      <w:pPr>
        <w:pStyle w:val="TM3"/>
        <w:tabs>
          <w:tab w:val="left" w:pos="900"/>
          <w:tab w:val="right" w:leader="dot" w:pos="9061"/>
        </w:tabs>
        <w:rPr>
          <w:rFonts w:asciiTheme="minorHAnsi" w:eastAsiaTheme="minorEastAsia" w:hAnsiTheme="minorHAnsi" w:cstheme="minorBidi"/>
          <w:caps w:val="0"/>
          <w:noProof/>
          <w:color w:val="auto"/>
          <w:kern w:val="2"/>
          <w:sz w:val="24"/>
          <w14:ligatures w14:val="standardContextual"/>
        </w:rPr>
      </w:pPr>
      <w:hyperlink w:anchor="_Toc201156453" w:history="1">
        <w:r w:rsidRPr="00EB6AB4">
          <w:rPr>
            <w:rStyle w:val="Lienhypertexte"/>
            <w:noProof/>
          </w:rPr>
          <w:t>VI.2.2.</w:t>
        </w:r>
        <w:r>
          <w:rPr>
            <w:rFonts w:asciiTheme="minorHAnsi" w:eastAsiaTheme="minorEastAsia" w:hAnsiTheme="minorHAnsi" w:cstheme="minorBidi"/>
            <w:caps w:val="0"/>
            <w:noProof/>
            <w:color w:val="auto"/>
            <w:kern w:val="2"/>
            <w:sz w:val="24"/>
            <w14:ligatures w14:val="standardContextual"/>
          </w:rPr>
          <w:tab/>
        </w:r>
        <w:r w:rsidRPr="00EB6AB4">
          <w:rPr>
            <w:rStyle w:val="Lienhypertexte"/>
            <w:noProof/>
          </w:rPr>
          <w:t>maison de l’étudiant</w:t>
        </w:r>
        <w:r>
          <w:rPr>
            <w:noProof/>
            <w:webHidden/>
          </w:rPr>
          <w:tab/>
        </w:r>
        <w:r>
          <w:rPr>
            <w:noProof/>
            <w:webHidden/>
          </w:rPr>
          <w:fldChar w:fldCharType="begin"/>
        </w:r>
        <w:r>
          <w:rPr>
            <w:noProof/>
            <w:webHidden/>
          </w:rPr>
          <w:instrText xml:space="preserve"> PAGEREF _Toc201156453 \h </w:instrText>
        </w:r>
        <w:r>
          <w:rPr>
            <w:noProof/>
            <w:webHidden/>
          </w:rPr>
        </w:r>
        <w:r>
          <w:rPr>
            <w:noProof/>
            <w:webHidden/>
          </w:rPr>
          <w:fldChar w:fldCharType="separate"/>
        </w:r>
        <w:r>
          <w:rPr>
            <w:noProof/>
            <w:webHidden/>
          </w:rPr>
          <w:t>32</w:t>
        </w:r>
        <w:r>
          <w:rPr>
            <w:noProof/>
            <w:webHidden/>
          </w:rPr>
          <w:fldChar w:fldCharType="end"/>
        </w:r>
      </w:hyperlink>
    </w:p>
    <w:p w14:paraId="25E80218" w14:textId="3FD06668" w:rsidR="002D6DD7" w:rsidRDefault="002D6DD7" w:rsidP="002D6DD7">
      <w:r>
        <w:fldChar w:fldCharType="end"/>
      </w:r>
    </w:p>
    <w:p w14:paraId="0102CFF6" w14:textId="20361D12" w:rsidR="00FF5BCB" w:rsidRDefault="00FF5BCB" w:rsidP="00EE554C">
      <w:pPr>
        <w:pStyle w:val="Titre1"/>
        <w:numPr>
          <w:ilvl w:val="0"/>
          <w:numId w:val="21"/>
        </w:numPr>
      </w:pPr>
      <w:bookmarkStart w:id="7" w:name="_Toc201156400"/>
      <w:r>
        <w:lastRenderedPageBreak/>
        <w:t>Préambule</w:t>
      </w:r>
      <w:bookmarkEnd w:id="7"/>
    </w:p>
    <w:p w14:paraId="3BBAE023" w14:textId="2B308FA1" w:rsidR="00AA298D" w:rsidRPr="00AA298D" w:rsidRDefault="00AA298D" w:rsidP="00E55F3A">
      <w:pPr>
        <w:pStyle w:val="Titre2"/>
      </w:pPr>
      <w:bookmarkStart w:id="8" w:name="_Toc201156401"/>
      <w:r w:rsidRPr="00AA298D">
        <w:t>objet du document</w:t>
      </w:r>
      <w:bookmarkEnd w:id="2"/>
      <w:bookmarkEnd w:id="3"/>
      <w:bookmarkEnd w:id="4"/>
      <w:bookmarkEnd w:id="5"/>
      <w:bookmarkEnd w:id="8"/>
      <w:r w:rsidRPr="00AA298D">
        <w:t xml:space="preserve"> </w:t>
      </w:r>
    </w:p>
    <w:p w14:paraId="1AB56FE9" w14:textId="234B5416" w:rsidR="00AA298D" w:rsidRPr="00AA298D" w:rsidRDefault="00AA298D" w:rsidP="00347C61">
      <w:r w:rsidRPr="00AA298D">
        <w:t xml:space="preserve">Le présent document s’inscrit </w:t>
      </w:r>
      <w:r w:rsidR="00643888" w:rsidRPr="00AA298D">
        <w:t xml:space="preserve">dans </w:t>
      </w:r>
      <w:r w:rsidR="00643888">
        <w:t>une</w:t>
      </w:r>
      <w:r w:rsidR="001B5147">
        <w:t xml:space="preserve"> démarche d’études de programmation</w:t>
      </w:r>
      <w:r w:rsidR="00BC48B3">
        <w:t xml:space="preserve"> prise en charge par EGIS</w:t>
      </w:r>
      <w:r w:rsidR="001B5147">
        <w:t xml:space="preserve"> pour le compte de l’AMU pour la </w:t>
      </w:r>
      <w:r w:rsidR="007E140C">
        <w:t>réhabilitation de bâtiments pour créer</w:t>
      </w:r>
      <w:r w:rsidR="001B5147">
        <w:t xml:space="preserve"> de la</w:t>
      </w:r>
      <w:r w:rsidR="00E440B4">
        <w:t xml:space="preserve"> </w:t>
      </w:r>
      <w:r w:rsidR="001B5147">
        <w:t>maison de l’étudiant sur le campus de saint Jérôme</w:t>
      </w:r>
      <w:r w:rsidR="00200150">
        <w:t>.</w:t>
      </w:r>
    </w:p>
    <w:p w14:paraId="3D930248" w14:textId="28CBBEAD" w:rsidR="00AA298D" w:rsidRPr="00AA298D" w:rsidRDefault="00AA298D" w:rsidP="00347C61">
      <w:r w:rsidRPr="00AA298D">
        <w:t xml:space="preserve">L’ensemble des éléments évoqués dans ce </w:t>
      </w:r>
      <w:r w:rsidR="0021340D">
        <w:t xml:space="preserve">programme </w:t>
      </w:r>
      <w:r w:rsidRPr="00AA298D">
        <w:t xml:space="preserve">est issu </w:t>
      </w:r>
      <w:r w:rsidR="0021340D">
        <w:t>d’une série d’études préalables ayant permis d</w:t>
      </w:r>
      <w:r w:rsidR="00B14F1A">
        <w:t>e l</w:t>
      </w:r>
      <w:r w:rsidR="0021340D">
        <w:t>’affiner</w:t>
      </w:r>
      <w:r w:rsidRPr="00AA298D">
        <w:t>. Ces éléments ont fait l’objet de concertation et de validation dans le respect des objectifs du Maître d’Ouvrage.</w:t>
      </w:r>
    </w:p>
    <w:p w14:paraId="16EB2E36" w14:textId="6DADA7E4" w:rsidR="007218CA" w:rsidRDefault="007218CA" w:rsidP="00347C61">
      <w:pPr>
        <w:rPr>
          <w:noProof/>
          <w:lang w:eastAsia="en-US"/>
        </w:rPr>
      </w:pPr>
    </w:p>
    <w:p w14:paraId="03F9EDBB" w14:textId="77777777" w:rsidR="00BC48B3" w:rsidRPr="000035D4" w:rsidRDefault="00BC48B3" w:rsidP="00BC48B3">
      <w:pPr>
        <w:widowControl/>
        <w:spacing w:before="0" w:after="0" w:line="240" w:lineRule="auto"/>
        <w:jc w:val="left"/>
        <w:rPr>
          <w:b/>
          <w:bCs/>
          <w:noProof/>
        </w:rPr>
      </w:pPr>
      <w:r w:rsidRPr="000035D4">
        <w:rPr>
          <w:b/>
          <w:bCs/>
          <w:noProof/>
        </w:rPr>
        <w:t>Composition du Cahier des charges :</w:t>
      </w:r>
    </w:p>
    <w:p w14:paraId="7AF1B412" w14:textId="77777777" w:rsidR="00BC48B3" w:rsidRDefault="00BC48B3" w:rsidP="00BC48B3">
      <w:pPr>
        <w:widowControl/>
        <w:spacing w:before="0" w:after="0" w:line="240" w:lineRule="auto"/>
        <w:jc w:val="left"/>
        <w:rPr>
          <w:noProof/>
        </w:rPr>
      </w:pPr>
    </w:p>
    <w:p w14:paraId="2621D748" w14:textId="376CC3D8" w:rsidR="00BC48B3" w:rsidRDefault="00BC48B3" w:rsidP="00BC48B3">
      <w:pPr>
        <w:widowControl/>
        <w:spacing w:before="0" w:after="0" w:line="240" w:lineRule="auto"/>
        <w:jc w:val="left"/>
        <w:rPr>
          <w:noProof/>
        </w:rPr>
      </w:pPr>
      <w:r>
        <w:rPr>
          <w:noProof/>
        </w:rPr>
        <w:t xml:space="preserve">Le cahier des charges comprend </w:t>
      </w:r>
      <w:r w:rsidR="00643888">
        <w:rPr>
          <w:noProof/>
        </w:rPr>
        <w:t xml:space="preserve">3 </w:t>
      </w:r>
      <w:r>
        <w:rPr>
          <w:noProof/>
        </w:rPr>
        <w:t>volets accompagnés d’annexes :</w:t>
      </w:r>
    </w:p>
    <w:p w14:paraId="7B4CAF68" w14:textId="77777777" w:rsidR="00BC48B3" w:rsidRDefault="00BC48B3" w:rsidP="00BC48B3">
      <w:pPr>
        <w:widowControl/>
        <w:spacing w:before="0" w:after="0" w:line="240" w:lineRule="auto"/>
        <w:jc w:val="left"/>
        <w:rPr>
          <w:noProof/>
        </w:rPr>
      </w:pPr>
    </w:p>
    <w:p w14:paraId="5BA5D740" w14:textId="244456EF" w:rsidR="00643888" w:rsidRDefault="00BC48B3" w:rsidP="00E55F3A">
      <w:pPr>
        <w:pStyle w:val="Paragraphedeliste"/>
        <w:widowControl/>
        <w:numPr>
          <w:ilvl w:val="0"/>
          <w:numId w:val="73"/>
        </w:numPr>
        <w:spacing w:before="0" w:after="0" w:line="240" w:lineRule="auto"/>
        <w:jc w:val="left"/>
        <w:rPr>
          <w:noProof/>
        </w:rPr>
      </w:pPr>
      <w:r>
        <w:rPr>
          <w:noProof/>
        </w:rPr>
        <w:t xml:space="preserve">Volet </w:t>
      </w:r>
      <w:r w:rsidR="00643888">
        <w:rPr>
          <w:noProof/>
        </w:rPr>
        <w:t>1</w:t>
      </w:r>
      <w:r>
        <w:rPr>
          <w:noProof/>
        </w:rPr>
        <w:t xml:space="preserve"> : Le programme fonctionnel</w:t>
      </w:r>
    </w:p>
    <w:p w14:paraId="65EB33EF" w14:textId="77777777" w:rsidR="00643888" w:rsidRDefault="00643888" w:rsidP="00BC48B3">
      <w:pPr>
        <w:widowControl/>
        <w:spacing w:before="0" w:after="0" w:line="240" w:lineRule="auto"/>
        <w:jc w:val="left"/>
        <w:rPr>
          <w:noProof/>
        </w:rPr>
      </w:pPr>
    </w:p>
    <w:p w14:paraId="47F22935" w14:textId="6CC7E3DE" w:rsidR="00BC48B3" w:rsidRDefault="00643888" w:rsidP="00E55F3A">
      <w:pPr>
        <w:pStyle w:val="Paragraphedeliste"/>
        <w:widowControl/>
        <w:numPr>
          <w:ilvl w:val="0"/>
          <w:numId w:val="73"/>
        </w:numPr>
        <w:spacing w:before="0" w:after="0" w:line="240" w:lineRule="auto"/>
        <w:jc w:val="left"/>
        <w:rPr>
          <w:noProof/>
        </w:rPr>
      </w:pPr>
      <w:r>
        <w:rPr>
          <w:noProof/>
        </w:rPr>
        <w:t xml:space="preserve">Volet 2 : le programme </w:t>
      </w:r>
      <w:r w:rsidR="00BC48B3">
        <w:rPr>
          <w:noProof/>
        </w:rPr>
        <w:t>technique</w:t>
      </w:r>
    </w:p>
    <w:p w14:paraId="6615C425" w14:textId="77777777" w:rsidR="00BC48B3" w:rsidRDefault="00BC48B3" w:rsidP="00BC48B3">
      <w:pPr>
        <w:widowControl/>
        <w:spacing w:before="0" w:after="0" w:line="240" w:lineRule="auto"/>
        <w:jc w:val="left"/>
        <w:rPr>
          <w:noProof/>
        </w:rPr>
      </w:pPr>
    </w:p>
    <w:p w14:paraId="6C12ACE9" w14:textId="2CCB4380" w:rsidR="00BC48B3" w:rsidRDefault="00BC48B3" w:rsidP="00E55F3A">
      <w:pPr>
        <w:pStyle w:val="Paragraphedeliste"/>
        <w:widowControl/>
        <w:numPr>
          <w:ilvl w:val="0"/>
          <w:numId w:val="73"/>
        </w:numPr>
        <w:spacing w:before="0" w:after="0" w:line="240" w:lineRule="auto"/>
        <w:jc w:val="left"/>
        <w:rPr>
          <w:noProof/>
        </w:rPr>
      </w:pPr>
      <w:r>
        <w:rPr>
          <w:noProof/>
        </w:rPr>
        <w:t xml:space="preserve">Volet </w:t>
      </w:r>
      <w:r w:rsidR="00643888">
        <w:rPr>
          <w:noProof/>
        </w:rPr>
        <w:t>3</w:t>
      </w:r>
      <w:r>
        <w:rPr>
          <w:noProof/>
        </w:rPr>
        <w:t xml:space="preserve"> : Les fiches par local </w:t>
      </w:r>
    </w:p>
    <w:p w14:paraId="23804EF2" w14:textId="77777777" w:rsidR="00BC48B3" w:rsidRDefault="00BC48B3" w:rsidP="00BC48B3">
      <w:pPr>
        <w:widowControl/>
        <w:spacing w:before="0" w:after="0" w:line="240" w:lineRule="auto"/>
        <w:jc w:val="left"/>
        <w:rPr>
          <w:noProof/>
        </w:rPr>
      </w:pPr>
    </w:p>
    <w:p w14:paraId="10BC8F22" w14:textId="77777777" w:rsidR="00BC48B3" w:rsidRDefault="00BC48B3" w:rsidP="00BC48B3">
      <w:pPr>
        <w:widowControl/>
        <w:spacing w:before="0" w:after="0" w:line="240" w:lineRule="auto"/>
        <w:jc w:val="left"/>
        <w:rPr>
          <w:noProof/>
        </w:rPr>
      </w:pPr>
    </w:p>
    <w:p w14:paraId="2CCBD528" w14:textId="77777777" w:rsidR="00BC48B3" w:rsidRDefault="00BC48B3" w:rsidP="00BC48B3">
      <w:pPr>
        <w:widowControl/>
        <w:spacing w:before="0" w:after="0" w:line="240" w:lineRule="auto"/>
        <w:jc w:val="left"/>
        <w:rPr>
          <w:noProof/>
        </w:rPr>
      </w:pPr>
      <w:r>
        <w:rPr>
          <w:noProof/>
        </w:rPr>
        <w:t xml:space="preserve">Le document rassemble les objectifs de l’opération, les besoins en termes qualitatif et quantitatif, les relations fonctionnelles, les liaisons et localisations préférentielles, les données et contraintes du site. Il réunit également les exigences techniques à prendre en compte dans l’élaboration du projet. </w:t>
      </w:r>
    </w:p>
    <w:p w14:paraId="22BD3627" w14:textId="77777777" w:rsidR="00BC48B3" w:rsidRDefault="00BC48B3" w:rsidP="00BC48B3">
      <w:pPr>
        <w:widowControl/>
        <w:spacing w:before="0" w:after="0" w:line="240" w:lineRule="auto"/>
        <w:jc w:val="left"/>
        <w:rPr>
          <w:noProof/>
        </w:rPr>
      </w:pPr>
      <w:r>
        <w:rPr>
          <w:noProof/>
        </w:rPr>
        <w:t>Il constitue la base contractuelle de la commande auprès du concepteur.</w:t>
      </w:r>
    </w:p>
    <w:p w14:paraId="4FD328BE" w14:textId="77777777" w:rsidR="00BC48B3" w:rsidRDefault="00BC48B3" w:rsidP="00BC48B3">
      <w:pPr>
        <w:widowControl/>
        <w:spacing w:before="0" w:after="0" w:line="240" w:lineRule="auto"/>
        <w:jc w:val="left"/>
        <w:rPr>
          <w:noProof/>
        </w:rPr>
      </w:pPr>
    </w:p>
    <w:p w14:paraId="5AF4C572" w14:textId="72CEF22A" w:rsidR="0021340D" w:rsidRDefault="00BC48B3" w:rsidP="00BC48B3">
      <w:pPr>
        <w:widowControl/>
        <w:spacing w:before="0" w:after="0" w:line="240" w:lineRule="auto"/>
        <w:jc w:val="left"/>
        <w:rPr>
          <w:noProof/>
        </w:rPr>
      </w:pPr>
      <w:r>
        <w:rPr>
          <w:noProof/>
        </w:rPr>
        <w:t>Tous les documents graphiques et écrits remis au Titulaire, pour études de conception et exécution des ouvrages, doivent être considérés comme une proposition qu'il devra examiner avant la remise de son offre. Il devra donc signaler les dispositions qui ne lui paraîtraient pas en rapport avec la faisabilité de ses prestations.</w:t>
      </w:r>
    </w:p>
    <w:p w14:paraId="63490CCE" w14:textId="77777777" w:rsidR="00027342" w:rsidRDefault="00027342" w:rsidP="00BC48B3">
      <w:pPr>
        <w:widowControl/>
        <w:spacing w:before="0" w:after="0" w:line="240" w:lineRule="auto"/>
        <w:jc w:val="left"/>
        <w:rPr>
          <w:noProof/>
        </w:rPr>
      </w:pPr>
    </w:p>
    <w:p w14:paraId="7A4C73C4" w14:textId="7F54C702" w:rsidR="00027342" w:rsidRDefault="00027342" w:rsidP="00E55F3A">
      <w:pPr>
        <w:pStyle w:val="Titre2"/>
      </w:pPr>
      <w:bookmarkStart w:id="9" w:name="_Toc201156402"/>
      <w:r>
        <w:t>Glossaire</w:t>
      </w:r>
      <w:bookmarkEnd w:id="9"/>
      <w:r>
        <w:t xml:space="preserve"> </w:t>
      </w:r>
    </w:p>
    <w:p w14:paraId="5D764788" w14:textId="77777777" w:rsidR="00044E9B" w:rsidRDefault="00044E9B" w:rsidP="00044E9B">
      <w:pPr>
        <w:widowControl/>
        <w:spacing w:before="0" w:after="0" w:line="240" w:lineRule="auto"/>
        <w:jc w:val="left"/>
        <w:rPr>
          <w:noProof/>
        </w:rPr>
      </w:pPr>
      <w:r>
        <w:rPr>
          <w:noProof/>
        </w:rPr>
        <w:t xml:space="preserve">Afin de faciliter la compréhension du schéma fonctionnel et tableaux de surfaces, une terminologie a </w:t>
      </w:r>
    </w:p>
    <w:p w14:paraId="29F71A5E" w14:textId="1DA303C6" w:rsidR="007218CA" w:rsidRDefault="00044E9B" w:rsidP="00044E9B">
      <w:pPr>
        <w:widowControl/>
        <w:spacing w:before="0" w:after="0" w:line="240" w:lineRule="auto"/>
        <w:jc w:val="left"/>
        <w:rPr>
          <w:noProof/>
        </w:rPr>
      </w:pPr>
      <w:r>
        <w:rPr>
          <w:noProof/>
        </w:rPr>
        <w:t>été définie, ces termes sont explicités ci-après :</w:t>
      </w:r>
    </w:p>
    <w:p w14:paraId="7E549342" w14:textId="77777777" w:rsidR="00A1602B" w:rsidRDefault="00A1602B" w:rsidP="00044E9B">
      <w:pPr>
        <w:widowControl/>
        <w:spacing w:before="0" w:after="0" w:line="240" w:lineRule="auto"/>
        <w:jc w:val="left"/>
        <w:rPr>
          <w:noProof/>
        </w:rPr>
      </w:pPr>
    </w:p>
    <w:p w14:paraId="5F0C2179" w14:textId="3EE4C599" w:rsidR="00044E9B" w:rsidRPr="00E55F3A" w:rsidRDefault="00044E9B" w:rsidP="00E55F3A">
      <w:pPr>
        <w:shd w:val="clear" w:color="auto" w:fill="F2F2F2" w:themeFill="background1" w:themeFillShade="F2"/>
        <w:spacing w:before="240" w:after="0"/>
        <w:rPr>
          <w:b/>
          <w:bCs/>
          <w:color w:val="31849B" w:themeColor="accent5" w:themeShade="BF"/>
        </w:rPr>
      </w:pPr>
      <w:r w:rsidRPr="00E55F3A">
        <w:rPr>
          <w:b/>
          <w:bCs/>
          <w:color w:val="31849B" w:themeColor="accent5" w:themeShade="BF"/>
        </w:rPr>
        <w:t xml:space="preserve">Liaisons : </w:t>
      </w:r>
    </w:p>
    <w:p w14:paraId="01340E49" w14:textId="77777777" w:rsidR="00A1602B" w:rsidRDefault="00A1602B" w:rsidP="00044E9B">
      <w:pPr>
        <w:widowControl/>
        <w:spacing w:before="0" w:after="0" w:line="240" w:lineRule="auto"/>
        <w:jc w:val="left"/>
        <w:rPr>
          <w:noProof/>
        </w:rPr>
      </w:pPr>
    </w:p>
    <w:p w14:paraId="4B04F4CB" w14:textId="77777777" w:rsidR="00044E9B" w:rsidRDefault="00044E9B" w:rsidP="00044E9B">
      <w:pPr>
        <w:widowControl/>
        <w:spacing w:before="0" w:after="0" w:line="240" w:lineRule="auto"/>
        <w:rPr>
          <w:noProof/>
        </w:rPr>
      </w:pPr>
      <w:r w:rsidRPr="00044E9B">
        <w:rPr>
          <w:noProof/>
        </w:rPr>
        <w:t xml:space="preserve">Contiguïté : Accolement de deux entités (service ou local) – absence de rupture de charges. </w:t>
      </w:r>
    </w:p>
    <w:p w14:paraId="699A108F" w14:textId="77777777" w:rsidR="00044E9B" w:rsidRDefault="00044E9B" w:rsidP="00E55F3A">
      <w:pPr>
        <w:widowControl/>
        <w:spacing w:before="0" w:after="0" w:line="240" w:lineRule="auto"/>
        <w:rPr>
          <w:noProof/>
        </w:rPr>
      </w:pPr>
    </w:p>
    <w:p w14:paraId="6959EE28" w14:textId="77777777" w:rsidR="00044E9B" w:rsidRDefault="00044E9B" w:rsidP="00044E9B">
      <w:pPr>
        <w:widowControl/>
        <w:spacing w:before="0" w:after="0" w:line="240" w:lineRule="auto"/>
        <w:rPr>
          <w:noProof/>
        </w:rPr>
      </w:pPr>
      <w:r w:rsidRPr="00044E9B">
        <w:rPr>
          <w:noProof/>
        </w:rPr>
        <w:t xml:space="preserve">Proximité : Rapprochement d’entités, d’unités ou de locaux autorisant de brefs parcours voire une rupture de charge si toutefois la liaison se fait d’unité à unité. On se dirige alors vers un principe de liaison verticale appropriée entre les unités. Possibilité d'une proximité verticale si les entités sont situées l'une au-dessus de l'autre et accessible de manière directe par liaison verticale. </w:t>
      </w:r>
    </w:p>
    <w:p w14:paraId="5926E1D4" w14:textId="77777777" w:rsidR="00044E9B" w:rsidRDefault="00044E9B" w:rsidP="00E55F3A">
      <w:pPr>
        <w:widowControl/>
        <w:spacing w:before="0" w:after="0" w:line="240" w:lineRule="auto"/>
        <w:rPr>
          <w:noProof/>
        </w:rPr>
      </w:pPr>
    </w:p>
    <w:p w14:paraId="2AE4DE17" w14:textId="61432E73" w:rsidR="00044E9B" w:rsidRDefault="00044E9B" w:rsidP="00044E9B">
      <w:pPr>
        <w:widowControl/>
        <w:spacing w:before="0" w:after="0" w:line="240" w:lineRule="auto"/>
        <w:rPr>
          <w:noProof/>
        </w:rPr>
      </w:pPr>
      <w:r w:rsidRPr="00044E9B">
        <w:rPr>
          <w:noProof/>
        </w:rPr>
        <w:t>Accessibilité : Accès aisé d'une entité à l'autre. Autorise des déconnexions verticales ou horizontales si toutefois les liaisons entre unités ou locaux sont aisés (facilité d’orientation vers …, simplicité du circuit).</w:t>
      </w:r>
    </w:p>
    <w:p w14:paraId="4C1D9BB5" w14:textId="77777777" w:rsidR="00A1602B" w:rsidRDefault="00A1602B" w:rsidP="00044E9B">
      <w:pPr>
        <w:widowControl/>
        <w:spacing w:before="0" w:after="0" w:line="240" w:lineRule="auto"/>
        <w:rPr>
          <w:noProof/>
        </w:rPr>
      </w:pPr>
    </w:p>
    <w:p w14:paraId="0B4DC273" w14:textId="77777777" w:rsidR="00A1602B" w:rsidRDefault="00A1602B" w:rsidP="00044E9B">
      <w:pPr>
        <w:widowControl/>
        <w:spacing w:before="0" w:after="0" w:line="240" w:lineRule="auto"/>
        <w:rPr>
          <w:noProof/>
        </w:rPr>
      </w:pPr>
    </w:p>
    <w:p w14:paraId="35E5100F" w14:textId="5AB83002" w:rsidR="00A1602B" w:rsidRPr="00E55F3A" w:rsidRDefault="00A1602B" w:rsidP="00E55F3A">
      <w:pPr>
        <w:shd w:val="clear" w:color="auto" w:fill="F2F2F2" w:themeFill="background1" w:themeFillShade="F2"/>
        <w:spacing w:before="240" w:after="0"/>
        <w:rPr>
          <w:b/>
          <w:bCs/>
          <w:color w:val="31849B" w:themeColor="accent5" w:themeShade="BF"/>
        </w:rPr>
      </w:pPr>
      <w:r w:rsidRPr="00E55F3A">
        <w:rPr>
          <w:b/>
          <w:bCs/>
          <w:color w:val="31849B" w:themeColor="accent5" w:themeShade="BF"/>
        </w:rPr>
        <w:t>Surfaces :</w:t>
      </w:r>
    </w:p>
    <w:p w14:paraId="1ABDD4D5" w14:textId="77777777" w:rsidR="00A1602B" w:rsidRDefault="00A1602B" w:rsidP="00044E9B">
      <w:pPr>
        <w:widowControl/>
        <w:spacing w:before="0" w:after="0" w:line="240" w:lineRule="auto"/>
        <w:rPr>
          <w:noProof/>
        </w:rPr>
      </w:pPr>
    </w:p>
    <w:p w14:paraId="523209CE" w14:textId="15A0999B" w:rsidR="00A1602B" w:rsidRDefault="00A1602B" w:rsidP="00044E9B">
      <w:pPr>
        <w:widowControl/>
        <w:spacing w:before="0" w:after="0" w:line="240" w:lineRule="auto"/>
        <w:rPr>
          <w:noProof/>
        </w:rPr>
      </w:pPr>
      <w:r w:rsidRPr="00A1602B">
        <w:rPr>
          <w:noProof/>
        </w:rPr>
        <w:t>Surface utile : Surface des locaux mesurée à l’intérieur des murs ou cloisons correspondant à une hauteur habitable supérieure ou égale à 1,80m. Elle correspond à la surface intérieure nécessaire au fonctionnement d’une activité donnée. Elle ne comprend ni les circulations verticales et horizontales, ni les paliers d’étages, ni l’encombrement des ouvrages construits (murs, cloisons, poteaux). En revanche, les halls d’entrée ainsi que les espaces d’attente et d’orientation des personnes au sein du bâtiment sont inclus</w:t>
      </w:r>
    </w:p>
    <w:p w14:paraId="2B94A6F3" w14:textId="51DADD6C" w:rsidR="00231BEE" w:rsidRPr="00E55F3A" w:rsidRDefault="00231BEE" w:rsidP="00E55F3A">
      <w:pPr>
        <w:shd w:val="clear" w:color="auto" w:fill="F2F2F2" w:themeFill="background1" w:themeFillShade="F2"/>
        <w:spacing w:before="240" w:after="0"/>
        <w:rPr>
          <w:b/>
          <w:bCs/>
          <w:color w:val="31849B" w:themeColor="accent5" w:themeShade="BF"/>
        </w:rPr>
      </w:pPr>
      <w:r w:rsidRPr="00E55F3A">
        <w:rPr>
          <w:b/>
          <w:bCs/>
          <w:color w:val="31849B" w:themeColor="accent5" w:themeShade="BF"/>
        </w:rPr>
        <w:t xml:space="preserve">Abréviations </w:t>
      </w:r>
    </w:p>
    <w:p w14:paraId="69A0EE58" w14:textId="29FB626A" w:rsidR="007218CA" w:rsidRDefault="00F21DAD">
      <w:pPr>
        <w:widowControl/>
        <w:spacing w:before="0" w:after="0" w:line="240" w:lineRule="auto"/>
        <w:jc w:val="left"/>
        <w:rPr>
          <w:noProof/>
        </w:rPr>
      </w:pPr>
      <w:r w:rsidRPr="00E55F3A">
        <w:rPr>
          <w:b/>
          <w:bCs/>
          <w:noProof/>
        </w:rPr>
        <w:t>AMU</w:t>
      </w:r>
      <w:r w:rsidRPr="00F21DAD">
        <w:rPr>
          <w:noProof/>
        </w:rPr>
        <w:t xml:space="preserve"> : Aix-Marseille Université</w:t>
      </w:r>
    </w:p>
    <w:p w14:paraId="06546294" w14:textId="77777777" w:rsidR="00B6667B" w:rsidRDefault="00B6667B">
      <w:pPr>
        <w:widowControl/>
        <w:spacing w:before="0" w:after="0" w:line="240" w:lineRule="auto"/>
        <w:jc w:val="left"/>
        <w:rPr>
          <w:noProof/>
        </w:rPr>
      </w:pPr>
      <w:r w:rsidRPr="00E55F3A">
        <w:rPr>
          <w:b/>
          <w:bCs/>
          <w:noProof/>
        </w:rPr>
        <w:t>LT</w:t>
      </w:r>
      <w:r w:rsidRPr="00B6667B">
        <w:rPr>
          <w:noProof/>
        </w:rPr>
        <w:t xml:space="preserve"> : Locaux techniques </w:t>
      </w:r>
    </w:p>
    <w:p w14:paraId="51ED8F90" w14:textId="77777777" w:rsidR="00B6667B" w:rsidRDefault="00B6667B">
      <w:pPr>
        <w:widowControl/>
        <w:spacing w:before="0" w:after="0" w:line="240" w:lineRule="auto"/>
        <w:jc w:val="left"/>
        <w:rPr>
          <w:noProof/>
        </w:rPr>
      </w:pPr>
      <w:r w:rsidRPr="00E55F3A">
        <w:rPr>
          <w:b/>
          <w:bCs/>
          <w:noProof/>
        </w:rPr>
        <w:t>PLU</w:t>
      </w:r>
      <w:r w:rsidRPr="00B6667B">
        <w:rPr>
          <w:noProof/>
        </w:rPr>
        <w:t xml:space="preserve"> : Plan Local d’Urbanisme </w:t>
      </w:r>
    </w:p>
    <w:p w14:paraId="7A5DCC58" w14:textId="0898331D" w:rsidR="0021340D" w:rsidRDefault="00B6667B">
      <w:pPr>
        <w:widowControl/>
        <w:spacing w:before="0" w:after="0" w:line="240" w:lineRule="auto"/>
        <w:jc w:val="left"/>
        <w:rPr>
          <w:noProof/>
        </w:rPr>
      </w:pPr>
      <w:r w:rsidRPr="00E55F3A">
        <w:rPr>
          <w:b/>
          <w:bCs/>
          <w:noProof/>
        </w:rPr>
        <w:t>P.M. ou pm</w:t>
      </w:r>
      <w:r w:rsidRPr="00B6667B">
        <w:rPr>
          <w:noProof/>
        </w:rPr>
        <w:t xml:space="preserve"> : Pour mémoire</w:t>
      </w:r>
    </w:p>
    <w:p w14:paraId="26EDB7E2" w14:textId="77777777" w:rsidR="00427A14" w:rsidRPr="00427A14" w:rsidRDefault="00427A14" w:rsidP="00427A14">
      <w:pPr>
        <w:widowControl/>
        <w:spacing w:before="0" w:after="0" w:line="240" w:lineRule="auto"/>
        <w:jc w:val="left"/>
        <w:rPr>
          <w:noProof/>
        </w:rPr>
      </w:pPr>
      <w:r w:rsidRPr="00E55F3A">
        <w:rPr>
          <w:b/>
          <w:bCs/>
          <w:noProof/>
        </w:rPr>
        <w:t>PMR</w:t>
      </w:r>
      <w:r w:rsidRPr="00427A14">
        <w:rPr>
          <w:noProof/>
        </w:rPr>
        <w:t xml:space="preserve"> : Personne à mobilité réduite </w:t>
      </w:r>
    </w:p>
    <w:p w14:paraId="08B42D8D" w14:textId="77777777" w:rsidR="00427A14" w:rsidRPr="00427A14" w:rsidRDefault="00427A14" w:rsidP="00427A14">
      <w:pPr>
        <w:widowControl/>
        <w:spacing w:before="0" w:after="0" w:line="240" w:lineRule="auto"/>
        <w:jc w:val="left"/>
        <w:rPr>
          <w:noProof/>
        </w:rPr>
      </w:pPr>
      <w:r w:rsidRPr="00E55F3A">
        <w:rPr>
          <w:b/>
          <w:bCs/>
          <w:noProof/>
        </w:rPr>
        <w:t>PPRI</w:t>
      </w:r>
      <w:r w:rsidRPr="00427A14">
        <w:rPr>
          <w:noProof/>
        </w:rPr>
        <w:t xml:space="preserve"> : Plan de Prévention contre les risques inondations </w:t>
      </w:r>
    </w:p>
    <w:p w14:paraId="04144E76" w14:textId="0344228A" w:rsidR="00427A14" w:rsidRDefault="00427A14" w:rsidP="00427A14">
      <w:pPr>
        <w:widowControl/>
        <w:spacing w:before="0" w:after="0" w:line="240" w:lineRule="auto"/>
        <w:jc w:val="left"/>
        <w:rPr>
          <w:noProof/>
        </w:rPr>
      </w:pPr>
      <w:r w:rsidRPr="00E55F3A">
        <w:rPr>
          <w:b/>
          <w:bCs/>
          <w:noProof/>
        </w:rPr>
        <w:t>PPRN</w:t>
      </w:r>
      <w:r w:rsidRPr="00427A14">
        <w:rPr>
          <w:noProof/>
        </w:rPr>
        <w:t xml:space="preserve"> : Plan de Prévention contre les risques naturels</w:t>
      </w:r>
    </w:p>
    <w:p w14:paraId="327626F9" w14:textId="586A0543" w:rsidR="00427A14" w:rsidRDefault="00427A14" w:rsidP="00427A14">
      <w:pPr>
        <w:widowControl/>
        <w:spacing w:before="0" w:after="0" w:line="240" w:lineRule="auto"/>
        <w:jc w:val="left"/>
        <w:rPr>
          <w:noProof/>
        </w:rPr>
      </w:pPr>
      <w:r w:rsidRPr="00E55F3A">
        <w:rPr>
          <w:b/>
          <w:bCs/>
          <w:noProof/>
        </w:rPr>
        <w:t>Y.C ou yc</w:t>
      </w:r>
      <w:r w:rsidRPr="00427A14">
        <w:rPr>
          <w:noProof/>
        </w:rPr>
        <w:t xml:space="preserve"> : Y compris</w:t>
      </w:r>
    </w:p>
    <w:p w14:paraId="4FD077E7" w14:textId="07BAC05A" w:rsidR="00AA298D" w:rsidRPr="00AA298D" w:rsidRDefault="00AA298D" w:rsidP="00DE5329">
      <w:pPr>
        <w:rPr>
          <w:noProof/>
        </w:rPr>
      </w:pPr>
      <w:r w:rsidRPr="00AA298D">
        <w:rPr>
          <w:noProof/>
        </w:rPr>
        <w:br w:type="page"/>
      </w:r>
    </w:p>
    <w:p w14:paraId="3A0A6996" w14:textId="4B4EA1C4" w:rsidR="006240C7" w:rsidRDefault="00FF5BCB" w:rsidP="00AA298D">
      <w:pPr>
        <w:pStyle w:val="Titre1"/>
      </w:pPr>
      <w:bookmarkStart w:id="10" w:name="_Toc201156403"/>
      <w:bookmarkEnd w:id="6"/>
      <w:r>
        <w:rPr>
          <w:noProof/>
        </w:rPr>
        <w:lastRenderedPageBreak/>
        <w:t>Présentation générale de l’opération</w:t>
      </w:r>
      <w:bookmarkEnd w:id="10"/>
    </w:p>
    <w:p w14:paraId="74FC5E81" w14:textId="3E5D4429" w:rsidR="00BC48B3" w:rsidRPr="006A119E" w:rsidRDefault="00BC48B3" w:rsidP="000035D4">
      <w:pPr>
        <w:pStyle w:val="Titre2"/>
      </w:pPr>
      <w:bookmarkStart w:id="11" w:name="_Toc183624361"/>
      <w:bookmarkStart w:id="12" w:name="_Toc201156404"/>
      <w:bookmarkEnd w:id="11"/>
      <w:r w:rsidRPr="006A119E">
        <w:t>Contexte de l’opération</w:t>
      </w:r>
      <w:bookmarkEnd w:id="12"/>
      <w:r w:rsidRPr="006A119E">
        <w:t xml:space="preserve"> </w:t>
      </w:r>
    </w:p>
    <w:p w14:paraId="00CB5BEA" w14:textId="77DBDEE9" w:rsidR="00BC48B3" w:rsidRDefault="00BC48B3" w:rsidP="00FC7334">
      <w:r>
        <w:t xml:space="preserve">La présente opération s’inscrit dans la volonté du MOA d’offrir aux </w:t>
      </w:r>
      <w:r w:rsidR="00FC7334">
        <w:t xml:space="preserve">étudiants </w:t>
      </w:r>
      <w:r w:rsidR="00E55F3A" w:rsidRPr="00E55F3A">
        <w:t>de l’Université, sur le campus Etoile</w:t>
      </w:r>
      <w:r w:rsidR="00FC7334">
        <w:t>,</w:t>
      </w:r>
      <w:r>
        <w:t xml:space="preserve"> </w:t>
      </w:r>
      <w:r w:rsidR="00E55F3A" w:rsidRPr="00E55F3A">
        <w:t>des locaux de vie et d’accompagnement de qualité.</w:t>
      </w:r>
    </w:p>
    <w:p w14:paraId="77BA4579" w14:textId="40E7E102" w:rsidR="006A119E" w:rsidRDefault="006A119E" w:rsidP="00BC48B3">
      <w:r>
        <w:t xml:space="preserve">Les travaux seront réalisés en site occupé </w:t>
      </w:r>
    </w:p>
    <w:p w14:paraId="2930CC64" w14:textId="77777777" w:rsidR="0089314E" w:rsidRPr="008B3B19" w:rsidRDefault="0089314E" w:rsidP="0089314E">
      <w:pPr>
        <w:pStyle w:val="Titre2"/>
      </w:pPr>
      <w:bookmarkStart w:id="13" w:name="_Toc201156405"/>
      <w:r>
        <w:t>Objectifs généraux</w:t>
      </w:r>
      <w:bookmarkEnd w:id="13"/>
    </w:p>
    <w:p w14:paraId="501DCF07" w14:textId="4820A1AA" w:rsidR="0089314E" w:rsidRDefault="0089314E" w:rsidP="0089314E">
      <w:r>
        <w:t xml:space="preserve">Les services </w:t>
      </w:r>
      <w:r w:rsidR="00A841E3">
        <w:t xml:space="preserve">de vie étudiante </w:t>
      </w:r>
      <w:r>
        <w:t>destinés aux étudiants sont disséminés sur l’ensemble du site. L’objectif de l’opération sera donc de regrouper l’ensemble des locaux au rez</w:t>
      </w:r>
      <w:r w:rsidR="00201B9C">
        <w:t>-</w:t>
      </w:r>
      <w:r>
        <w:t>de</w:t>
      </w:r>
      <w:r w:rsidR="00201B9C">
        <w:t>-</w:t>
      </w:r>
      <w:r>
        <w:t xml:space="preserve">chaussée du bâtiment </w:t>
      </w:r>
      <w:r w:rsidRPr="007E140C">
        <w:rPr>
          <w:color w:val="auto"/>
        </w:rPr>
        <w:t>administrati</w:t>
      </w:r>
      <w:r w:rsidR="00201B9C" w:rsidRPr="007E140C">
        <w:rPr>
          <w:color w:val="auto"/>
        </w:rPr>
        <w:t>on/</w:t>
      </w:r>
      <w:r w:rsidR="00A0777D" w:rsidRPr="007E140C">
        <w:rPr>
          <w:color w:val="auto"/>
        </w:rPr>
        <w:t>amphithéâtres</w:t>
      </w:r>
      <w:r w:rsidRPr="007E140C">
        <w:rPr>
          <w:color w:val="auto"/>
        </w:rPr>
        <w:t xml:space="preserve"> </w:t>
      </w:r>
      <w:r>
        <w:t>à travers une rénovation fonctionnel</w:t>
      </w:r>
      <w:r w:rsidR="00A841E3">
        <w:t>le</w:t>
      </w:r>
      <w:r>
        <w:t>.</w:t>
      </w:r>
    </w:p>
    <w:p w14:paraId="4158FE40" w14:textId="1B819210" w:rsidR="004D3821" w:rsidRDefault="004D3821" w:rsidP="004D3821">
      <w:r w:rsidRPr="004D3821">
        <w:t>La Maison de l’Étudiant sera un espace pluriel, conçu pour répondre aux divers besoins des étudiants. Elle regroupera plusieurs types d’espaces, articulés autour des thématiques suivantes</w:t>
      </w:r>
      <w:r>
        <w:t xml:space="preserve"> : </w:t>
      </w:r>
    </w:p>
    <w:p w14:paraId="610021DF" w14:textId="36CF14AD" w:rsidR="004D3821" w:rsidRDefault="004D3821" w:rsidP="00E55F3A">
      <w:pPr>
        <w:pStyle w:val="Paragraphedeliste"/>
        <w:numPr>
          <w:ilvl w:val="0"/>
          <w:numId w:val="77"/>
        </w:numPr>
      </w:pPr>
      <w:r w:rsidRPr="004D3821">
        <w:t>Un lieu où recevoir des informations, des conseils et de l’orientation auprès des services de vie étudiante</w:t>
      </w:r>
    </w:p>
    <w:p w14:paraId="5000B708" w14:textId="30C987EE" w:rsidR="004D3821" w:rsidRDefault="004D3821" w:rsidP="00E55F3A">
      <w:pPr>
        <w:pStyle w:val="Paragraphedeliste"/>
        <w:numPr>
          <w:ilvl w:val="0"/>
          <w:numId w:val="77"/>
        </w:numPr>
      </w:pPr>
      <w:r w:rsidRPr="004D3821">
        <w:t>Un lieu de détente, de découvertes, de rencontres, de pratiques amateures, d’expériences et de travail</w:t>
      </w:r>
    </w:p>
    <w:p w14:paraId="54A5B002" w14:textId="35C856FB" w:rsidR="004D3821" w:rsidRDefault="004D3821" w:rsidP="00E55F3A">
      <w:pPr>
        <w:pStyle w:val="Paragraphedeliste"/>
        <w:numPr>
          <w:ilvl w:val="0"/>
          <w:numId w:val="77"/>
        </w:numPr>
      </w:pPr>
      <w:r w:rsidRPr="004D3821">
        <w:t>Un lieu d’accompagnement social, de lutte contre les précarités, d’engagement sociétal, de réalisation de projets</w:t>
      </w:r>
    </w:p>
    <w:p w14:paraId="6ABA9F39" w14:textId="64B157C5" w:rsidR="004D3821" w:rsidRDefault="004D3821" w:rsidP="00E55F3A">
      <w:pPr>
        <w:pStyle w:val="Paragraphedeliste"/>
        <w:numPr>
          <w:ilvl w:val="0"/>
          <w:numId w:val="77"/>
        </w:numPr>
      </w:pPr>
      <w:r w:rsidRPr="004D3821">
        <w:t>Un accueil général, bienveillant et d’accompagnement</w:t>
      </w:r>
    </w:p>
    <w:p w14:paraId="4345A59E" w14:textId="3B0B174E" w:rsidR="004D3821" w:rsidRDefault="004D3821" w:rsidP="00E55F3A">
      <w:pPr>
        <w:pStyle w:val="Paragraphedeliste"/>
        <w:numPr>
          <w:ilvl w:val="0"/>
          <w:numId w:val="77"/>
        </w:numPr>
      </w:pPr>
      <w:r w:rsidRPr="004D3821">
        <w:t>Un lieu animé par les associations étudiantes</w:t>
      </w:r>
    </w:p>
    <w:p w14:paraId="554FC729" w14:textId="5474C03E" w:rsidR="004D3821" w:rsidRDefault="004D3821" w:rsidP="004D3821">
      <w:pPr>
        <w:pStyle w:val="Paragraphedeliste"/>
        <w:numPr>
          <w:ilvl w:val="0"/>
          <w:numId w:val="77"/>
        </w:numPr>
      </w:pPr>
      <w:r w:rsidRPr="004D3821">
        <w:t>Un lieu à l’amplitude horaire élargie</w:t>
      </w:r>
    </w:p>
    <w:p w14:paraId="48CAD884" w14:textId="6011A8F2" w:rsidR="004D3821" w:rsidRDefault="004D3821" w:rsidP="004D3821">
      <w:r w:rsidRPr="004D3821">
        <w:t>La Maison de l’Étudiant a pour objectif d’offrir un cadre adapté aux besoins des étudiants en matière de bien-être et de qualité de vie. Elle propose des espaces de travail et de convivialité, un accompagnement social et psychologique, ainsi qu’un accès à des activités culturelles et sportives. En favorisant l’inclusion, la lutte contre la précarité et l’engagement étudiant, elle vise à créer un environnement propice à l’épanouissement et à la réussite de chacun.</w:t>
      </w:r>
    </w:p>
    <w:p w14:paraId="229C20F4" w14:textId="77777777" w:rsidR="0089314E" w:rsidRDefault="0089314E" w:rsidP="0089314E">
      <w:r w:rsidRPr="000035D4">
        <w:t>Les principes fonctionnels retenus pour cette sont les suivants :</w:t>
      </w:r>
      <w:r w:rsidRPr="001E7155">
        <w:t xml:space="preserve"> </w:t>
      </w:r>
    </w:p>
    <w:p w14:paraId="5AA8E936" w14:textId="77777777" w:rsidR="0089314E" w:rsidRPr="000035D4" w:rsidRDefault="0089314E" w:rsidP="0089314E">
      <w:pPr>
        <w:pStyle w:val="Paragraphedeliste"/>
        <w:numPr>
          <w:ilvl w:val="0"/>
          <w:numId w:val="52"/>
        </w:numPr>
      </w:pPr>
      <w:r w:rsidRPr="000035D4">
        <w:t>La gestion de la périodicité des affluences.</w:t>
      </w:r>
    </w:p>
    <w:p w14:paraId="1D079BC7" w14:textId="77777777" w:rsidR="0089314E" w:rsidRPr="000035D4" w:rsidRDefault="0089314E" w:rsidP="0089314E">
      <w:pPr>
        <w:pStyle w:val="Paragraphedeliste"/>
        <w:numPr>
          <w:ilvl w:val="0"/>
          <w:numId w:val="52"/>
        </w:numPr>
      </w:pPr>
      <w:r w:rsidRPr="000035D4">
        <w:t>La garantie de la confidentialité dans certains espaces</w:t>
      </w:r>
    </w:p>
    <w:p w14:paraId="47EFEEFE" w14:textId="77777777" w:rsidR="0089314E" w:rsidRPr="000035D4" w:rsidRDefault="0089314E" w:rsidP="0089314E">
      <w:pPr>
        <w:pStyle w:val="Paragraphedeliste"/>
        <w:numPr>
          <w:ilvl w:val="0"/>
          <w:numId w:val="52"/>
        </w:numPr>
      </w:pPr>
      <w:r w:rsidRPr="000035D4">
        <w:t xml:space="preserve">La promotion d'une dynamique de groupe propice aux échanges </w:t>
      </w:r>
    </w:p>
    <w:p w14:paraId="5AB06DF9" w14:textId="77777777" w:rsidR="0089314E" w:rsidRPr="000035D4" w:rsidRDefault="0089314E" w:rsidP="0089314E">
      <w:pPr>
        <w:pStyle w:val="Paragraphedeliste"/>
        <w:numPr>
          <w:ilvl w:val="0"/>
          <w:numId w:val="52"/>
        </w:numPr>
      </w:pPr>
      <w:r w:rsidRPr="000035D4">
        <w:t xml:space="preserve">L’organisation fluide et sécurisée des flux mixtes d'usagers à l'intérieur du bâtiment. </w:t>
      </w:r>
    </w:p>
    <w:p w14:paraId="3D77D248" w14:textId="77777777" w:rsidR="0089314E" w:rsidRPr="000035D4" w:rsidRDefault="0089314E" w:rsidP="0089314E">
      <w:pPr>
        <w:pStyle w:val="Paragraphedeliste"/>
        <w:numPr>
          <w:ilvl w:val="0"/>
          <w:numId w:val="52"/>
        </w:numPr>
      </w:pPr>
      <w:r w:rsidRPr="000035D4">
        <w:t>La convivialité des espaces pour favoriser les liens sociaux</w:t>
      </w:r>
      <w:r>
        <w:t xml:space="preserve"> entre les étudiants</w:t>
      </w:r>
    </w:p>
    <w:p w14:paraId="46A6BBA7" w14:textId="3F69CE8E" w:rsidR="00296A28" w:rsidRDefault="0089314E" w:rsidP="00BC48B3">
      <w:r w:rsidRPr="000035D4">
        <w:t>Ces aspects doivent être intégrés de manière cohérente dans la conception et l'aménagement des espaces afin de répondre aux exigences fonctionnelles et d'assurer une expérience optimale pour les étudiants</w:t>
      </w:r>
    </w:p>
    <w:p w14:paraId="5867D7D9" w14:textId="78FC9ADD" w:rsidR="006A119E" w:rsidRDefault="006A119E" w:rsidP="000035D4">
      <w:pPr>
        <w:pStyle w:val="Titre2"/>
      </w:pPr>
      <w:bookmarkStart w:id="14" w:name="_Toc201156406"/>
      <w:r>
        <w:t>Objectifs opérationnels</w:t>
      </w:r>
      <w:bookmarkEnd w:id="14"/>
      <w:r>
        <w:t xml:space="preserve"> </w:t>
      </w:r>
    </w:p>
    <w:p w14:paraId="7E0AD0A7" w14:textId="49037F2A" w:rsidR="006A119E" w:rsidRPr="006A119E" w:rsidRDefault="006A119E" w:rsidP="00201B9C">
      <w:pPr>
        <w:pStyle w:val="Titre4"/>
      </w:pPr>
      <w:r w:rsidRPr="006A119E">
        <w:t xml:space="preserve">Respect du budget prévisionnel </w:t>
      </w:r>
      <w:r w:rsidR="00E55F3A">
        <w:t>de travaux</w:t>
      </w:r>
    </w:p>
    <w:p w14:paraId="380BA6B2" w14:textId="5DBD417B" w:rsidR="006A119E" w:rsidRPr="007E140C" w:rsidRDefault="006A119E" w:rsidP="00BC48B3">
      <w:pPr>
        <w:rPr>
          <w:b/>
        </w:rPr>
      </w:pPr>
      <w:r w:rsidRPr="007E140C">
        <w:t>Le coût prévisionnel de</w:t>
      </w:r>
      <w:r w:rsidR="00E55F3A" w:rsidRPr="007E140C">
        <w:t xml:space="preserve">s travaux </w:t>
      </w:r>
      <w:r w:rsidR="00E94951">
        <w:t xml:space="preserve">(y compris mobilier architectural) </w:t>
      </w:r>
      <w:r w:rsidRPr="007E140C">
        <w:t>a été estimé à</w:t>
      </w:r>
      <w:r w:rsidRPr="007E140C">
        <w:rPr>
          <w:b/>
        </w:rPr>
        <w:t xml:space="preserve"> </w:t>
      </w:r>
      <w:r w:rsidR="00E94951">
        <w:rPr>
          <w:b/>
        </w:rPr>
        <w:t>3,09</w:t>
      </w:r>
      <w:r w:rsidRPr="007E140C">
        <w:rPr>
          <w:b/>
        </w:rPr>
        <w:t xml:space="preserve"> M€ HT,</w:t>
      </w:r>
    </w:p>
    <w:p w14:paraId="3D5F2017" w14:textId="5925ECB6" w:rsidR="006A119E" w:rsidRPr="007E140C" w:rsidRDefault="006A119E" w:rsidP="006A119E">
      <w:pPr>
        <w:pStyle w:val="Corpsdetexte"/>
      </w:pPr>
      <w:r w:rsidRPr="007E140C">
        <w:t>Ce coût, réaliste et cohérent avec les objectifs du présent programme, devra impérativement être respecté</w:t>
      </w:r>
      <w:r w:rsidR="00FD75F5" w:rsidRPr="007E140C">
        <w:t>.</w:t>
      </w:r>
    </w:p>
    <w:p w14:paraId="76ECE44B" w14:textId="0A3200D8" w:rsidR="006A119E" w:rsidRPr="007E140C" w:rsidRDefault="006A119E" w:rsidP="006A119E">
      <w:pPr>
        <w:tabs>
          <w:tab w:val="left" w:pos="1589"/>
        </w:tabs>
      </w:pPr>
      <w:r w:rsidRPr="007E140C">
        <w:tab/>
      </w:r>
    </w:p>
    <w:p w14:paraId="2D1FBF83" w14:textId="77777777" w:rsidR="006A119E" w:rsidRPr="007E140C" w:rsidRDefault="006A119E" w:rsidP="00201B9C">
      <w:pPr>
        <w:pStyle w:val="Titre4"/>
      </w:pPr>
      <w:r w:rsidRPr="007E140C">
        <w:lastRenderedPageBreak/>
        <w:t>Respect du phasage prévisionnel d’opération</w:t>
      </w:r>
    </w:p>
    <w:p w14:paraId="28F3C004" w14:textId="26E6CF66" w:rsidR="006A119E" w:rsidRPr="007E140C" w:rsidRDefault="006A119E" w:rsidP="006A119E">
      <w:pPr>
        <w:tabs>
          <w:tab w:val="left" w:pos="1589"/>
        </w:tabs>
      </w:pPr>
      <w:r w:rsidRPr="007E140C">
        <w:t xml:space="preserve">Phase </w:t>
      </w:r>
      <w:r w:rsidR="00355C45" w:rsidRPr="007E140C">
        <w:t>0 </w:t>
      </w:r>
      <w:r w:rsidRPr="007E140C">
        <w:t>:</w:t>
      </w:r>
      <w:r w:rsidR="00355C45" w:rsidRPr="007E140C">
        <w:t xml:space="preserve"> Travaux préparatoires dans le bâtiment C </w:t>
      </w:r>
      <w:r w:rsidR="00A0777D">
        <w:t xml:space="preserve">doivent commencer au plus tôt </w:t>
      </w:r>
      <w:r w:rsidR="00355C45" w:rsidRPr="007E140C">
        <w:t>afin de permettre la libération du RDC du bâtiment administratif</w:t>
      </w:r>
      <w:r w:rsidR="008A53CC" w:rsidRPr="007E140C">
        <w:t>, y compris l’aménagement de la salle d’archives</w:t>
      </w:r>
      <w:r w:rsidR="00355C45" w:rsidRPr="007E140C">
        <w:t>.</w:t>
      </w:r>
    </w:p>
    <w:p w14:paraId="221270A0" w14:textId="17887036" w:rsidR="00355C45" w:rsidRPr="00A0777D" w:rsidRDefault="009D5DFA" w:rsidP="006A119E">
      <w:pPr>
        <w:tabs>
          <w:tab w:val="left" w:pos="1589"/>
        </w:tabs>
      </w:pPr>
      <w:r w:rsidRPr="00A0777D">
        <w:t xml:space="preserve">Phase </w:t>
      </w:r>
      <w:r w:rsidR="00201B9C" w:rsidRPr="00A0777D">
        <w:t>1</w:t>
      </w:r>
      <w:r w:rsidRPr="00A0777D">
        <w:t> : les travaux dans le hall devront être réalisés pendant les vacances universitaires de juin à août 2026</w:t>
      </w:r>
    </w:p>
    <w:p w14:paraId="4372E5EA" w14:textId="7B01C679" w:rsidR="00E45AFD" w:rsidRPr="00A0777D" w:rsidRDefault="00E45AFD" w:rsidP="006A119E">
      <w:pPr>
        <w:tabs>
          <w:tab w:val="left" w:pos="1589"/>
        </w:tabs>
      </w:pPr>
      <w:r w:rsidRPr="00A0777D">
        <w:t>Phase 2 : Travaux dans le bâtiment administratif et cafétéria (futur quartier de création et solidarité)</w:t>
      </w:r>
      <w:r w:rsidR="00A0777D">
        <w:t xml:space="preserve"> peuvent débuter </w:t>
      </w:r>
      <w:proofErr w:type="spellStart"/>
      <w:r w:rsidR="00A0777D">
        <w:t>des</w:t>
      </w:r>
      <w:proofErr w:type="spellEnd"/>
      <w:r w:rsidR="00A0777D">
        <w:t xml:space="preserve"> le déménagement du personnel dans le bâtiment C</w:t>
      </w:r>
    </w:p>
    <w:p w14:paraId="10F0D708" w14:textId="6C930E4D" w:rsidR="00201B9C" w:rsidRDefault="00201B9C" w:rsidP="00201B9C">
      <w:pPr>
        <w:tabs>
          <w:tab w:val="left" w:pos="1589"/>
        </w:tabs>
      </w:pPr>
      <w:r w:rsidRPr="007E140C">
        <w:t>Phase 3 :</w:t>
      </w:r>
      <w:r>
        <w:t xml:space="preserve"> Aménagement des locaux SSE dans le bâtiment B</w:t>
      </w:r>
    </w:p>
    <w:p w14:paraId="6FA09B66" w14:textId="77777777" w:rsidR="006A119E" w:rsidRDefault="006A119E" w:rsidP="006A119E">
      <w:pPr>
        <w:tabs>
          <w:tab w:val="left" w:pos="1589"/>
        </w:tabs>
      </w:pPr>
    </w:p>
    <w:p w14:paraId="3E5DFD0E" w14:textId="77777777" w:rsidR="006A119E" w:rsidRPr="004D2BCA" w:rsidRDefault="006A119E" w:rsidP="00201B9C">
      <w:pPr>
        <w:pStyle w:val="Titre4"/>
      </w:pPr>
      <w:r w:rsidRPr="004D2BCA">
        <w:t>Respect du calendrier prévisionnel d’opération</w:t>
      </w:r>
    </w:p>
    <w:p w14:paraId="6822921C" w14:textId="0264C935" w:rsidR="006A119E" w:rsidRPr="007E140C" w:rsidRDefault="006A119E" w:rsidP="006A119E">
      <w:pPr>
        <w:pStyle w:val="Corpsdetexte"/>
        <w:rPr>
          <w:b/>
        </w:rPr>
      </w:pPr>
      <w:r w:rsidRPr="007E140C">
        <w:rPr>
          <w:b/>
        </w:rPr>
        <w:t xml:space="preserve">La durée prévisionnelle des travaux a été évaluée à </w:t>
      </w:r>
      <w:r w:rsidR="006B3236" w:rsidRPr="007E140C">
        <w:rPr>
          <w:b/>
        </w:rPr>
        <w:t xml:space="preserve">9 </w:t>
      </w:r>
      <w:r w:rsidRPr="007E140C">
        <w:rPr>
          <w:b/>
        </w:rPr>
        <w:t xml:space="preserve">mois, de </w:t>
      </w:r>
      <w:r w:rsidR="00201B9C" w:rsidRPr="007E140C">
        <w:rPr>
          <w:b/>
        </w:rPr>
        <w:t>juin</w:t>
      </w:r>
      <w:r w:rsidR="006B3236" w:rsidRPr="007E140C">
        <w:rPr>
          <w:b/>
        </w:rPr>
        <w:t xml:space="preserve"> </w:t>
      </w:r>
      <w:r w:rsidRPr="007E140C">
        <w:rPr>
          <w:b/>
          <w:color w:val="auto"/>
        </w:rPr>
        <w:t xml:space="preserve">2026 à </w:t>
      </w:r>
      <w:r w:rsidR="00201B9C" w:rsidRPr="007E140C">
        <w:rPr>
          <w:b/>
          <w:color w:val="auto"/>
        </w:rPr>
        <w:t>mars</w:t>
      </w:r>
      <w:r w:rsidR="006B3236" w:rsidRPr="007E140C">
        <w:rPr>
          <w:b/>
          <w:color w:val="auto"/>
        </w:rPr>
        <w:t xml:space="preserve"> </w:t>
      </w:r>
      <w:r w:rsidRPr="007E140C">
        <w:rPr>
          <w:b/>
          <w:color w:val="auto"/>
        </w:rPr>
        <w:t xml:space="preserve">2027. </w:t>
      </w:r>
    </w:p>
    <w:p w14:paraId="03888C3F" w14:textId="3D64C511" w:rsidR="00BF6A0D" w:rsidRDefault="006A119E" w:rsidP="006A119E">
      <w:pPr>
        <w:pStyle w:val="Corpsdetexte"/>
      </w:pPr>
      <w:r w:rsidRPr="004D2BCA">
        <w:t>Ce calendrier, réaliste et cohérent avec les objectifs du présent programme, devra impérativement être respecté. Il devra respecter les attendus de l’université vis-à-vis du calendrier scolaire.</w:t>
      </w:r>
      <w:r>
        <w:t xml:space="preserve"> </w:t>
      </w:r>
    </w:p>
    <w:p w14:paraId="41F831DE" w14:textId="77777777" w:rsidR="00BF6A0D" w:rsidRPr="007E140C" w:rsidRDefault="00BF6A0D" w:rsidP="00BF6A0D">
      <w:pPr>
        <w:pStyle w:val="Titre2"/>
      </w:pPr>
      <w:bookmarkStart w:id="15" w:name="_Toc183624391"/>
      <w:bookmarkStart w:id="16" w:name="_Toc201156407"/>
      <w:r w:rsidRPr="007E140C">
        <w:t>Objectifs environnementaux</w:t>
      </w:r>
      <w:bookmarkEnd w:id="15"/>
      <w:bookmarkEnd w:id="16"/>
    </w:p>
    <w:p w14:paraId="699DDDA0" w14:textId="107CB438" w:rsidR="00BF6A0D" w:rsidRPr="007E140C" w:rsidRDefault="00BF6A0D" w:rsidP="00BF6A0D">
      <w:pPr>
        <w:pStyle w:val="Puces1"/>
        <w:numPr>
          <w:ilvl w:val="0"/>
          <w:numId w:val="0"/>
        </w:numPr>
        <w:spacing w:before="0" w:after="0" w:afterAutospacing="0"/>
      </w:pPr>
      <w:r w:rsidRPr="007E140C">
        <w:t>Globalement, la conception du projet devra s’inscrire dans une construction durable</w:t>
      </w:r>
      <w:r w:rsidR="007A7209" w:rsidRPr="007E140C">
        <w:t xml:space="preserve"> prévoyant une démarche de performance et d’exemplarité. </w:t>
      </w:r>
    </w:p>
    <w:p w14:paraId="684C2401" w14:textId="77777777" w:rsidR="00BF6A0D" w:rsidRPr="007E140C" w:rsidRDefault="00BF6A0D" w:rsidP="00BF6A0D">
      <w:pPr>
        <w:pStyle w:val="soustitrecouv"/>
        <w:rPr>
          <w:color w:val="auto"/>
          <w:sz w:val="20"/>
          <w:szCs w:val="32"/>
        </w:rPr>
      </w:pPr>
      <w:r w:rsidRPr="007E140C">
        <w:rPr>
          <w:color w:val="auto"/>
        </w:rPr>
        <w:t>Les principaux objectifs environnementaux sont les suivants :</w:t>
      </w:r>
    </w:p>
    <w:p w14:paraId="4C0E353F" w14:textId="77777777" w:rsidR="00BF6A0D" w:rsidRPr="007E140C" w:rsidRDefault="00BF6A0D" w:rsidP="00BF6A0D">
      <w:pPr>
        <w:pStyle w:val="Puces1"/>
        <w:rPr>
          <w:b/>
          <w:szCs w:val="20"/>
        </w:rPr>
      </w:pPr>
      <w:r w:rsidRPr="007E140C">
        <w:rPr>
          <w:b/>
          <w:szCs w:val="20"/>
        </w:rPr>
        <w:t>Gestion de l’énergie :</w:t>
      </w:r>
    </w:p>
    <w:p w14:paraId="581D8787" w14:textId="4D174DB9" w:rsidR="00BF6A0D" w:rsidRPr="007E140C" w:rsidRDefault="00BF6A0D" w:rsidP="00BF6A0D">
      <w:pPr>
        <w:pStyle w:val="Puces2"/>
      </w:pPr>
      <w:r w:rsidRPr="007E140C">
        <w:t>Réglementation thermique existant</w:t>
      </w:r>
      <w:r w:rsidR="002A6071" w:rsidRPr="007E140C">
        <w:t xml:space="preserve"> : RT globale ou </w:t>
      </w:r>
      <w:r w:rsidRPr="007E140C">
        <w:t>RT par élément</w:t>
      </w:r>
      <w:r w:rsidR="002A6071" w:rsidRPr="007E140C">
        <w:t xml:space="preserve"> selon le coût des travaux de rénovation thermique décidés par le maître d’ouvrage.</w:t>
      </w:r>
    </w:p>
    <w:p w14:paraId="7FE5377B" w14:textId="77777777" w:rsidR="00BF6A0D" w:rsidRPr="007E140C" w:rsidRDefault="00BF6A0D" w:rsidP="00BF6A0D">
      <w:pPr>
        <w:pStyle w:val="Puces1"/>
        <w:rPr>
          <w:b/>
          <w:szCs w:val="20"/>
        </w:rPr>
      </w:pPr>
      <w:r w:rsidRPr="007E140C">
        <w:rPr>
          <w:b/>
          <w:szCs w:val="20"/>
        </w:rPr>
        <w:t>Confort utilisateur :</w:t>
      </w:r>
    </w:p>
    <w:p w14:paraId="178E6A0A" w14:textId="77777777" w:rsidR="00BF6A0D" w:rsidRPr="007E140C" w:rsidRDefault="00BF6A0D" w:rsidP="00BF6A0D">
      <w:pPr>
        <w:pStyle w:val="Puces2"/>
        <w:spacing w:line="240" w:lineRule="auto"/>
        <w:ind w:left="1135" w:hanging="284"/>
      </w:pPr>
      <w:r w:rsidRPr="007E140C">
        <w:t>Garantir une qualité d’ambiance acoustique adaptée aux différents locaux</w:t>
      </w:r>
    </w:p>
    <w:p w14:paraId="4D86BAF4" w14:textId="77777777" w:rsidR="00BF6A0D" w:rsidRPr="007E140C" w:rsidRDefault="00BF6A0D" w:rsidP="00BF6A0D">
      <w:pPr>
        <w:pStyle w:val="Puces2"/>
        <w:spacing w:line="240" w:lineRule="auto"/>
        <w:ind w:left="1135" w:hanging="284"/>
      </w:pPr>
      <w:r w:rsidRPr="007E140C">
        <w:t>Assurer un contrôle de la température pour chaque espace</w:t>
      </w:r>
    </w:p>
    <w:p w14:paraId="44BEFAC2" w14:textId="77777777" w:rsidR="00BF6A0D" w:rsidRPr="007E140C" w:rsidRDefault="00BF6A0D" w:rsidP="00BF6A0D">
      <w:pPr>
        <w:pStyle w:val="Puces2"/>
        <w:spacing w:line="240" w:lineRule="auto"/>
        <w:ind w:left="1135" w:hanging="284"/>
      </w:pPr>
      <w:r w:rsidRPr="007E140C">
        <w:t>Contrôler l’éblouissement par des stores intérieurs (maximum 10% de transmission lumineuse)</w:t>
      </w:r>
    </w:p>
    <w:p w14:paraId="6DA6AF54" w14:textId="77777777" w:rsidR="00BF6A0D" w:rsidRPr="007E140C" w:rsidRDefault="00BF6A0D" w:rsidP="00BF6A0D">
      <w:pPr>
        <w:pStyle w:val="Puces2"/>
        <w:spacing w:line="240" w:lineRule="auto"/>
        <w:ind w:left="1135" w:hanging="284"/>
      </w:pPr>
      <w:r w:rsidRPr="007E140C">
        <w:t>Apporter de la lumière naturelle et assurer une qualité de l’éclairage artificiel (imitation lumière naturelle)</w:t>
      </w:r>
    </w:p>
    <w:p w14:paraId="2EA114F7" w14:textId="77777777" w:rsidR="00BF6A0D" w:rsidRPr="007E140C" w:rsidRDefault="00BF6A0D" w:rsidP="00BF6A0D">
      <w:pPr>
        <w:pStyle w:val="Puces1"/>
        <w:rPr>
          <w:b/>
          <w:szCs w:val="20"/>
        </w:rPr>
      </w:pPr>
      <w:r w:rsidRPr="007E140C">
        <w:rPr>
          <w:b/>
          <w:szCs w:val="20"/>
        </w:rPr>
        <w:t>Qualité de l’air :</w:t>
      </w:r>
    </w:p>
    <w:p w14:paraId="74AE0D7C" w14:textId="77777777" w:rsidR="00BF6A0D" w:rsidRPr="007E140C" w:rsidRDefault="00BF6A0D" w:rsidP="00BF6A0D">
      <w:pPr>
        <w:pStyle w:val="Puces2"/>
        <w:spacing w:line="240" w:lineRule="auto"/>
        <w:ind w:left="1135" w:hanging="284"/>
      </w:pPr>
      <w:r w:rsidRPr="007E140C">
        <w:t>Ventilation adaptée et filtres performants</w:t>
      </w:r>
    </w:p>
    <w:p w14:paraId="5448525F" w14:textId="77777777" w:rsidR="00BF6A0D" w:rsidRPr="007E140C" w:rsidRDefault="00BF6A0D" w:rsidP="00BF6A0D">
      <w:pPr>
        <w:pStyle w:val="Puces2"/>
        <w:spacing w:line="240" w:lineRule="auto"/>
        <w:ind w:left="1135" w:hanging="284"/>
      </w:pPr>
      <w:r w:rsidRPr="007E140C">
        <w:t>Critères de choix sur les impacts sanitaires des matériaux - Matériaux avec émissions COV/formaldéhyde A+</w:t>
      </w:r>
    </w:p>
    <w:p w14:paraId="758CD7F5" w14:textId="77777777" w:rsidR="00BF6A0D" w:rsidRPr="007E140C" w:rsidRDefault="00BF6A0D" w:rsidP="00BF6A0D">
      <w:pPr>
        <w:pStyle w:val="Puces1"/>
        <w:rPr>
          <w:b/>
          <w:szCs w:val="20"/>
        </w:rPr>
      </w:pPr>
      <w:r w:rsidRPr="007E140C">
        <w:rPr>
          <w:b/>
          <w:szCs w:val="20"/>
        </w:rPr>
        <w:t>Choix des matériaux</w:t>
      </w:r>
    </w:p>
    <w:p w14:paraId="3745BCDA" w14:textId="77777777" w:rsidR="00BF6A0D" w:rsidRPr="007E140C" w:rsidRDefault="00BF6A0D" w:rsidP="00BF6A0D">
      <w:pPr>
        <w:pStyle w:val="Puces2"/>
        <w:spacing w:line="240" w:lineRule="auto"/>
        <w:ind w:left="1135" w:hanging="284"/>
      </w:pPr>
      <w:r w:rsidRPr="007E140C">
        <w:t xml:space="preserve">Consommation d'énergie grise et emploi de matériaux biosourcés </w:t>
      </w:r>
    </w:p>
    <w:p w14:paraId="096AD1F0" w14:textId="77777777" w:rsidR="00BF6A0D" w:rsidRPr="007E140C" w:rsidRDefault="00BF6A0D" w:rsidP="00BF6A0D">
      <w:pPr>
        <w:pStyle w:val="Puces2"/>
        <w:spacing w:line="240" w:lineRule="auto"/>
        <w:ind w:left="1135" w:hanging="284"/>
      </w:pPr>
      <w:r w:rsidRPr="007E140C">
        <w:t>Maîtrise des opérations de maintenabilité (enveloppe, revêtements intérieurs)</w:t>
      </w:r>
    </w:p>
    <w:p w14:paraId="62049663" w14:textId="77777777" w:rsidR="00BF6A0D" w:rsidRPr="007E140C" w:rsidRDefault="00BF6A0D" w:rsidP="00BF6A0D">
      <w:pPr>
        <w:pStyle w:val="Puces1"/>
        <w:rPr>
          <w:b/>
          <w:szCs w:val="20"/>
        </w:rPr>
      </w:pPr>
      <w:r w:rsidRPr="007E140C">
        <w:rPr>
          <w:b/>
          <w:szCs w:val="20"/>
        </w:rPr>
        <w:t xml:space="preserve">Déchets </w:t>
      </w:r>
    </w:p>
    <w:p w14:paraId="650A48A0" w14:textId="77777777" w:rsidR="00BF6A0D" w:rsidRPr="007E140C" w:rsidRDefault="00BF6A0D" w:rsidP="00BF6A0D">
      <w:pPr>
        <w:pStyle w:val="Puces2"/>
        <w:spacing w:line="240" w:lineRule="auto"/>
        <w:ind w:left="1135" w:hanging="284"/>
      </w:pPr>
      <w:r w:rsidRPr="007E140C">
        <w:t xml:space="preserve">Identification de chaque flux de déchets </w:t>
      </w:r>
    </w:p>
    <w:p w14:paraId="56911B35" w14:textId="77777777" w:rsidR="00BF6A0D" w:rsidRPr="007E140C" w:rsidRDefault="00BF6A0D" w:rsidP="00BF6A0D">
      <w:pPr>
        <w:pStyle w:val="Puces2"/>
        <w:spacing w:line="240" w:lineRule="auto"/>
        <w:ind w:left="1135" w:hanging="284"/>
      </w:pPr>
      <w:r w:rsidRPr="007E140C">
        <w:t>Mise en œuvre d’une gestion séparée</w:t>
      </w:r>
    </w:p>
    <w:p w14:paraId="17CDAE7A" w14:textId="77777777" w:rsidR="00BF6A0D" w:rsidRPr="007E140C" w:rsidRDefault="00BF6A0D" w:rsidP="00BF6A0D">
      <w:pPr>
        <w:pStyle w:val="Puces2"/>
        <w:spacing w:line="240" w:lineRule="auto"/>
        <w:ind w:left="1135" w:hanging="284"/>
      </w:pPr>
      <w:r w:rsidRPr="007E140C">
        <w:t xml:space="preserve">Réduction à la source des quantités de déchets et valorisation des déchets non dangereux </w:t>
      </w:r>
    </w:p>
    <w:p w14:paraId="48AB3937" w14:textId="77777777" w:rsidR="00BF6A0D" w:rsidRPr="007E140C" w:rsidRDefault="00BF6A0D" w:rsidP="00BF6A0D">
      <w:pPr>
        <w:pStyle w:val="Puces1"/>
        <w:rPr>
          <w:b/>
          <w:szCs w:val="20"/>
        </w:rPr>
      </w:pPr>
      <w:r w:rsidRPr="007E140C">
        <w:rPr>
          <w:b/>
          <w:szCs w:val="20"/>
        </w:rPr>
        <w:t xml:space="preserve">Mise en place d’un chantier vert </w:t>
      </w:r>
    </w:p>
    <w:p w14:paraId="6BBEC3FA" w14:textId="77777777" w:rsidR="00BF6A0D" w:rsidRPr="007E140C" w:rsidRDefault="00BF6A0D" w:rsidP="00BF6A0D">
      <w:pPr>
        <w:pStyle w:val="Puces2"/>
        <w:spacing w:line="240" w:lineRule="auto"/>
        <w:ind w:left="1135" w:hanging="284"/>
      </w:pPr>
      <w:r w:rsidRPr="007E140C">
        <w:lastRenderedPageBreak/>
        <w:t>Charte de chantier propre signée et respectée</w:t>
      </w:r>
    </w:p>
    <w:p w14:paraId="10713539" w14:textId="77777777" w:rsidR="00BF6A0D" w:rsidRPr="007E140C" w:rsidRDefault="00BF6A0D" w:rsidP="00BF6A0D">
      <w:pPr>
        <w:pStyle w:val="Puces2"/>
        <w:spacing w:line="240" w:lineRule="auto"/>
        <w:ind w:left="1135" w:hanging="284"/>
      </w:pPr>
      <w:r w:rsidRPr="007E140C">
        <w:t>Maîtrise des risques sanitaires</w:t>
      </w:r>
    </w:p>
    <w:p w14:paraId="621398A8" w14:textId="77777777" w:rsidR="00BF6A0D" w:rsidRPr="007E140C" w:rsidRDefault="00BF6A0D" w:rsidP="00BF6A0D">
      <w:pPr>
        <w:pStyle w:val="Puces2"/>
        <w:spacing w:line="240" w:lineRule="auto"/>
        <w:ind w:left="1135" w:hanging="284"/>
      </w:pPr>
      <w:r w:rsidRPr="007E140C">
        <w:t>Sécurité des intervenants et voisinage</w:t>
      </w:r>
    </w:p>
    <w:p w14:paraId="24D453C7" w14:textId="77777777" w:rsidR="00BF6A0D" w:rsidRPr="007E140C" w:rsidRDefault="00BF6A0D" w:rsidP="00BF6A0D">
      <w:pPr>
        <w:pStyle w:val="Titre2"/>
      </w:pPr>
      <w:bookmarkStart w:id="17" w:name="_Toc183624392"/>
      <w:bookmarkStart w:id="18" w:name="_Toc201156408"/>
      <w:r w:rsidRPr="007E140C">
        <w:t>Objectifs en termeS d’exploitation et de maintenance</w:t>
      </w:r>
      <w:bookmarkEnd w:id="17"/>
      <w:bookmarkEnd w:id="18"/>
    </w:p>
    <w:p w14:paraId="009EBE9B" w14:textId="77777777" w:rsidR="00BF6A0D" w:rsidRPr="007E140C" w:rsidRDefault="00BF6A0D" w:rsidP="00BF6A0D">
      <w:pPr>
        <w:pStyle w:val="soustitrecouv"/>
        <w:rPr>
          <w:color w:val="auto"/>
        </w:rPr>
      </w:pPr>
      <w:r w:rsidRPr="007E140C">
        <w:rPr>
          <w:color w:val="auto"/>
        </w:rPr>
        <w:t xml:space="preserve">Les principaux objectifs en termes d’exploitation et de maintenance </w:t>
      </w:r>
    </w:p>
    <w:p w14:paraId="07828A1D" w14:textId="375EBBD6" w:rsidR="002A6071" w:rsidRPr="007E140C" w:rsidRDefault="00BF6A0D" w:rsidP="002A6071">
      <w:pPr>
        <w:pStyle w:val="Puces1"/>
        <w:spacing w:before="0" w:after="60" w:afterAutospacing="0"/>
      </w:pPr>
      <w:r w:rsidRPr="007E140C">
        <w:t>Procéder à une conception permettant de faciliter les prestations d’exploitation-maintenance, mais également de justifier d’un coût global de possession et d’utilisation, maitrisé sur une échéance de trente ans après réception des travaux.</w:t>
      </w:r>
    </w:p>
    <w:p w14:paraId="3D691687" w14:textId="6D8E4F3B" w:rsidR="00BF6A0D" w:rsidRPr="007E140C" w:rsidRDefault="00BF6A0D" w:rsidP="00BF6A0D">
      <w:pPr>
        <w:pStyle w:val="Puces1"/>
        <w:spacing w:before="0" w:after="60" w:afterAutospacing="0"/>
      </w:pPr>
      <w:r w:rsidRPr="007E140C">
        <w:t>Justifier de l’emploi de matériaux durables, d’un suivi des consommations énergétiques, d’une conception réfléchie de façon à faciliter les opérations d’entretien et de maintenance sans intervention dans les locaux recevant du public, et sans neutralisation de zones entières.</w:t>
      </w:r>
    </w:p>
    <w:p w14:paraId="03921F2D" w14:textId="77777777" w:rsidR="00BF6A0D" w:rsidRPr="007E140C" w:rsidRDefault="00BF6A0D" w:rsidP="00BF6A0D">
      <w:pPr>
        <w:pStyle w:val="Puces1"/>
      </w:pPr>
      <w:r w:rsidRPr="007E140C">
        <w:t>Pouvoir remplacer rapidement les éléments susceptibles de subir des dégradations sans que l'intervention ne nuise ni à la performance d'origine, ni à l’activité des composantes, unités de recherche et services centraux ou communs.</w:t>
      </w:r>
    </w:p>
    <w:p w14:paraId="17C2A491" w14:textId="77777777" w:rsidR="00BF6A0D" w:rsidRPr="007E140C" w:rsidRDefault="00BF6A0D" w:rsidP="00BF6A0D">
      <w:pPr>
        <w:pStyle w:val="Puces1"/>
      </w:pPr>
      <w:r w:rsidRPr="007E140C">
        <w:t>Proposer une maintenabilité économique : rentabilité de solutions fondées sur l'étude de leur coût global.</w:t>
      </w:r>
    </w:p>
    <w:p w14:paraId="21301064" w14:textId="77777777" w:rsidR="00BF6A0D" w:rsidRPr="007E140C" w:rsidRDefault="00BF6A0D" w:rsidP="00BF6A0D">
      <w:pPr>
        <w:pStyle w:val="Puces1"/>
      </w:pPr>
      <w:r w:rsidRPr="007E140C">
        <w:t xml:space="preserve">Proposer une maintenabilité pratique : accessibilité, </w:t>
      </w:r>
      <w:proofErr w:type="spellStart"/>
      <w:r w:rsidRPr="007E140C">
        <w:t>démontabilité</w:t>
      </w:r>
      <w:proofErr w:type="spellEnd"/>
      <w:r w:rsidRPr="007E140C">
        <w:t xml:space="preserve"> (démontage aisé), qualité du repérage, interchangeabilité et standardisation des composants, facilité et la sécurité des interventions ;</w:t>
      </w:r>
    </w:p>
    <w:p w14:paraId="0C4AE44F" w14:textId="23174F7E" w:rsidR="006A119E" w:rsidRDefault="00BF6A0D" w:rsidP="006A119E">
      <w:pPr>
        <w:pStyle w:val="Titre2"/>
      </w:pPr>
      <w:bookmarkStart w:id="19" w:name="_Toc201156409"/>
      <w:r w:rsidRPr="007E140C">
        <w:t>Proposer une maintenabilité durable : cohérence à rechercher entre les durées de vie des équipements et un objectif de longévité de l'ouvrage.</w:t>
      </w:r>
      <w:bookmarkStart w:id="20" w:name="_Toc183615183"/>
      <w:bookmarkStart w:id="21" w:name="_Toc201156410"/>
      <w:bookmarkEnd w:id="19"/>
      <w:r w:rsidR="006A119E">
        <w:t xml:space="preserve">Prévalence </w:t>
      </w:r>
      <w:r w:rsidR="006A119E" w:rsidRPr="00737B97">
        <w:t>des documents</w:t>
      </w:r>
      <w:bookmarkEnd w:id="20"/>
      <w:bookmarkEnd w:id="21"/>
      <w:r w:rsidR="006A119E" w:rsidRPr="00737B97">
        <w:t xml:space="preserve"> </w:t>
      </w:r>
    </w:p>
    <w:p w14:paraId="30255C4E" w14:textId="77777777" w:rsidR="006A119E" w:rsidRPr="002A1D33" w:rsidRDefault="006A119E" w:rsidP="006A119E">
      <w:pPr>
        <w:rPr>
          <w:color w:val="000000" w:themeColor="text1"/>
        </w:rPr>
      </w:pPr>
      <w:r w:rsidRPr="002A1D33">
        <w:rPr>
          <w:color w:val="000000" w:themeColor="text1"/>
        </w:rPr>
        <w:t xml:space="preserve">En cas de contradiction entre certaines prescriptions dans les différents textes c’est la prescription la plus contraignante qui est à prendre en compte, sauf indication du Maître d’ouvrage. Les éventuelles contradictions relevées, ainsi que les solutions adoptées, sont systématiquement signalées par le </w:t>
      </w:r>
      <w:r>
        <w:rPr>
          <w:color w:val="000000" w:themeColor="text1"/>
        </w:rPr>
        <w:t xml:space="preserve">Titulaire </w:t>
      </w:r>
      <w:r w:rsidRPr="002A1D33">
        <w:rPr>
          <w:color w:val="000000" w:themeColor="text1"/>
        </w:rPr>
        <w:t xml:space="preserve">au Maître d’ouvrage. </w:t>
      </w:r>
    </w:p>
    <w:p w14:paraId="2452D941" w14:textId="77777777" w:rsidR="006A119E" w:rsidRPr="002A1D33" w:rsidRDefault="006A119E" w:rsidP="006A119E">
      <w:pPr>
        <w:rPr>
          <w:color w:val="000000" w:themeColor="text1"/>
        </w:rPr>
      </w:pPr>
      <w:r w:rsidRPr="002A1D33">
        <w:rPr>
          <w:color w:val="000000" w:themeColor="text1"/>
        </w:rPr>
        <w:t xml:space="preserve">En cas de discordance entre les exigences du programme et celles de la réglementation, c’est l’exigence la plus contraignante qui doit être retenue. </w:t>
      </w:r>
    </w:p>
    <w:p w14:paraId="731FAA28" w14:textId="002335A8" w:rsidR="006A119E" w:rsidRDefault="005500CA" w:rsidP="006A119E">
      <w:pPr>
        <w:pStyle w:val="Titre2"/>
      </w:pPr>
      <w:bookmarkStart w:id="22" w:name="_Toc201156411"/>
      <w:r>
        <w:t>Périmètre de</w:t>
      </w:r>
      <w:r w:rsidR="006A119E">
        <w:t xml:space="preserve"> l’op</w:t>
      </w:r>
      <w:r>
        <w:t>é</w:t>
      </w:r>
      <w:r w:rsidR="006A119E">
        <w:t>ration</w:t>
      </w:r>
      <w:bookmarkEnd w:id="22"/>
    </w:p>
    <w:p w14:paraId="20CFA922" w14:textId="77777777" w:rsidR="006A119E" w:rsidRDefault="006A119E" w:rsidP="006A119E">
      <w:r w:rsidRPr="001954F9">
        <w:t>Aix-Marseille Université (AMU) est la plus grande université francophone. Elle accueille plus de 80 000 étudiants, dont 10 000 internationaux, et emploie plus de 8 000 personnels (4 400 enseignants</w:t>
      </w:r>
      <w:r>
        <w:t xml:space="preserve">, </w:t>
      </w:r>
      <w:r w:rsidRPr="001954F9">
        <w:t xml:space="preserve">chercheurs et 3 400 doctorants). </w:t>
      </w:r>
    </w:p>
    <w:p w14:paraId="599846B5" w14:textId="77777777" w:rsidR="006A119E" w:rsidRDefault="006A119E" w:rsidP="006A119E">
      <w:r w:rsidRPr="001954F9">
        <w:t xml:space="preserve">Université pluridisciplinaire, elle est structurée autour de 17 composantes réparties en 6 grands secteurs disciplinaires. </w:t>
      </w:r>
    </w:p>
    <w:p w14:paraId="41DD60ED" w14:textId="77777777" w:rsidR="006A119E" w:rsidRDefault="006A119E" w:rsidP="006A119E">
      <w:r w:rsidRPr="001954F9">
        <w:t xml:space="preserve">Université de recherche intensive, elle ne compte pas moins de 113 unités de recherche, 9 structures fédératives et 12 écoles doctorales. Réparties sur 54 sites différents, AMU est majoritairement implantée dans les deux grandes villes de la métropole que sont Aix-en-Provence et Marseille. </w:t>
      </w:r>
    </w:p>
    <w:p w14:paraId="64DC2F66" w14:textId="78990598" w:rsidR="006A119E" w:rsidRPr="001954F9" w:rsidRDefault="006A119E" w:rsidP="006A119E">
      <w:pPr>
        <w:rPr>
          <w:rFonts w:cs="Open Sans"/>
          <w:szCs w:val="20"/>
        </w:rPr>
      </w:pPr>
      <w:r>
        <w:rPr>
          <w:rFonts w:cs="Open Sans"/>
          <w:szCs w:val="20"/>
        </w:rPr>
        <w:t>Le Campus de Saint Jérôme</w:t>
      </w:r>
      <w:r w:rsidRPr="001954F9">
        <w:rPr>
          <w:rFonts w:cs="Open Sans"/>
          <w:szCs w:val="20"/>
        </w:rPr>
        <w:t xml:space="preserve"> est situé au nord de Marseille et a été édifié en 1964 sur un terrain de 22 hectares </w:t>
      </w:r>
      <w:r w:rsidRPr="001954F9">
        <w:rPr>
          <w:rFonts w:cs="Open Sans"/>
          <w:szCs w:val="20"/>
        </w:rPr>
        <w:lastRenderedPageBreak/>
        <w:t xml:space="preserve">sur </w:t>
      </w:r>
      <w:r w:rsidR="006B3236" w:rsidRPr="001954F9">
        <w:rPr>
          <w:rFonts w:cs="Open Sans"/>
          <w:szCs w:val="20"/>
        </w:rPr>
        <w:t xml:space="preserve">lesquels </w:t>
      </w:r>
      <w:r w:rsidR="006B3236">
        <w:rPr>
          <w:rFonts w:cs="Open Sans"/>
          <w:szCs w:val="20"/>
        </w:rPr>
        <w:t>reposent</w:t>
      </w:r>
      <w:r w:rsidRPr="001954F9">
        <w:rPr>
          <w:rFonts w:cs="Open Sans"/>
          <w:szCs w:val="20"/>
        </w:rPr>
        <w:t xml:space="preserve"> des bâtiments dédiés principalement à la recherche et à l’enseignement. </w:t>
      </w:r>
    </w:p>
    <w:p w14:paraId="6E134AF2" w14:textId="4416B895" w:rsidR="006A119E" w:rsidRDefault="006A119E" w:rsidP="006A119E">
      <w:pPr>
        <w:rPr>
          <w:rFonts w:cs="Open Sans"/>
          <w:szCs w:val="20"/>
        </w:rPr>
      </w:pPr>
      <w:r>
        <w:rPr>
          <w:rFonts w:cs="Open Sans"/>
          <w:szCs w:val="20"/>
        </w:rPr>
        <w:t xml:space="preserve">Le présent projet </w:t>
      </w:r>
      <w:r w:rsidRPr="007E140C">
        <w:rPr>
          <w:rFonts w:cs="Open Sans"/>
          <w:szCs w:val="20"/>
        </w:rPr>
        <w:t xml:space="preserve">impactera </w:t>
      </w:r>
      <w:r w:rsidR="00A0777D" w:rsidRPr="007E140C">
        <w:rPr>
          <w:rFonts w:cs="Open Sans"/>
          <w:szCs w:val="20"/>
        </w:rPr>
        <w:t>quatre</w:t>
      </w:r>
      <w:r w:rsidRPr="007E140C">
        <w:rPr>
          <w:rFonts w:cs="Open Sans"/>
          <w:szCs w:val="20"/>
        </w:rPr>
        <w:t xml:space="preserve"> bâtiments</w:t>
      </w:r>
      <w:r>
        <w:rPr>
          <w:rFonts w:cs="Open Sans"/>
          <w:szCs w:val="20"/>
        </w:rPr>
        <w:t xml:space="preserve"> mais l’essentiel sera réalisé au RDC du bâtiment administrati</w:t>
      </w:r>
      <w:r w:rsidR="00201B9C">
        <w:rPr>
          <w:rFonts w:cs="Open Sans"/>
          <w:szCs w:val="20"/>
        </w:rPr>
        <w:t>on/</w:t>
      </w:r>
      <w:r w:rsidR="00A0777D">
        <w:rPr>
          <w:rFonts w:cs="Open Sans"/>
          <w:szCs w:val="20"/>
        </w:rPr>
        <w:t>amphithéâtres</w:t>
      </w:r>
      <w:r w:rsidR="00201B9C">
        <w:rPr>
          <w:rFonts w:cs="Open Sans"/>
          <w:szCs w:val="20"/>
        </w:rPr>
        <w:t>,</w:t>
      </w:r>
      <w:r w:rsidRPr="001954F9">
        <w:rPr>
          <w:rFonts w:cs="Open Sans"/>
          <w:szCs w:val="20"/>
        </w:rPr>
        <w:t xml:space="preserve"> </w:t>
      </w:r>
      <w:r>
        <w:rPr>
          <w:rFonts w:cs="Open Sans"/>
          <w:szCs w:val="20"/>
        </w:rPr>
        <w:t xml:space="preserve">qui </w:t>
      </w:r>
      <w:r w:rsidRPr="001954F9">
        <w:rPr>
          <w:rFonts w:cs="Open Sans"/>
          <w:szCs w:val="20"/>
        </w:rPr>
        <w:t>devra accueillir</w:t>
      </w:r>
      <w:r>
        <w:rPr>
          <w:rFonts w:cs="Open Sans"/>
          <w:szCs w:val="20"/>
        </w:rPr>
        <w:t xml:space="preserve"> </w:t>
      </w:r>
      <w:r w:rsidRPr="001954F9">
        <w:rPr>
          <w:rFonts w:cs="Open Sans"/>
          <w:szCs w:val="20"/>
        </w:rPr>
        <w:t xml:space="preserve">des services </w:t>
      </w:r>
      <w:r w:rsidR="00201B9C">
        <w:rPr>
          <w:rFonts w:cs="Open Sans"/>
          <w:szCs w:val="20"/>
        </w:rPr>
        <w:t xml:space="preserve">en « guichet unique » </w:t>
      </w:r>
      <w:r w:rsidRPr="001954F9">
        <w:rPr>
          <w:rFonts w:cs="Open Sans"/>
          <w:szCs w:val="20"/>
        </w:rPr>
        <w:t>dédiés aux étudiants ainsi que des lieux de vie et des espaces partagés</w:t>
      </w:r>
      <w:r>
        <w:rPr>
          <w:rFonts w:cs="Open Sans"/>
          <w:szCs w:val="20"/>
        </w:rPr>
        <w:t xml:space="preserve"> (bâtiment 12 sur le plan suivant). </w:t>
      </w:r>
    </w:p>
    <w:p w14:paraId="088429FD" w14:textId="0DABD0FE" w:rsidR="006A119E" w:rsidRDefault="006A119E" w:rsidP="006A119E">
      <w:pPr>
        <w:rPr>
          <w:rFonts w:cs="Open Sans"/>
          <w:szCs w:val="20"/>
        </w:rPr>
      </w:pPr>
      <w:r>
        <w:rPr>
          <w:rFonts w:cs="Open Sans"/>
          <w:szCs w:val="20"/>
        </w:rPr>
        <w:t xml:space="preserve">Le bâtiment administratif </w:t>
      </w:r>
      <w:r w:rsidR="0037540E">
        <w:rPr>
          <w:rFonts w:cs="Open Sans"/>
          <w:szCs w:val="20"/>
        </w:rPr>
        <w:t xml:space="preserve">est l’œuvre </w:t>
      </w:r>
      <w:r w:rsidR="0037540E" w:rsidRPr="007E140C">
        <w:rPr>
          <w:rFonts w:cs="Open Sans"/>
          <w:szCs w:val="20"/>
        </w:rPr>
        <w:t>de l’architecte</w:t>
      </w:r>
      <w:r w:rsidR="001954AC">
        <w:rPr>
          <w:rFonts w:cs="Open Sans"/>
          <w:szCs w:val="20"/>
        </w:rPr>
        <w:t xml:space="preserve"> René EGGER</w:t>
      </w:r>
      <w:r w:rsidR="0037540E">
        <w:rPr>
          <w:rFonts w:cs="Open Sans"/>
          <w:szCs w:val="20"/>
        </w:rPr>
        <w:t xml:space="preserve"> c’est le bâtiment d’accueil de l’université, sa façade principale fait face à un parvis d’accueil récemment rénové</w:t>
      </w:r>
      <w:r w:rsidR="00201B9C">
        <w:rPr>
          <w:rFonts w:cs="Open Sans"/>
          <w:szCs w:val="20"/>
        </w:rPr>
        <w:t xml:space="preserve"> (désimperméabilisé</w:t>
      </w:r>
      <w:r w:rsidR="0037540E">
        <w:rPr>
          <w:rFonts w:cs="Open Sans"/>
          <w:szCs w:val="20"/>
        </w:rPr>
        <w:t xml:space="preserve"> et végétalisé</w:t>
      </w:r>
      <w:r w:rsidR="00201B9C">
        <w:rPr>
          <w:rFonts w:cs="Open Sans"/>
          <w:szCs w:val="20"/>
        </w:rPr>
        <w:t>)</w:t>
      </w:r>
      <w:r w:rsidR="0037540E">
        <w:rPr>
          <w:rFonts w:cs="Open Sans"/>
          <w:szCs w:val="20"/>
        </w:rPr>
        <w:t xml:space="preserve"> d’un côté et à l’œuvre </w:t>
      </w:r>
      <w:r w:rsidR="002E2D0E">
        <w:rPr>
          <w:rFonts w:cs="Open Sans"/>
          <w:szCs w:val="20"/>
        </w:rPr>
        <w:t>Vasarely</w:t>
      </w:r>
      <w:r w:rsidR="0037540E">
        <w:rPr>
          <w:rFonts w:cs="Open Sans"/>
          <w:szCs w:val="20"/>
        </w:rPr>
        <w:t xml:space="preserve"> de l’autre côté.</w:t>
      </w:r>
    </w:p>
    <w:p w14:paraId="1849ADDC" w14:textId="6C072CE2" w:rsidR="00E06EEF" w:rsidRPr="007E140C" w:rsidRDefault="00E06EEF" w:rsidP="00E06EEF">
      <w:pPr>
        <w:rPr>
          <w:rFonts w:cs="Open Sans"/>
          <w:szCs w:val="20"/>
        </w:rPr>
      </w:pPr>
      <w:r w:rsidRPr="007E140C">
        <w:rPr>
          <w:rFonts w:cs="Open Sans"/>
          <w:szCs w:val="20"/>
        </w:rPr>
        <w:t xml:space="preserve">C’est un bâtiment de 170 m de long qui comporte 6 niveaux. De trame régulière </w:t>
      </w:r>
    </w:p>
    <w:p w14:paraId="5BCD9242" w14:textId="1B132886" w:rsidR="00F677EC" w:rsidRPr="00F677EC" w:rsidRDefault="00F677EC" w:rsidP="00F677EC">
      <w:pPr>
        <w:rPr>
          <w:rFonts w:cs="Open Sans"/>
          <w:szCs w:val="20"/>
        </w:rPr>
      </w:pPr>
      <w:r w:rsidRPr="00F677EC">
        <w:rPr>
          <w:rFonts w:cs="Open Sans"/>
          <w:noProof/>
          <w:szCs w:val="20"/>
        </w:rPr>
        <w:drawing>
          <wp:inline distT="0" distB="0" distL="0" distR="0" wp14:anchorId="097154C4" wp14:editId="35DCDECF">
            <wp:extent cx="5760085" cy="3570605"/>
            <wp:effectExtent l="0" t="0" r="0" b="0"/>
            <wp:docPr id="761767213" name="Image 2" descr="Une image contenant capture d’écran, Logiciel de graphisme, car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767213" name="Image 2" descr="Une image contenant capture d’écran, Logiciel de graphisme, carte&#10;&#10;Le contenu généré par l’IA peut êtr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085" cy="3570605"/>
                    </a:xfrm>
                    <a:prstGeom prst="rect">
                      <a:avLst/>
                    </a:prstGeom>
                    <a:noFill/>
                    <a:ln>
                      <a:noFill/>
                    </a:ln>
                  </pic:spPr>
                </pic:pic>
              </a:graphicData>
            </a:graphic>
          </wp:inline>
        </w:drawing>
      </w:r>
    </w:p>
    <w:p w14:paraId="14A8221B" w14:textId="5DCD7489" w:rsidR="006A119E" w:rsidRDefault="006A119E" w:rsidP="006A119E">
      <w:pPr>
        <w:rPr>
          <w:rFonts w:cs="Open Sans"/>
          <w:szCs w:val="20"/>
        </w:rPr>
      </w:pPr>
    </w:p>
    <w:p w14:paraId="2A473A9E" w14:textId="77777777" w:rsidR="006A119E" w:rsidRPr="006A119E" w:rsidRDefault="006A119E" w:rsidP="000035D4">
      <w:bookmarkStart w:id="23" w:name="_Toc183624362"/>
      <w:bookmarkEnd w:id="23"/>
    </w:p>
    <w:p w14:paraId="09606BC1" w14:textId="7C6C9F68" w:rsidR="001B488C" w:rsidRDefault="00501063" w:rsidP="00501063">
      <w:pPr>
        <w:pStyle w:val="Titre2"/>
      </w:pPr>
      <w:bookmarkStart w:id="24" w:name="_Toc183624365"/>
      <w:bookmarkStart w:id="25" w:name="_Toc183624367"/>
      <w:bookmarkStart w:id="26" w:name="_Toc183624369"/>
      <w:bookmarkStart w:id="27" w:name="_Toc183624370"/>
      <w:bookmarkStart w:id="28" w:name="_Toc183624374"/>
      <w:bookmarkStart w:id="29" w:name="_Toc201156412"/>
      <w:bookmarkEnd w:id="24"/>
      <w:bookmarkEnd w:id="25"/>
      <w:bookmarkEnd w:id="26"/>
      <w:bookmarkEnd w:id="27"/>
      <w:bookmarkEnd w:id="28"/>
      <w:r>
        <w:t xml:space="preserve">Description </w:t>
      </w:r>
      <w:r w:rsidR="001954F9">
        <w:t>des activit</w:t>
      </w:r>
      <w:r w:rsidR="005500CA">
        <w:t>é</w:t>
      </w:r>
      <w:r w:rsidR="001954F9">
        <w:t>s</w:t>
      </w:r>
      <w:bookmarkEnd w:id="29"/>
    </w:p>
    <w:p w14:paraId="7C808575" w14:textId="3B31C24A" w:rsidR="001954AC" w:rsidRPr="001954AC" w:rsidRDefault="001954AC" w:rsidP="007E140C">
      <w:r w:rsidRPr="001954AC">
        <w:t>Le Campus Etoile regroupe une large diversité d'activités d'enseignement et de recherche, notamment en physique, chimie, mathématiques, informatique, optique et sciences de la Terre.</w:t>
      </w:r>
    </w:p>
    <w:p w14:paraId="698CE77E" w14:textId="77777777" w:rsidR="001954AC" w:rsidRPr="001954AC" w:rsidRDefault="001954AC" w:rsidP="007E140C">
      <w:r w:rsidRPr="001954AC">
        <w:t>Dans ce cadre, le projet vise à rénover le rez-de-chaussée, qui s'étend sur une surface de 2 300 m², afin d'y aménager des espaces dédiés aux services destinés aux étudiants.</w:t>
      </w:r>
    </w:p>
    <w:p w14:paraId="5D99AEB4" w14:textId="77777777" w:rsidR="001954AC" w:rsidRPr="001954AC" w:rsidRDefault="001954AC" w:rsidP="001954AC">
      <w:pPr>
        <w:ind w:left="360"/>
      </w:pPr>
      <w:r w:rsidRPr="001954AC">
        <w:t>La maison de l’étudiant est composée de sept services administratifs principaux :</w:t>
      </w:r>
    </w:p>
    <w:p w14:paraId="6BD018BD" w14:textId="5D6F20A7" w:rsidR="001954AC" w:rsidRPr="001954AC" w:rsidRDefault="001954AC" w:rsidP="001954AC">
      <w:pPr>
        <w:numPr>
          <w:ilvl w:val="0"/>
          <w:numId w:val="78"/>
        </w:numPr>
      </w:pPr>
      <w:r w:rsidRPr="001954AC">
        <w:t>La Direction des Relations Internationales chargée du développement à l’international</w:t>
      </w:r>
      <w:r w:rsidR="00201B9C">
        <w:t xml:space="preserve">, ainsi que le service Erasmus </w:t>
      </w:r>
      <w:proofErr w:type="spellStart"/>
      <w:r w:rsidR="00201B9C">
        <w:t>Mundus</w:t>
      </w:r>
      <w:proofErr w:type="spellEnd"/>
      <w:r w:rsidR="00201B9C">
        <w:t xml:space="preserve"> de la Faculté des Sciences</w:t>
      </w:r>
    </w:p>
    <w:p w14:paraId="2951F356" w14:textId="77777777" w:rsidR="001954AC" w:rsidRPr="001954AC" w:rsidRDefault="001954AC" w:rsidP="001954AC">
      <w:pPr>
        <w:numPr>
          <w:ilvl w:val="0"/>
          <w:numId w:val="78"/>
        </w:numPr>
      </w:pPr>
      <w:r w:rsidRPr="001954AC">
        <w:t>Les Bureaux de la Vie Etudiante pour accompagnement des étudiants au démarrage de leurs cursus et l’accompagnement des étudiants en situation de handicap</w:t>
      </w:r>
    </w:p>
    <w:p w14:paraId="47F0FAA4" w14:textId="77777777" w:rsidR="001954AC" w:rsidRPr="001954AC" w:rsidRDefault="001954AC" w:rsidP="001954AC">
      <w:pPr>
        <w:numPr>
          <w:ilvl w:val="0"/>
          <w:numId w:val="78"/>
        </w:numPr>
      </w:pPr>
      <w:r w:rsidRPr="001954AC">
        <w:t>Le Service Universitaire d’Insertion et d’Orientation pour l’accompagnement des étudiants à l’insertion professionnelle</w:t>
      </w:r>
    </w:p>
    <w:p w14:paraId="02CC3B9A" w14:textId="77777777" w:rsidR="001954AC" w:rsidRPr="001954AC" w:rsidRDefault="001954AC" w:rsidP="001954AC">
      <w:pPr>
        <w:numPr>
          <w:ilvl w:val="0"/>
          <w:numId w:val="78"/>
        </w:numPr>
      </w:pPr>
      <w:r w:rsidRPr="001954AC">
        <w:lastRenderedPageBreak/>
        <w:t>Le Service Universitaire des Activités Physiques et Sportives</w:t>
      </w:r>
    </w:p>
    <w:p w14:paraId="70172423" w14:textId="77777777" w:rsidR="001954AC" w:rsidRPr="001954AC" w:rsidRDefault="001954AC" w:rsidP="001954AC">
      <w:pPr>
        <w:numPr>
          <w:ilvl w:val="0"/>
          <w:numId w:val="78"/>
        </w:numPr>
      </w:pPr>
      <w:r w:rsidRPr="001954AC">
        <w:t>Le Service Universitaire de Santé Etudiante</w:t>
      </w:r>
    </w:p>
    <w:p w14:paraId="17CACBED" w14:textId="77777777" w:rsidR="00A841E3" w:rsidRDefault="001954AC" w:rsidP="001954AC">
      <w:pPr>
        <w:numPr>
          <w:ilvl w:val="0"/>
          <w:numId w:val="78"/>
        </w:numPr>
      </w:pPr>
      <w:r w:rsidRPr="001954AC">
        <w:t>La Direction Culture et Société, pour les évènements culturels</w:t>
      </w:r>
    </w:p>
    <w:p w14:paraId="42D23E77" w14:textId="7BF8EDE1" w:rsidR="001954AC" w:rsidRPr="001954AC" w:rsidRDefault="001954AC" w:rsidP="001954AC">
      <w:pPr>
        <w:numPr>
          <w:ilvl w:val="0"/>
          <w:numId w:val="78"/>
        </w:numPr>
      </w:pPr>
      <w:r w:rsidRPr="001954AC">
        <w:t>Le Service pour le Respect et l’Egalité, pour prévenir et lutter contre le harcèlement</w:t>
      </w:r>
    </w:p>
    <w:p w14:paraId="16B32D6E" w14:textId="77777777" w:rsidR="001954AC" w:rsidRPr="001954AC" w:rsidRDefault="001954AC" w:rsidP="001954AC">
      <w:pPr>
        <w:ind w:left="360"/>
      </w:pPr>
      <w:r w:rsidRPr="001954AC">
        <w:t xml:space="preserve">Cette maison de l’étudiant accueillera également, de manière ponctuelle : </w:t>
      </w:r>
    </w:p>
    <w:p w14:paraId="72E29266" w14:textId="77777777" w:rsidR="001954AC" w:rsidRPr="001954AC" w:rsidRDefault="001954AC" w:rsidP="001954AC">
      <w:pPr>
        <w:numPr>
          <w:ilvl w:val="0"/>
          <w:numId w:val="79"/>
        </w:numPr>
      </w:pPr>
      <w:r w:rsidRPr="001954AC">
        <w:t>Des permanences du CROUS</w:t>
      </w:r>
    </w:p>
    <w:p w14:paraId="79175128" w14:textId="77777777" w:rsidR="001954AC" w:rsidRPr="001954AC" w:rsidRDefault="001954AC" w:rsidP="001954AC">
      <w:pPr>
        <w:numPr>
          <w:ilvl w:val="0"/>
          <w:numId w:val="79"/>
        </w:numPr>
      </w:pPr>
      <w:r w:rsidRPr="001954AC">
        <w:t>Des collectivités territoriales (période de rentrée scolaire)</w:t>
      </w:r>
    </w:p>
    <w:p w14:paraId="0E916059" w14:textId="77777777" w:rsidR="001954AC" w:rsidRPr="001954AC" w:rsidRDefault="001954AC" w:rsidP="001954AC">
      <w:pPr>
        <w:numPr>
          <w:ilvl w:val="0"/>
          <w:numId w:val="79"/>
        </w:numPr>
      </w:pPr>
      <w:r w:rsidRPr="001954AC">
        <w:t>Des acteurs du monde associatif</w:t>
      </w:r>
    </w:p>
    <w:p w14:paraId="7A29F0B3" w14:textId="77777777" w:rsidR="001954AC" w:rsidRPr="001954AC" w:rsidRDefault="001954AC" w:rsidP="001954AC">
      <w:pPr>
        <w:numPr>
          <w:ilvl w:val="0"/>
          <w:numId w:val="79"/>
        </w:numPr>
      </w:pPr>
      <w:r w:rsidRPr="001954AC">
        <w:t>La Préfecture</w:t>
      </w:r>
    </w:p>
    <w:p w14:paraId="3603EFF9" w14:textId="77777777" w:rsidR="001954AC" w:rsidRPr="001954AC" w:rsidRDefault="001954AC" w:rsidP="001954AC">
      <w:pPr>
        <w:numPr>
          <w:ilvl w:val="0"/>
          <w:numId w:val="79"/>
        </w:numPr>
      </w:pPr>
      <w:r w:rsidRPr="001954AC">
        <w:t>Les régimes de mutuelle</w:t>
      </w:r>
    </w:p>
    <w:p w14:paraId="3E058527" w14:textId="77777777" w:rsidR="001954AC" w:rsidRPr="001954AC" w:rsidRDefault="001954AC" w:rsidP="00217B51">
      <w:pPr>
        <w:ind w:left="-142"/>
      </w:pPr>
      <w:r w:rsidRPr="001954AC">
        <w:t>Ces services visent à répondre aux besoins diversifiés des étudiants sur le campus, tout en offrant un environnement enrichissant et dynamique pour favoriser leur épanouissement. Cependant, le projet ambitionne d’enrichir cette offre en aménageant des espaces conviviaux qui encouragent le travail, le bien-être et la détente :</w:t>
      </w:r>
    </w:p>
    <w:p w14:paraId="74D20301" w14:textId="77777777" w:rsidR="001954AC" w:rsidRPr="001954AC" w:rsidRDefault="001954AC" w:rsidP="001954AC">
      <w:pPr>
        <w:numPr>
          <w:ilvl w:val="0"/>
          <w:numId w:val="80"/>
        </w:numPr>
      </w:pPr>
      <w:r w:rsidRPr="001954AC">
        <w:t xml:space="preserve">Espaces de convivialité, de détente, </w:t>
      </w:r>
    </w:p>
    <w:p w14:paraId="37CA3566" w14:textId="77777777" w:rsidR="001954AC" w:rsidRPr="001954AC" w:rsidRDefault="001954AC" w:rsidP="001954AC">
      <w:pPr>
        <w:numPr>
          <w:ilvl w:val="0"/>
          <w:numId w:val="80"/>
        </w:numPr>
      </w:pPr>
      <w:r w:rsidRPr="001954AC">
        <w:t>Espaces de travail, seul ou en groupe</w:t>
      </w:r>
    </w:p>
    <w:p w14:paraId="636F6398" w14:textId="77777777" w:rsidR="001954AC" w:rsidRPr="001954AC" w:rsidRDefault="001954AC" w:rsidP="001954AC">
      <w:pPr>
        <w:numPr>
          <w:ilvl w:val="0"/>
          <w:numId w:val="80"/>
        </w:numPr>
      </w:pPr>
      <w:r w:rsidRPr="001954AC">
        <w:t>Espaces de création : ateliers, studios d’enregistrement…</w:t>
      </w:r>
    </w:p>
    <w:p w14:paraId="434C9A61" w14:textId="77777777" w:rsidR="001954AC" w:rsidRPr="001954AC" w:rsidRDefault="001954AC" w:rsidP="001954AC">
      <w:pPr>
        <w:numPr>
          <w:ilvl w:val="0"/>
          <w:numId w:val="80"/>
        </w:numPr>
      </w:pPr>
      <w:r w:rsidRPr="001954AC">
        <w:t>Lieux culturels de spectacles et de pratiques artistiques (danse, théâtre, cinéma…)</w:t>
      </w:r>
    </w:p>
    <w:p w14:paraId="6CCB651C" w14:textId="77777777" w:rsidR="001954AC" w:rsidRPr="001954AC" w:rsidRDefault="001954AC" w:rsidP="001954AC">
      <w:pPr>
        <w:numPr>
          <w:ilvl w:val="0"/>
          <w:numId w:val="80"/>
        </w:numPr>
      </w:pPr>
      <w:r w:rsidRPr="001954AC">
        <w:t>Espaces de pratiques sportives complémentaires aux CSU</w:t>
      </w:r>
    </w:p>
    <w:p w14:paraId="51F2D643" w14:textId="77777777" w:rsidR="001954AC" w:rsidRPr="001954AC" w:rsidRDefault="001954AC" w:rsidP="001954AC">
      <w:pPr>
        <w:numPr>
          <w:ilvl w:val="0"/>
          <w:numId w:val="80"/>
        </w:numPr>
      </w:pPr>
      <w:r w:rsidRPr="001954AC">
        <w:t>Lieux de restauration, foyers avec cuisines</w:t>
      </w:r>
    </w:p>
    <w:p w14:paraId="6C12A22D" w14:textId="77777777" w:rsidR="001954AC" w:rsidRPr="001954AC" w:rsidRDefault="001954AC" w:rsidP="001954AC">
      <w:pPr>
        <w:numPr>
          <w:ilvl w:val="0"/>
          <w:numId w:val="80"/>
        </w:numPr>
      </w:pPr>
      <w:r w:rsidRPr="001954AC">
        <w:t>Locaux associatifs, animation campus, engagement étudiant</w:t>
      </w:r>
    </w:p>
    <w:p w14:paraId="21E49063" w14:textId="77777777" w:rsidR="001954AC" w:rsidRPr="001954AC" w:rsidRDefault="001954AC" w:rsidP="001954AC">
      <w:pPr>
        <w:numPr>
          <w:ilvl w:val="0"/>
          <w:numId w:val="80"/>
        </w:numPr>
      </w:pPr>
      <w:r w:rsidRPr="001954AC">
        <w:t>Locaux d’entraide : ressourceries (achats, échanges)</w:t>
      </w:r>
    </w:p>
    <w:p w14:paraId="5883D924" w14:textId="77777777" w:rsidR="001954AC" w:rsidRPr="001954AC" w:rsidRDefault="001954AC" w:rsidP="001954AC">
      <w:pPr>
        <w:numPr>
          <w:ilvl w:val="0"/>
          <w:numId w:val="80"/>
        </w:numPr>
      </w:pPr>
      <w:r w:rsidRPr="001954AC">
        <w:t>Lieu de rencontre avec des partenaires socio-économiques ou associatifs externes</w:t>
      </w:r>
    </w:p>
    <w:p w14:paraId="552E163D" w14:textId="77777777" w:rsidR="001954AC" w:rsidRPr="001954AC" w:rsidRDefault="001954AC" w:rsidP="001954AC">
      <w:pPr>
        <w:ind w:left="360"/>
      </w:pPr>
    </w:p>
    <w:p w14:paraId="3D8EAC74" w14:textId="77777777" w:rsidR="001954AC" w:rsidRDefault="001954AC" w:rsidP="00561FF2">
      <w:pPr>
        <w:ind w:left="360"/>
      </w:pPr>
    </w:p>
    <w:p w14:paraId="30CA5EA1" w14:textId="77777777" w:rsidR="00463B6F" w:rsidRDefault="00463B6F" w:rsidP="00561FF2">
      <w:pPr>
        <w:ind w:left="360"/>
      </w:pPr>
    </w:p>
    <w:p w14:paraId="1D09B1BD" w14:textId="77777777" w:rsidR="00463B6F" w:rsidRDefault="00463B6F" w:rsidP="00561FF2">
      <w:pPr>
        <w:ind w:left="360"/>
      </w:pPr>
    </w:p>
    <w:p w14:paraId="1CD49363" w14:textId="77777777" w:rsidR="00463B6F" w:rsidRDefault="00463B6F" w:rsidP="00561FF2">
      <w:pPr>
        <w:ind w:left="360"/>
      </w:pPr>
    </w:p>
    <w:p w14:paraId="1BAD682C" w14:textId="77777777" w:rsidR="00463B6F" w:rsidRDefault="00463B6F" w:rsidP="00561FF2">
      <w:pPr>
        <w:ind w:left="360"/>
      </w:pPr>
    </w:p>
    <w:p w14:paraId="3A753CEB" w14:textId="77777777" w:rsidR="00463B6F" w:rsidRDefault="00463B6F" w:rsidP="00561FF2">
      <w:pPr>
        <w:ind w:left="360"/>
      </w:pPr>
    </w:p>
    <w:p w14:paraId="07A26A52" w14:textId="77777777" w:rsidR="00463B6F" w:rsidRDefault="00463B6F" w:rsidP="00561FF2">
      <w:pPr>
        <w:ind w:left="360"/>
      </w:pPr>
    </w:p>
    <w:p w14:paraId="6801BF13" w14:textId="77777777" w:rsidR="00463B6F" w:rsidRDefault="00463B6F" w:rsidP="00561FF2">
      <w:pPr>
        <w:ind w:left="360"/>
      </w:pPr>
    </w:p>
    <w:p w14:paraId="2D135D2B" w14:textId="77777777" w:rsidR="00463B6F" w:rsidRDefault="00463B6F" w:rsidP="00561FF2">
      <w:pPr>
        <w:ind w:left="360"/>
      </w:pPr>
    </w:p>
    <w:p w14:paraId="085B9B86" w14:textId="77777777" w:rsidR="00463B6F" w:rsidRDefault="00463B6F" w:rsidP="00561FF2">
      <w:pPr>
        <w:ind w:left="360"/>
      </w:pPr>
    </w:p>
    <w:p w14:paraId="056435AA" w14:textId="77777777" w:rsidR="00463B6F" w:rsidRDefault="00463B6F" w:rsidP="00561FF2">
      <w:pPr>
        <w:ind w:left="360"/>
      </w:pPr>
    </w:p>
    <w:p w14:paraId="69826817" w14:textId="77777777" w:rsidR="00463B6F" w:rsidRDefault="00463B6F" w:rsidP="00561FF2">
      <w:pPr>
        <w:ind w:left="360"/>
      </w:pPr>
    </w:p>
    <w:p w14:paraId="6291696C" w14:textId="5BB17C37" w:rsidR="00561FF2" w:rsidRPr="00E55F3A" w:rsidRDefault="00561FF2" w:rsidP="00E55F3A">
      <w:pPr>
        <w:pStyle w:val="Titre2"/>
        <w:rPr>
          <w:color w:val="000000"/>
          <w:sz w:val="20"/>
          <w:szCs w:val="24"/>
        </w:rPr>
      </w:pPr>
      <w:bookmarkStart w:id="30" w:name="_Toc201156413"/>
      <w:r w:rsidRPr="00E55F3A">
        <w:lastRenderedPageBreak/>
        <w:t>Effectifs</w:t>
      </w:r>
      <w:bookmarkEnd w:id="30"/>
    </w:p>
    <w:p w14:paraId="2844B197" w14:textId="77777777" w:rsidR="00561FF2" w:rsidRPr="00E55F3A" w:rsidRDefault="00561FF2" w:rsidP="00561FF2">
      <w:pPr>
        <w:pStyle w:val="Puce1"/>
        <w:keepNext/>
        <w:keepLines/>
        <w:numPr>
          <w:ilvl w:val="0"/>
          <w:numId w:val="0"/>
        </w:numPr>
        <w:rPr>
          <w:rFonts w:ascii="Myriad Pro" w:eastAsia="Times New Roman" w:hAnsi="Myriad Pro" w:cs="Times New Roman"/>
          <w:color w:val="000000"/>
          <w:szCs w:val="24"/>
        </w:rPr>
      </w:pPr>
      <w:r w:rsidRPr="00E55F3A">
        <w:rPr>
          <w:rFonts w:ascii="Myriad Pro" w:eastAsia="Times New Roman" w:hAnsi="Myriad Pro" w:cs="Times New Roman"/>
          <w:color w:val="000000"/>
          <w:szCs w:val="24"/>
        </w:rPr>
        <w:t>L’effectif du personnel à considérer sur le site est le suivant :</w:t>
      </w:r>
    </w:p>
    <w:p w14:paraId="138C8A2E" w14:textId="77777777" w:rsidR="00F36B92" w:rsidRDefault="00F36B92" w:rsidP="00561FF2"/>
    <w:p w14:paraId="2AF29477" w14:textId="77777777" w:rsidR="00561FF2" w:rsidRDefault="00561FF2" w:rsidP="00561FF2">
      <w:pPr>
        <w:pStyle w:val="Sansinterligne"/>
      </w:pPr>
    </w:p>
    <w:p w14:paraId="37367398" w14:textId="77777777" w:rsidR="00561FF2" w:rsidRDefault="00561FF2" w:rsidP="00561FF2">
      <w:pPr>
        <w:pStyle w:val="Sansinterligne"/>
      </w:pPr>
      <w:r>
        <w:rPr>
          <w:noProof/>
        </w:rPr>
        <w:drawing>
          <wp:inline distT="0" distB="0" distL="0" distR="0" wp14:anchorId="3A4D8904" wp14:editId="4B8E2616">
            <wp:extent cx="5760085" cy="3661410"/>
            <wp:effectExtent l="0" t="0" r="0" b="0"/>
            <wp:docPr id="867299571" name="Image 2" descr="Une image contenant texte, capture d’écran, logiciel,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052444" name="Image 2" descr="Une image contenant texte, capture d’écran, logiciel, affichage&#10;&#10;Description générée automatiquemen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085" cy="3661410"/>
                    </a:xfrm>
                    <a:prstGeom prst="rect">
                      <a:avLst/>
                    </a:prstGeom>
                    <a:noFill/>
                  </pic:spPr>
                </pic:pic>
              </a:graphicData>
            </a:graphic>
          </wp:inline>
        </w:drawing>
      </w:r>
    </w:p>
    <w:p w14:paraId="3EFD6A4E" w14:textId="77777777" w:rsidR="00561FF2" w:rsidRDefault="00561FF2" w:rsidP="00561FF2"/>
    <w:p w14:paraId="0B703BDD" w14:textId="168E5FFE" w:rsidR="00987D7F" w:rsidRDefault="00561FF2" w:rsidP="00987D7F">
      <w:pPr>
        <w:pStyle w:val="Titre1"/>
      </w:pPr>
      <w:r>
        <w:lastRenderedPageBreak/>
        <w:br w:type="page"/>
      </w:r>
      <w:bookmarkStart w:id="31" w:name="_Toc191545231"/>
      <w:bookmarkStart w:id="32" w:name="_Toc192668175"/>
      <w:bookmarkStart w:id="33" w:name="_Toc192691327"/>
      <w:bookmarkStart w:id="34" w:name="_Toc192770850"/>
      <w:bookmarkStart w:id="35" w:name="_Toc95120040"/>
      <w:bookmarkStart w:id="36" w:name="_Toc95120120"/>
      <w:bookmarkStart w:id="37" w:name="_Toc95120041"/>
      <w:bookmarkStart w:id="38" w:name="_Toc95120121"/>
      <w:bookmarkStart w:id="39" w:name="_Toc95120042"/>
      <w:bookmarkStart w:id="40" w:name="_Toc95120122"/>
      <w:bookmarkStart w:id="41" w:name="_Toc95120043"/>
      <w:bookmarkStart w:id="42" w:name="_Toc95120123"/>
      <w:bookmarkStart w:id="43" w:name="_Toc95120044"/>
      <w:bookmarkStart w:id="44" w:name="_Toc95120124"/>
      <w:bookmarkStart w:id="45" w:name="_Toc95120045"/>
      <w:bookmarkStart w:id="46" w:name="_Toc95120125"/>
      <w:bookmarkStart w:id="47" w:name="_Toc95120046"/>
      <w:bookmarkStart w:id="48" w:name="_Toc95120126"/>
      <w:bookmarkStart w:id="49" w:name="_Toc95120047"/>
      <w:bookmarkStart w:id="50" w:name="_Toc95120127"/>
      <w:bookmarkStart w:id="51" w:name="_Toc95120048"/>
      <w:bookmarkStart w:id="52" w:name="_Toc95120128"/>
      <w:bookmarkStart w:id="53" w:name="_Toc95120050"/>
      <w:bookmarkStart w:id="54" w:name="_Toc95120130"/>
      <w:bookmarkStart w:id="55" w:name="_Toc95120052"/>
      <w:bookmarkStart w:id="56" w:name="_Toc95120132"/>
      <w:bookmarkStart w:id="57" w:name="_Toc95120054"/>
      <w:bookmarkStart w:id="58" w:name="_Toc95120134"/>
      <w:bookmarkStart w:id="59" w:name="_Toc95120055"/>
      <w:bookmarkStart w:id="60" w:name="_Toc95120135"/>
      <w:bookmarkStart w:id="61" w:name="_Toc95120062"/>
      <w:bookmarkStart w:id="62" w:name="_Toc95120142"/>
      <w:bookmarkStart w:id="63" w:name="_Toc95120063"/>
      <w:bookmarkStart w:id="64" w:name="_Toc95120143"/>
      <w:bookmarkStart w:id="65" w:name="_Toc95120065"/>
      <w:bookmarkStart w:id="66" w:name="_Toc95120145"/>
      <w:bookmarkStart w:id="67" w:name="_Toc95120066"/>
      <w:bookmarkStart w:id="68" w:name="_Toc95120146"/>
      <w:bookmarkStart w:id="69" w:name="_Toc95120067"/>
      <w:bookmarkStart w:id="70" w:name="_Toc95120147"/>
      <w:bookmarkStart w:id="71" w:name="_Toc183624378"/>
      <w:bookmarkStart w:id="72" w:name="_Toc183624384"/>
      <w:bookmarkStart w:id="73" w:name="_Toc183624385"/>
      <w:bookmarkStart w:id="74" w:name="_Toc183624386"/>
      <w:bookmarkStart w:id="75" w:name="_Toc95120069"/>
      <w:bookmarkStart w:id="76" w:name="_Toc95120149"/>
      <w:bookmarkStart w:id="77" w:name="_Toc191545241"/>
      <w:bookmarkStart w:id="78" w:name="_Toc192668185"/>
      <w:bookmarkStart w:id="79" w:name="_Toc192691337"/>
      <w:bookmarkStart w:id="80" w:name="_Toc192770860"/>
      <w:bookmarkStart w:id="81" w:name="_Toc191545242"/>
      <w:bookmarkStart w:id="82" w:name="_Toc192668186"/>
      <w:bookmarkStart w:id="83" w:name="_Toc192691338"/>
      <w:bookmarkStart w:id="84" w:name="_Toc192770861"/>
      <w:bookmarkStart w:id="85" w:name="_Toc191545243"/>
      <w:bookmarkStart w:id="86" w:name="_Toc192668187"/>
      <w:bookmarkStart w:id="87" w:name="_Toc192691339"/>
      <w:bookmarkStart w:id="88" w:name="_Toc192770862"/>
      <w:bookmarkStart w:id="89" w:name="_Toc191545244"/>
      <w:bookmarkStart w:id="90" w:name="_Toc192668188"/>
      <w:bookmarkStart w:id="91" w:name="_Toc192691340"/>
      <w:bookmarkStart w:id="92" w:name="_Toc192770863"/>
      <w:bookmarkStart w:id="93" w:name="_Toc191545245"/>
      <w:bookmarkStart w:id="94" w:name="_Toc192668189"/>
      <w:bookmarkStart w:id="95" w:name="_Toc192691341"/>
      <w:bookmarkStart w:id="96" w:name="_Toc192770864"/>
      <w:bookmarkStart w:id="97" w:name="_Toc191545246"/>
      <w:bookmarkStart w:id="98" w:name="_Toc192668190"/>
      <w:bookmarkStart w:id="99" w:name="_Toc192691342"/>
      <w:bookmarkStart w:id="100" w:name="_Toc192770865"/>
      <w:bookmarkStart w:id="101" w:name="_Toc191545247"/>
      <w:bookmarkStart w:id="102" w:name="_Toc192668191"/>
      <w:bookmarkStart w:id="103" w:name="_Toc192691343"/>
      <w:bookmarkStart w:id="104" w:name="_Toc192770866"/>
      <w:bookmarkStart w:id="105" w:name="_Toc191545248"/>
      <w:bookmarkStart w:id="106" w:name="_Toc192668192"/>
      <w:bookmarkStart w:id="107" w:name="_Toc192691344"/>
      <w:bookmarkStart w:id="108" w:name="_Toc192770867"/>
      <w:bookmarkStart w:id="109" w:name="_Toc191545249"/>
      <w:bookmarkStart w:id="110" w:name="_Toc192668193"/>
      <w:bookmarkStart w:id="111" w:name="_Toc192691345"/>
      <w:bookmarkStart w:id="112" w:name="_Toc192770868"/>
      <w:bookmarkStart w:id="113" w:name="_Toc191545250"/>
      <w:bookmarkStart w:id="114" w:name="_Toc192668194"/>
      <w:bookmarkStart w:id="115" w:name="_Toc192691346"/>
      <w:bookmarkStart w:id="116" w:name="_Toc192770869"/>
      <w:bookmarkStart w:id="117" w:name="_Toc191545251"/>
      <w:bookmarkStart w:id="118" w:name="_Toc192668195"/>
      <w:bookmarkStart w:id="119" w:name="_Toc192691347"/>
      <w:bookmarkStart w:id="120" w:name="_Toc192770870"/>
      <w:bookmarkStart w:id="121" w:name="_Toc191545252"/>
      <w:bookmarkStart w:id="122" w:name="_Toc192668196"/>
      <w:bookmarkStart w:id="123" w:name="_Toc192691348"/>
      <w:bookmarkStart w:id="124" w:name="_Toc192770871"/>
      <w:bookmarkStart w:id="125" w:name="_Toc191545253"/>
      <w:bookmarkStart w:id="126" w:name="_Toc192668197"/>
      <w:bookmarkStart w:id="127" w:name="_Toc192691349"/>
      <w:bookmarkStart w:id="128" w:name="_Toc192770872"/>
      <w:bookmarkStart w:id="129" w:name="_Toc191545254"/>
      <w:bookmarkStart w:id="130" w:name="_Toc192668198"/>
      <w:bookmarkStart w:id="131" w:name="_Toc192691350"/>
      <w:bookmarkStart w:id="132" w:name="_Toc192770873"/>
      <w:bookmarkStart w:id="133" w:name="_Toc191545255"/>
      <w:bookmarkStart w:id="134" w:name="_Toc192668199"/>
      <w:bookmarkStart w:id="135" w:name="_Toc192691351"/>
      <w:bookmarkStart w:id="136" w:name="_Toc192770874"/>
      <w:bookmarkStart w:id="137" w:name="_Toc191545256"/>
      <w:bookmarkStart w:id="138" w:name="_Toc192668200"/>
      <w:bookmarkStart w:id="139" w:name="_Toc192691352"/>
      <w:bookmarkStart w:id="140" w:name="_Toc192770875"/>
      <w:bookmarkStart w:id="141" w:name="_Toc191545257"/>
      <w:bookmarkStart w:id="142" w:name="_Toc192668201"/>
      <w:bookmarkStart w:id="143" w:name="_Toc192691353"/>
      <w:bookmarkStart w:id="144" w:name="_Toc192770876"/>
      <w:bookmarkStart w:id="145" w:name="_Toc191545258"/>
      <w:bookmarkStart w:id="146" w:name="_Toc192668202"/>
      <w:bookmarkStart w:id="147" w:name="_Toc192691354"/>
      <w:bookmarkStart w:id="148" w:name="_Toc192770877"/>
      <w:bookmarkStart w:id="149" w:name="_Toc191545259"/>
      <w:bookmarkStart w:id="150" w:name="_Toc192668203"/>
      <w:bookmarkStart w:id="151" w:name="_Toc192691355"/>
      <w:bookmarkStart w:id="152" w:name="_Toc192770878"/>
      <w:bookmarkStart w:id="153" w:name="_Toc191545260"/>
      <w:bookmarkStart w:id="154" w:name="_Toc192668204"/>
      <w:bookmarkStart w:id="155" w:name="_Toc192691356"/>
      <w:bookmarkStart w:id="156" w:name="_Toc192770879"/>
      <w:bookmarkStart w:id="157" w:name="_Toc191545261"/>
      <w:bookmarkStart w:id="158" w:name="_Toc192668205"/>
      <w:bookmarkStart w:id="159" w:name="_Toc192691357"/>
      <w:bookmarkStart w:id="160" w:name="_Toc192770880"/>
      <w:bookmarkStart w:id="161" w:name="_Toc191545262"/>
      <w:bookmarkStart w:id="162" w:name="_Toc192668206"/>
      <w:bookmarkStart w:id="163" w:name="_Toc192691358"/>
      <w:bookmarkStart w:id="164" w:name="_Toc192770881"/>
      <w:bookmarkStart w:id="165" w:name="_Toc191545263"/>
      <w:bookmarkStart w:id="166" w:name="_Toc192668207"/>
      <w:bookmarkStart w:id="167" w:name="_Toc192691359"/>
      <w:bookmarkStart w:id="168" w:name="_Toc192770882"/>
      <w:bookmarkStart w:id="169" w:name="_Toc191545264"/>
      <w:bookmarkStart w:id="170" w:name="_Toc192668208"/>
      <w:bookmarkStart w:id="171" w:name="_Toc192691360"/>
      <w:bookmarkStart w:id="172" w:name="_Toc192770883"/>
      <w:bookmarkStart w:id="173" w:name="_Toc191545265"/>
      <w:bookmarkStart w:id="174" w:name="_Toc192668209"/>
      <w:bookmarkStart w:id="175" w:name="_Toc192691361"/>
      <w:bookmarkStart w:id="176" w:name="_Toc192770884"/>
      <w:bookmarkStart w:id="177" w:name="_Toc191545266"/>
      <w:bookmarkStart w:id="178" w:name="_Toc192668210"/>
      <w:bookmarkStart w:id="179" w:name="_Toc192691362"/>
      <w:bookmarkStart w:id="180" w:name="_Toc192770885"/>
      <w:bookmarkStart w:id="181" w:name="_Toc191545267"/>
      <w:bookmarkStart w:id="182" w:name="_Toc192668211"/>
      <w:bookmarkStart w:id="183" w:name="_Toc192691363"/>
      <w:bookmarkStart w:id="184" w:name="_Toc192770886"/>
      <w:bookmarkStart w:id="185" w:name="_Toc191545268"/>
      <w:bookmarkStart w:id="186" w:name="_Toc192668212"/>
      <w:bookmarkStart w:id="187" w:name="_Toc192691364"/>
      <w:bookmarkStart w:id="188" w:name="_Toc192770887"/>
      <w:bookmarkStart w:id="189" w:name="_Toc191545269"/>
      <w:bookmarkStart w:id="190" w:name="_Toc192668213"/>
      <w:bookmarkStart w:id="191" w:name="_Toc192691365"/>
      <w:bookmarkStart w:id="192" w:name="_Toc192770888"/>
      <w:bookmarkStart w:id="193" w:name="_Toc191545270"/>
      <w:bookmarkStart w:id="194" w:name="_Toc192668214"/>
      <w:bookmarkStart w:id="195" w:name="_Toc192691366"/>
      <w:bookmarkStart w:id="196" w:name="_Toc192770889"/>
      <w:bookmarkStart w:id="197" w:name="_Toc191545271"/>
      <w:bookmarkStart w:id="198" w:name="_Toc192668215"/>
      <w:bookmarkStart w:id="199" w:name="_Toc192691367"/>
      <w:bookmarkStart w:id="200" w:name="_Toc192770890"/>
      <w:bookmarkStart w:id="201" w:name="_Toc191545272"/>
      <w:bookmarkStart w:id="202" w:name="_Toc192668216"/>
      <w:bookmarkStart w:id="203" w:name="_Toc192691368"/>
      <w:bookmarkStart w:id="204" w:name="_Toc192770891"/>
      <w:bookmarkStart w:id="205" w:name="_Toc183624396"/>
      <w:bookmarkStart w:id="206" w:name="_Toc201156414"/>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r w:rsidR="00987D7F">
        <w:lastRenderedPageBreak/>
        <w:t>Présentation du site</w:t>
      </w:r>
      <w:bookmarkEnd w:id="206"/>
    </w:p>
    <w:p w14:paraId="0227FCEC" w14:textId="4ECEC7A5" w:rsidR="007958C9" w:rsidRDefault="00987D7F" w:rsidP="000035D4">
      <w:pPr>
        <w:pStyle w:val="Titre2"/>
      </w:pPr>
      <w:bookmarkStart w:id="207" w:name="_Toc183624404"/>
      <w:bookmarkStart w:id="208" w:name="_Toc201156415"/>
      <w:r w:rsidRPr="00514729">
        <w:t>Site d’implantation</w:t>
      </w:r>
      <w:bookmarkEnd w:id="207"/>
      <w:bookmarkEnd w:id="208"/>
    </w:p>
    <w:p w14:paraId="40DD6B75" w14:textId="7EF759EF" w:rsidR="007958C9" w:rsidRDefault="007958C9" w:rsidP="00164778">
      <w:r>
        <w:t xml:space="preserve">Le </w:t>
      </w:r>
      <w:r w:rsidR="00BB2D0A">
        <w:t xml:space="preserve">site </w:t>
      </w:r>
      <w:r>
        <w:t>de Saint Jérôme est localisé au 13</w:t>
      </w:r>
      <w:r w:rsidRPr="000035D4">
        <w:rPr>
          <w:vertAlign w:val="superscript"/>
        </w:rPr>
        <w:t>ème</w:t>
      </w:r>
      <w:r>
        <w:t xml:space="preserve"> arrondissement</w:t>
      </w:r>
      <w:r w:rsidR="00BB2D0A">
        <w:t xml:space="preserve"> de Marseille,</w:t>
      </w:r>
      <w:r>
        <w:t xml:space="preserve"> au 52 avenue Escadrille Normandie </w:t>
      </w:r>
      <w:r w:rsidR="00A265CC">
        <w:t>Niémen</w:t>
      </w:r>
      <w:r>
        <w:t>.</w:t>
      </w:r>
      <w:r w:rsidR="00A265CC">
        <w:t xml:space="preserve"> Le</w:t>
      </w:r>
      <w:r>
        <w:t xml:space="preserve"> bâtiment d’intervention </w:t>
      </w:r>
      <w:r w:rsidR="00A265CC">
        <w:t>est localisé le long du boulevard.</w:t>
      </w:r>
    </w:p>
    <w:p w14:paraId="5309D31F" w14:textId="5E829617" w:rsidR="00164778" w:rsidRPr="007C2D66" w:rsidRDefault="00A265CC" w:rsidP="00164778">
      <w:r w:rsidRPr="00A265CC">
        <w:rPr>
          <w:noProof/>
        </w:rPr>
        <w:drawing>
          <wp:anchor distT="0" distB="0" distL="114300" distR="114300" simplePos="0" relativeHeight="251941888" behindDoc="0" locked="0" layoutInCell="1" allowOverlap="1" wp14:anchorId="20037308" wp14:editId="020E38E4">
            <wp:simplePos x="0" y="0"/>
            <wp:positionH relativeFrom="column">
              <wp:posOffset>3501336</wp:posOffset>
            </wp:positionH>
            <wp:positionV relativeFrom="paragraph">
              <wp:posOffset>93899</wp:posOffset>
            </wp:positionV>
            <wp:extent cx="2602839" cy="3212986"/>
            <wp:effectExtent l="0" t="0" r="7620" b="6985"/>
            <wp:wrapNone/>
            <wp:docPr id="1598677950" name="Image 6" descr="Une image contenant carte, Photographie aérienne, Vue plongeante, Conception urbaine&#10;&#10;Description générée automatiquement">
              <a:extLst xmlns:a="http://schemas.openxmlformats.org/drawingml/2006/main">
                <a:ext uri="{FF2B5EF4-FFF2-40B4-BE49-F238E27FC236}">
                  <a16:creationId xmlns:a16="http://schemas.microsoft.com/office/drawing/2014/main" id="{3A863ABE-8801-2944-8653-B300F2CF76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677950" name="Image 6" descr="Une image contenant carte, Photographie aérienne, Vue plongeante, Conception urbaine&#10;&#10;Description générée automatiquement">
                      <a:extLst>
                        <a:ext uri="{FF2B5EF4-FFF2-40B4-BE49-F238E27FC236}">
                          <a16:creationId xmlns:a16="http://schemas.microsoft.com/office/drawing/2014/main" id="{3A863ABE-8801-2944-8653-B300F2CF76C7}"/>
                        </a:ext>
                      </a:extLst>
                    </pic:cNvPr>
                    <pic:cNvPicPr>
                      <a:picLocks noChangeAspect="1"/>
                    </pic:cNvPicPr>
                  </pic:nvPicPr>
                  <pic:blipFill>
                    <a:blip r:embed="rId18" cstate="screen">
                      <a:extLst>
                        <a:ext uri="{28A0092B-C50C-407E-A947-70E740481C1C}">
                          <a14:useLocalDpi xmlns:a14="http://schemas.microsoft.com/office/drawing/2010/main"/>
                        </a:ext>
                      </a:extLst>
                    </a:blip>
                    <a:stretch>
                      <a:fillRect/>
                    </a:stretch>
                  </pic:blipFill>
                  <pic:spPr>
                    <a:xfrm>
                      <a:off x="0" y="0"/>
                      <a:ext cx="2603882" cy="3214274"/>
                    </a:xfrm>
                    <a:prstGeom prst="rect">
                      <a:avLst/>
                    </a:prstGeom>
                  </pic:spPr>
                </pic:pic>
              </a:graphicData>
            </a:graphic>
            <wp14:sizeRelH relativeFrom="margin">
              <wp14:pctWidth>0</wp14:pctWidth>
            </wp14:sizeRelH>
            <wp14:sizeRelV relativeFrom="margin">
              <wp14:pctHeight>0</wp14:pctHeight>
            </wp14:sizeRelV>
          </wp:anchor>
        </w:drawing>
      </w:r>
      <w:r w:rsidRPr="00A265CC">
        <w:rPr>
          <w:noProof/>
        </w:rPr>
        <mc:AlternateContent>
          <mc:Choice Requires="wpg">
            <w:drawing>
              <wp:anchor distT="0" distB="0" distL="114300" distR="114300" simplePos="0" relativeHeight="251939840" behindDoc="0" locked="0" layoutInCell="1" allowOverlap="1" wp14:anchorId="2B87AA38" wp14:editId="72B76E45">
                <wp:simplePos x="0" y="0"/>
                <wp:positionH relativeFrom="margin">
                  <wp:posOffset>-57150</wp:posOffset>
                </wp:positionH>
                <wp:positionV relativeFrom="paragraph">
                  <wp:posOffset>84455</wp:posOffset>
                </wp:positionV>
                <wp:extent cx="3764260" cy="3209925"/>
                <wp:effectExtent l="0" t="0" r="8255" b="9525"/>
                <wp:wrapNone/>
                <wp:docPr id="553370800" name="Groupe 7"/>
                <wp:cNvGraphicFramePr/>
                <a:graphic xmlns:a="http://schemas.openxmlformats.org/drawingml/2006/main">
                  <a:graphicData uri="http://schemas.microsoft.com/office/word/2010/wordprocessingGroup">
                    <wpg:wgp>
                      <wpg:cNvGrpSpPr/>
                      <wpg:grpSpPr>
                        <a:xfrm>
                          <a:off x="0" y="0"/>
                          <a:ext cx="3764260" cy="3209925"/>
                          <a:chOff x="0" y="0"/>
                          <a:chExt cx="5516657" cy="4648835"/>
                        </a:xfrm>
                      </wpg:grpSpPr>
                      <pic:pic xmlns:pic="http://schemas.openxmlformats.org/drawingml/2006/picture">
                        <pic:nvPicPr>
                          <pic:cNvPr id="1530094991" name="Image 1530094991"/>
                          <pic:cNvPicPr>
                            <a:picLocks noChangeAspect="1"/>
                          </pic:cNvPicPr>
                        </pic:nvPicPr>
                        <pic:blipFill rotWithShape="1">
                          <a:blip r:embed="rId19" cstate="screen">
                            <a:extLst>
                              <a:ext uri="{28A0092B-C50C-407E-A947-70E740481C1C}">
                                <a14:useLocalDpi xmlns:a14="http://schemas.microsoft.com/office/drawing/2010/main"/>
                              </a:ext>
                            </a:extLst>
                          </a:blip>
                          <a:srcRect/>
                          <a:stretch/>
                        </pic:blipFill>
                        <pic:spPr>
                          <a:xfrm>
                            <a:off x="0" y="0"/>
                            <a:ext cx="5516657" cy="4648835"/>
                          </a:xfrm>
                          <a:prstGeom prst="rect">
                            <a:avLst/>
                          </a:prstGeom>
                        </pic:spPr>
                      </pic:pic>
                      <wps:wsp>
                        <wps:cNvPr id="1356909628" name="Ellipse 1356909628"/>
                        <wps:cNvSpPr/>
                        <wps:spPr>
                          <a:xfrm>
                            <a:off x="3597905" y="1215499"/>
                            <a:ext cx="109729" cy="109728"/>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none" lIns="72000" tIns="72000" rIns="72000" bIns="7200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5D9916A7" id="Groupe 7" o:spid="_x0000_s1026" style="position:absolute;margin-left:-4.5pt;margin-top:6.65pt;width:296.4pt;height:252.75pt;z-index:251939840;mso-position-horizontal-relative:margin;mso-width-relative:margin;mso-height-relative:margin" coordsize="55166,464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530094991" o:spid="_x0000_s1027" type="#_x0000_t75" style="position:absolute;width:55166;height:46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">
                  <v:imagedata r:id="rId27" o:title=""/>
                </v:shape>
                <v:oval id="Ellipse 1356909628" o:spid="_x0000_s1028" style="position:absolute;left:35979;top:12154;width:1097;height:109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" filled="f" strokecolor="red" strokeweight="3pt">
                  <v:textbox inset="2mm,2mm,2mm,2mm"/>
                </v:oval>
                <w10:wrap anchorx="margin"/>
              </v:group>
            </w:pict>
          </mc:Fallback>
        </mc:AlternateContent>
      </w:r>
    </w:p>
    <w:p w14:paraId="6F88A4FB" w14:textId="4BE925F9" w:rsidR="00164778" w:rsidRDefault="00A265CC" w:rsidP="000035D4">
      <w:pPr>
        <w:widowControl/>
        <w:spacing w:before="0" w:after="0" w:line="240" w:lineRule="auto"/>
        <w:jc w:val="left"/>
      </w:pPr>
      <w:r>
        <w:rPr>
          <w:b/>
          <w:noProof/>
        </w:rPr>
        <mc:AlternateContent>
          <mc:Choice Requires="wps">
            <w:drawing>
              <wp:anchor distT="0" distB="0" distL="114300" distR="114300" simplePos="0" relativeHeight="251944960" behindDoc="0" locked="0" layoutInCell="1" allowOverlap="1" wp14:anchorId="5E54D7D5" wp14:editId="56C886A9">
                <wp:simplePos x="0" y="0"/>
                <wp:positionH relativeFrom="column">
                  <wp:posOffset>2056279</wp:posOffset>
                </wp:positionH>
                <wp:positionV relativeFrom="paragraph">
                  <wp:posOffset>3069387</wp:posOffset>
                </wp:positionV>
                <wp:extent cx="2426443" cy="379378"/>
                <wp:effectExtent l="0" t="0" r="0" b="1905"/>
                <wp:wrapNone/>
                <wp:docPr id="759309747" name="Zone de texte 759309747"/>
                <wp:cNvGraphicFramePr/>
                <a:graphic xmlns:a="http://schemas.openxmlformats.org/drawingml/2006/main">
                  <a:graphicData uri="http://schemas.microsoft.com/office/word/2010/wordprocessingShape">
                    <wps:wsp>
                      <wps:cNvSpPr txBox="1"/>
                      <wps:spPr>
                        <a:xfrm>
                          <a:off x="0" y="0"/>
                          <a:ext cx="2426443" cy="379378"/>
                        </a:xfrm>
                        <a:prstGeom prst="rect">
                          <a:avLst/>
                        </a:prstGeom>
                        <a:noFill/>
                        <a:ln w="6350">
                          <a:noFill/>
                        </a:ln>
                      </wps:spPr>
                      <wps:txbx>
                        <w:txbxContent>
                          <w:p w14:paraId="7A6589BC" w14:textId="4AF63EFD" w:rsidR="00201B9C" w:rsidRPr="000035D4" w:rsidRDefault="00201B9C" w:rsidP="00A265CC">
                            <w:pPr>
                              <w:rPr>
                                <w:i/>
                                <w:iCs/>
                                <w:color w:val="auto"/>
                                <w:sz w:val="16"/>
                              </w:rPr>
                            </w:pPr>
                            <w:r w:rsidRPr="00A265CC">
                              <w:rPr>
                                <w:i/>
                                <w:iCs/>
                                <w:color w:val="auto"/>
                                <w:sz w:val="16"/>
                              </w:rPr>
                              <w:t>Photos aériennes</w:t>
                            </w:r>
                            <w:r w:rsidRPr="000035D4">
                              <w:rPr>
                                <w:i/>
                                <w:iCs/>
                                <w:color w:val="auto"/>
                                <w:sz w:val="16"/>
                              </w:rPr>
                              <w:t xml:space="preserve"> de localisation : réalisation Egis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54D7D5" id="Zone de texte 759309747" o:spid="_x0000_s1027" type="#_x0000_t202" style="position:absolute;margin-left:161.9pt;margin-top:241.7pt;width:191.05pt;height:29.8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" filled="f" stroked="f" strokeweight=".5pt">
                <v:textbox>
                  <w:txbxContent>
                    <w:p w14:paraId="7A6589BC" w14:textId="4AF63EFD" w:rsidR="00201B9C" w:rsidRPr="000035D4" w:rsidRDefault="00201B9C" w:rsidP="00A265CC">
                      <w:pPr>
                        <w:rPr>
                          <w:i/>
                          <w:iCs/>
                          <w:color w:val="auto"/>
                          <w:sz w:val="16"/>
                        </w:rPr>
                      </w:pPr>
                      <w:r w:rsidRPr="00A265CC">
                        <w:rPr>
                          <w:i/>
                          <w:iCs/>
                          <w:color w:val="auto"/>
                          <w:sz w:val="16"/>
                        </w:rPr>
                        <w:t>Photos aériennes</w:t>
                      </w:r>
                      <w:r w:rsidRPr="000035D4">
                        <w:rPr>
                          <w:i/>
                          <w:iCs/>
                          <w:color w:val="auto"/>
                          <w:sz w:val="16"/>
                        </w:rPr>
                        <w:t xml:space="preserve"> de localisation : réalisation Egis</w:t>
                      </w:r>
                    </w:p>
                  </w:txbxContent>
                </v:textbox>
              </v:shape>
            </w:pict>
          </mc:Fallback>
        </mc:AlternateContent>
      </w:r>
      <w:r w:rsidRPr="00A265CC">
        <w:rPr>
          <w:noProof/>
        </w:rPr>
        <mc:AlternateContent>
          <mc:Choice Requires="wps">
            <w:drawing>
              <wp:anchor distT="0" distB="0" distL="114300" distR="114300" simplePos="0" relativeHeight="251942912" behindDoc="0" locked="0" layoutInCell="1" allowOverlap="1" wp14:anchorId="7B4FD59D" wp14:editId="76A944FD">
                <wp:simplePos x="0" y="0"/>
                <wp:positionH relativeFrom="column">
                  <wp:posOffset>4572635</wp:posOffset>
                </wp:positionH>
                <wp:positionV relativeFrom="paragraph">
                  <wp:posOffset>1341120</wp:posOffset>
                </wp:positionV>
                <wp:extent cx="233949" cy="825071"/>
                <wp:effectExtent l="19050" t="19050" r="13970" b="13335"/>
                <wp:wrapNone/>
                <wp:docPr id="2070344168" name="Ellipse 14"/>
                <wp:cNvGraphicFramePr/>
                <a:graphic xmlns:a="http://schemas.openxmlformats.org/drawingml/2006/main">
                  <a:graphicData uri="http://schemas.microsoft.com/office/word/2010/wordprocessingShape">
                    <wps:wsp>
                      <wps:cNvSpPr/>
                      <wps:spPr>
                        <a:xfrm>
                          <a:off x="0" y="0"/>
                          <a:ext cx="233949" cy="825071"/>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none" lIns="72000" tIns="72000" rIns="72000" bIns="72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oval w14:anchorId="456B34ED" id="Ellipse 14" o:spid="_x0000_s1026" style="position:absolute;margin-left:360.05pt;margin-top:105.6pt;width:18.4pt;height:64.95pt;z-index:251942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" filled="f" strokecolor="red" strokeweight="2.25pt">
                <v:textbox inset="2mm,2mm,2mm,2mm"/>
              </v:oval>
            </w:pict>
          </mc:Fallback>
        </mc:AlternateContent>
      </w:r>
      <w:r w:rsidR="00811F8D">
        <w:br w:type="page"/>
      </w:r>
    </w:p>
    <w:p w14:paraId="258DC0FB" w14:textId="36B84EC6" w:rsidR="009B5063" w:rsidRPr="009B5063" w:rsidRDefault="00987D7F" w:rsidP="005B4846">
      <w:pPr>
        <w:pStyle w:val="Titre2"/>
      </w:pPr>
      <w:bookmarkStart w:id="209" w:name="_Toc183624406"/>
      <w:bookmarkStart w:id="210" w:name="_Toc183624407"/>
      <w:bookmarkStart w:id="211" w:name="_Toc201156416"/>
      <w:bookmarkEnd w:id="209"/>
      <w:bookmarkEnd w:id="210"/>
      <w:r>
        <w:lastRenderedPageBreak/>
        <w:t xml:space="preserve">Environnement </w:t>
      </w:r>
      <w:r w:rsidR="00A265CC">
        <w:t>urbain</w:t>
      </w:r>
      <w:bookmarkEnd w:id="211"/>
    </w:p>
    <w:p w14:paraId="5D83DF70" w14:textId="64D4A26F" w:rsidR="000C4A0C" w:rsidRDefault="00A265CC" w:rsidP="00347C61">
      <w:pPr>
        <w:jc w:val="center"/>
      </w:pPr>
      <w:r w:rsidRPr="00A265CC">
        <w:rPr>
          <w:b/>
          <w:noProof/>
        </w:rPr>
        <w:drawing>
          <wp:anchor distT="0" distB="0" distL="114300" distR="114300" simplePos="0" relativeHeight="251947008" behindDoc="0" locked="0" layoutInCell="1" allowOverlap="1" wp14:anchorId="2915A123" wp14:editId="65E2EFC3">
            <wp:simplePos x="0" y="0"/>
            <wp:positionH relativeFrom="column">
              <wp:posOffset>149630</wp:posOffset>
            </wp:positionH>
            <wp:positionV relativeFrom="paragraph">
              <wp:posOffset>5472</wp:posOffset>
            </wp:positionV>
            <wp:extent cx="5518690" cy="5023694"/>
            <wp:effectExtent l="0" t="0" r="6350" b="5715"/>
            <wp:wrapNone/>
            <wp:docPr id="657222531" name="Image 9" descr="Une image contenant carte, texte, atlas&#10;&#10;Description générée automatiquement">
              <a:extLst xmlns:a="http://schemas.openxmlformats.org/drawingml/2006/main">
                <a:ext uri="{FF2B5EF4-FFF2-40B4-BE49-F238E27FC236}">
                  <a16:creationId xmlns:a16="http://schemas.microsoft.com/office/drawing/2014/main" id="{1CF86F55-6891-D25B-020B-780F539BAE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22531" name="Image 9" descr="Une image contenant carte, texte, atlas&#10;&#10;Description générée automatiquement">
                      <a:extLst>
                        <a:ext uri="{FF2B5EF4-FFF2-40B4-BE49-F238E27FC236}">
                          <a16:creationId xmlns:a16="http://schemas.microsoft.com/office/drawing/2014/main" id="{1CF86F55-6891-D25B-020B-780F539BAE4B}"/>
                        </a:ext>
                      </a:extLst>
                    </pic:cNvPr>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bwMode="auto">
                    <a:xfrm>
                      <a:off x="0" y="0"/>
                      <a:ext cx="5518690" cy="5023694"/>
                    </a:xfrm>
                    <a:prstGeom prst="rect">
                      <a:avLst/>
                    </a:prstGeom>
                  </pic:spPr>
                </pic:pic>
              </a:graphicData>
            </a:graphic>
            <wp14:sizeRelH relativeFrom="margin">
              <wp14:pctWidth>0</wp14:pctWidth>
            </wp14:sizeRelH>
            <wp14:sizeRelV relativeFrom="margin">
              <wp14:pctHeight>0</wp14:pctHeight>
            </wp14:sizeRelV>
          </wp:anchor>
        </w:drawing>
      </w:r>
    </w:p>
    <w:p w14:paraId="5758E9FD" w14:textId="3280BCCF" w:rsidR="009C2B16" w:rsidRPr="00742A7B" w:rsidRDefault="009C2B16" w:rsidP="000A4440">
      <w:pPr>
        <w:rPr>
          <w:b/>
        </w:rPr>
      </w:pPr>
    </w:p>
    <w:p w14:paraId="756E4510" w14:textId="6791F0CC" w:rsidR="00742A7B" w:rsidRDefault="00742A7B" w:rsidP="000A4440">
      <w:pPr>
        <w:rPr>
          <w:b/>
        </w:rPr>
      </w:pPr>
    </w:p>
    <w:p w14:paraId="2102847C" w14:textId="77777777" w:rsidR="00A265CC" w:rsidRDefault="00A265CC" w:rsidP="000A4440">
      <w:pPr>
        <w:rPr>
          <w:b/>
        </w:rPr>
      </w:pPr>
    </w:p>
    <w:p w14:paraId="1CC5A6B2" w14:textId="77777777" w:rsidR="00A265CC" w:rsidRDefault="00A265CC" w:rsidP="000A4440">
      <w:pPr>
        <w:rPr>
          <w:b/>
        </w:rPr>
      </w:pPr>
    </w:p>
    <w:p w14:paraId="224259C5" w14:textId="77777777" w:rsidR="00A265CC" w:rsidRDefault="00A265CC" w:rsidP="000A4440">
      <w:pPr>
        <w:rPr>
          <w:b/>
        </w:rPr>
      </w:pPr>
    </w:p>
    <w:p w14:paraId="19EC226F" w14:textId="77777777" w:rsidR="00A265CC" w:rsidRDefault="00A265CC" w:rsidP="000A4440">
      <w:pPr>
        <w:rPr>
          <w:b/>
        </w:rPr>
      </w:pPr>
    </w:p>
    <w:p w14:paraId="350A7BDD" w14:textId="77777777" w:rsidR="00A265CC" w:rsidRDefault="00A265CC" w:rsidP="000A4440">
      <w:pPr>
        <w:rPr>
          <w:b/>
        </w:rPr>
      </w:pPr>
    </w:p>
    <w:p w14:paraId="21DE7F54" w14:textId="77777777" w:rsidR="00A265CC" w:rsidRDefault="00A265CC" w:rsidP="000A4440">
      <w:pPr>
        <w:rPr>
          <w:b/>
        </w:rPr>
      </w:pPr>
    </w:p>
    <w:p w14:paraId="2DAEBADD" w14:textId="3C00FB0C" w:rsidR="00A265CC" w:rsidRDefault="00A265CC" w:rsidP="000A4440">
      <w:pPr>
        <w:rPr>
          <w:b/>
        </w:rPr>
      </w:pPr>
    </w:p>
    <w:p w14:paraId="183DE0AE" w14:textId="77777777" w:rsidR="00A265CC" w:rsidRDefault="00A265CC" w:rsidP="000A4440">
      <w:pPr>
        <w:rPr>
          <w:b/>
        </w:rPr>
      </w:pPr>
    </w:p>
    <w:p w14:paraId="5C7E4776" w14:textId="35A76F5D" w:rsidR="00A265CC" w:rsidRDefault="00A265CC" w:rsidP="000A4440">
      <w:pPr>
        <w:rPr>
          <w:b/>
        </w:rPr>
      </w:pPr>
      <w:r w:rsidRPr="00A265CC">
        <w:rPr>
          <w:b/>
          <w:noProof/>
        </w:rPr>
        <w:drawing>
          <wp:anchor distT="0" distB="0" distL="114300" distR="114300" simplePos="0" relativeHeight="251948032" behindDoc="0" locked="0" layoutInCell="1" allowOverlap="1" wp14:anchorId="78E0DCF8" wp14:editId="4E14FB08">
            <wp:simplePos x="0" y="0"/>
            <wp:positionH relativeFrom="column">
              <wp:posOffset>2691049</wp:posOffset>
            </wp:positionH>
            <wp:positionV relativeFrom="paragraph">
              <wp:posOffset>55001</wp:posOffset>
            </wp:positionV>
            <wp:extent cx="512139" cy="512139"/>
            <wp:effectExtent l="0" t="0" r="0" b="0"/>
            <wp:wrapNone/>
            <wp:docPr id="1690923401" name="Graphique 8" descr="Marqueur">
              <a:extLst xmlns:a="http://schemas.openxmlformats.org/drawingml/2006/main">
                <a:ext uri="{FF2B5EF4-FFF2-40B4-BE49-F238E27FC236}">
                  <a16:creationId xmlns:a16="http://schemas.microsoft.com/office/drawing/2014/main" id="{D6B2CE64-3702-75A0-32E6-94EC2945DF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23401" name="Graphique 8" descr="Marqueur">
                      <a:extLst>
                        <a:ext uri="{FF2B5EF4-FFF2-40B4-BE49-F238E27FC236}">
                          <a16:creationId xmlns:a16="http://schemas.microsoft.com/office/drawing/2014/main" id="{D6B2CE64-3702-75A0-32E6-94EC2945DF09}"/>
                        </a:ext>
                      </a:extLst>
                    </pic:cNvPr>
                    <pic:cNvPicPr>
                      <a:picLocks noChangeAspect="1"/>
                    </pic:cNvPicPr>
                  </pic:nvPicPr>
                  <pic:blipFill>
                    <a:blip r:embed="rId29" cstate="screen">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512139" cy="512139"/>
                    </a:xfrm>
                    <a:prstGeom prst="rect">
                      <a:avLst/>
                    </a:prstGeom>
                  </pic:spPr>
                </pic:pic>
              </a:graphicData>
            </a:graphic>
            <wp14:sizeRelH relativeFrom="margin">
              <wp14:pctWidth>0</wp14:pctWidth>
            </wp14:sizeRelH>
            <wp14:sizeRelV relativeFrom="margin">
              <wp14:pctHeight>0</wp14:pctHeight>
            </wp14:sizeRelV>
          </wp:anchor>
        </w:drawing>
      </w:r>
    </w:p>
    <w:p w14:paraId="6A94DA1D" w14:textId="4200EBFC" w:rsidR="00A265CC" w:rsidRDefault="00A265CC" w:rsidP="000A4440">
      <w:pPr>
        <w:rPr>
          <w:b/>
        </w:rPr>
      </w:pPr>
    </w:p>
    <w:p w14:paraId="2A88F3F4" w14:textId="74DDFE2D" w:rsidR="00A265CC" w:rsidRDefault="00A265CC" w:rsidP="000A4440">
      <w:pPr>
        <w:rPr>
          <w:b/>
        </w:rPr>
      </w:pPr>
      <w:r w:rsidRPr="00A265CC">
        <w:rPr>
          <w:b/>
          <w:noProof/>
        </w:rPr>
        <mc:AlternateContent>
          <mc:Choice Requires="wps">
            <w:drawing>
              <wp:anchor distT="0" distB="0" distL="114300" distR="114300" simplePos="0" relativeHeight="251949056" behindDoc="0" locked="0" layoutInCell="1" allowOverlap="1" wp14:anchorId="7EED831D" wp14:editId="15EF5107">
                <wp:simplePos x="0" y="0"/>
                <wp:positionH relativeFrom="column">
                  <wp:posOffset>2689549</wp:posOffset>
                </wp:positionH>
                <wp:positionV relativeFrom="paragraph">
                  <wp:posOffset>73970</wp:posOffset>
                </wp:positionV>
                <wp:extent cx="213547" cy="226583"/>
                <wp:effectExtent l="12700" t="6350" r="8890" b="27940"/>
                <wp:wrapNone/>
                <wp:docPr id="158029030" name="Triangle isocèle 1"/>
                <wp:cNvGraphicFramePr/>
                <a:graphic xmlns:a="http://schemas.openxmlformats.org/drawingml/2006/main">
                  <a:graphicData uri="http://schemas.microsoft.com/office/word/2010/wordprocessingShape">
                    <wps:wsp>
                      <wps:cNvSpPr/>
                      <wps:spPr>
                        <a:xfrm rot="5033351">
                          <a:off x="0" y="0"/>
                          <a:ext cx="213547" cy="226583"/>
                        </a:xfrm>
                        <a:prstGeom prst="triangle">
                          <a:avLst/>
                        </a:prstGeom>
                        <a:solidFill>
                          <a:srgbClr val="99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none" lIns="72000" tIns="72000" rIns="72000" bIns="72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261E26B9"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1" o:spid="_x0000_s1026" type="#_x0000_t5" style="position:absolute;margin-left:211.8pt;margin-top:5.8pt;width:16.8pt;height:17.85pt;rotation:5497762fd;z-index:251949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" fillcolor="#900" stroked="f" strokeweight="2pt">
                <v:textbox inset="2mm,2mm,2mm,2mm"/>
              </v:shape>
            </w:pict>
          </mc:Fallback>
        </mc:AlternateContent>
      </w:r>
    </w:p>
    <w:p w14:paraId="3D382ECB" w14:textId="04345EAB" w:rsidR="00A265CC" w:rsidRDefault="00A265CC" w:rsidP="000A4440">
      <w:pPr>
        <w:rPr>
          <w:b/>
        </w:rPr>
      </w:pPr>
    </w:p>
    <w:p w14:paraId="66813F79" w14:textId="479F548E" w:rsidR="00A265CC" w:rsidRDefault="00A265CC" w:rsidP="000A4440">
      <w:pPr>
        <w:rPr>
          <w:b/>
        </w:rPr>
      </w:pPr>
      <w:r w:rsidRPr="00A265CC">
        <w:rPr>
          <w:b/>
          <w:noProof/>
        </w:rPr>
        <w:drawing>
          <wp:anchor distT="0" distB="0" distL="114300" distR="114300" simplePos="0" relativeHeight="251950080" behindDoc="0" locked="0" layoutInCell="1" allowOverlap="1" wp14:anchorId="6A528125" wp14:editId="19043B55">
            <wp:simplePos x="0" y="0"/>
            <wp:positionH relativeFrom="column">
              <wp:posOffset>3164854</wp:posOffset>
            </wp:positionH>
            <wp:positionV relativeFrom="paragraph">
              <wp:posOffset>181785</wp:posOffset>
            </wp:positionV>
            <wp:extent cx="2479557" cy="1302236"/>
            <wp:effectExtent l="0" t="0" r="0" b="0"/>
            <wp:wrapSquare wrapText="bothSides"/>
            <wp:docPr id="429843619" name="Image 11" descr="Une image contenant texte, capture d’écran, Police, conception&#10;&#10;Description générée automatiquement">
              <a:extLst xmlns:a="http://schemas.openxmlformats.org/drawingml/2006/main">
                <a:ext uri="{FF2B5EF4-FFF2-40B4-BE49-F238E27FC236}">
                  <a16:creationId xmlns:a16="http://schemas.microsoft.com/office/drawing/2014/main" id="{B6FED0B8-18D1-9AB4-E15D-C9F81480DD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843619" name="Image 11" descr="Une image contenant texte, capture d’écran, Police, conception&#10;&#10;Description générée automatiquement">
                      <a:extLst>
                        <a:ext uri="{FF2B5EF4-FFF2-40B4-BE49-F238E27FC236}">
                          <a16:creationId xmlns:a16="http://schemas.microsoft.com/office/drawing/2014/main" id="{B6FED0B8-18D1-9AB4-E15D-C9F81480DD2A}"/>
                        </a:ext>
                      </a:extLst>
                    </pic:cNvPr>
                    <pic:cNvPicPr>
                      <a:picLocks noChangeAspect="1"/>
                    </pic:cNvPicPr>
                  </pic:nvPicPr>
                  <pic:blipFill>
                    <a:blip r:embed="rId31" cstate="screen">
                      <a:extLst>
                        <a:ext uri="{28A0092B-C50C-407E-A947-70E740481C1C}">
                          <a14:useLocalDpi xmlns:a14="http://schemas.microsoft.com/office/drawing/2010/main"/>
                        </a:ext>
                      </a:extLst>
                    </a:blip>
                    <a:stretch>
                      <a:fillRect/>
                    </a:stretch>
                  </pic:blipFill>
                  <pic:spPr bwMode="auto">
                    <a:xfrm>
                      <a:off x="0" y="0"/>
                      <a:ext cx="2479557" cy="1302236"/>
                    </a:xfrm>
                    <a:prstGeom prst="rect">
                      <a:avLst/>
                    </a:prstGeom>
                  </pic:spPr>
                </pic:pic>
              </a:graphicData>
            </a:graphic>
          </wp:anchor>
        </w:drawing>
      </w:r>
    </w:p>
    <w:p w14:paraId="1B4F4504" w14:textId="325C66C0" w:rsidR="00A265CC" w:rsidRDefault="00A265CC" w:rsidP="000A4440">
      <w:pPr>
        <w:rPr>
          <w:b/>
        </w:rPr>
      </w:pPr>
    </w:p>
    <w:p w14:paraId="63EF27DE" w14:textId="7749B210" w:rsidR="00A265CC" w:rsidRDefault="00A265CC" w:rsidP="000A4440">
      <w:pPr>
        <w:rPr>
          <w:b/>
        </w:rPr>
      </w:pPr>
    </w:p>
    <w:p w14:paraId="3B17DB51" w14:textId="66CAF13D" w:rsidR="00A265CC" w:rsidRDefault="00A265CC" w:rsidP="000A4440">
      <w:pPr>
        <w:rPr>
          <w:b/>
        </w:rPr>
      </w:pPr>
    </w:p>
    <w:p w14:paraId="7F592774" w14:textId="43A5B0C0" w:rsidR="00A265CC" w:rsidRDefault="00A265CC" w:rsidP="000A4440">
      <w:pPr>
        <w:rPr>
          <w:b/>
        </w:rPr>
      </w:pPr>
    </w:p>
    <w:p w14:paraId="69425379" w14:textId="2C9D7D2F" w:rsidR="00A265CC" w:rsidRDefault="00A265CC" w:rsidP="000A4440">
      <w:pPr>
        <w:rPr>
          <w:b/>
        </w:rPr>
      </w:pPr>
    </w:p>
    <w:p w14:paraId="7E533B92" w14:textId="6AD6F6FF" w:rsidR="00A265CC" w:rsidRDefault="00A265CC" w:rsidP="000A4440">
      <w:pPr>
        <w:rPr>
          <w:b/>
        </w:rPr>
      </w:pPr>
      <w:r>
        <w:rPr>
          <w:b/>
          <w:noProof/>
        </w:rPr>
        <mc:AlternateContent>
          <mc:Choice Requires="wps">
            <w:drawing>
              <wp:anchor distT="0" distB="0" distL="114300" distR="114300" simplePos="0" relativeHeight="251952128" behindDoc="0" locked="0" layoutInCell="1" allowOverlap="1" wp14:anchorId="76C1D1F1" wp14:editId="5264F1C9">
                <wp:simplePos x="0" y="0"/>
                <wp:positionH relativeFrom="margin">
                  <wp:posOffset>1899893</wp:posOffset>
                </wp:positionH>
                <wp:positionV relativeFrom="paragraph">
                  <wp:posOffset>119380</wp:posOffset>
                </wp:positionV>
                <wp:extent cx="2426443" cy="379378"/>
                <wp:effectExtent l="0" t="0" r="0" b="1905"/>
                <wp:wrapNone/>
                <wp:docPr id="1313894218" name="Zone de texte 1313894218"/>
                <wp:cNvGraphicFramePr/>
                <a:graphic xmlns:a="http://schemas.openxmlformats.org/drawingml/2006/main">
                  <a:graphicData uri="http://schemas.microsoft.com/office/word/2010/wordprocessingShape">
                    <wps:wsp>
                      <wps:cNvSpPr txBox="1"/>
                      <wps:spPr>
                        <a:xfrm>
                          <a:off x="0" y="0"/>
                          <a:ext cx="2426443" cy="379378"/>
                        </a:xfrm>
                        <a:prstGeom prst="rect">
                          <a:avLst/>
                        </a:prstGeom>
                        <a:noFill/>
                        <a:ln w="6350">
                          <a:noFill/>
                        </a:ln>
                      </wps:spPr>
                      <wps:txbx>
                        <w:txbxContent>
                          <w:p w14:paraId="6E3F1335" w14:textId="63DB5DAE" w:rsidR="00201B9C" w:rsidRPr="000035D4" w:rsidRDefault="00201B9C" w:rsidP="00A265CC">
                            <w:pPr>
                              <w:rPr>
                                <w:i/>
                                <w:iCs/>
                                <w:color w:val="auto"/>
                                <w:sz w:val="16"/>
                              </w:rPr>
                            </w:pPr>
                            <w:r>
                              <w:rPr>
                                <w:i/>
                                <w:iCs/>
                                <w:color w:val="auto"/>
                                <w:sz w:val="16"/>
                              </w:rPr>
                              <w:t>Carte de contexte urbain</w:t>
                            </w:r>
                            <w:r w:rsidRPr="00A265CC">
                              <w:rPr>
                                <w:i/>
                                <w:iCs/>
                                <w:color w:val="auto"/>
                                <w:sz w:val="16"/>
                              </w:rPr>
                              <w:t xml:space="preserve"> :</w:t>
                            </w:r>
                            <w:r w:rsidRPr="000035D4">
                              <w:rPr>
                                <w:i/>
                                <w:iCs/>
                                <w:color w:val="auto"/>
                                <w:sz w:val="16"/>
                              </w:rPr>
                              <w:t xml:space="preserve"> réalisation Egis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C1D1F1" id="Zone de texte 1313894218" o:spid="_x0000_s1028" type="#_x0000_t202" style="position:absolute;left:0;text-align:left;margin-left:149.6pt;margin-top:9.4pt;width:191.05pt;height:29.85pt;z-index:251952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" filled="f" stroked="f" strokeweight=".5pt">
                <v:textbox>
                  <w:txbxContent>
                    <w:p w14:paraId="6E3F1335" w14:textId="63DB5DAE" w:rsidR="00201B9C" w:rsidRPr="000035D4" w:rsidRDefault="00201B9C" w:rsidP="00A265CC">
                      <w:pPr>
                        <w:rPr>
                          <w:i/>
                          <w:iCs/>
                          <w:color w:val="auto"/>
                          <w:sz w:val="16"/>
                        </w:rPr>
                      </w:pPr>
                      <w:r>
                        <w:rPr>
                          <w:i/>
                          <w:iCs/>
                          <w:color w:val="auto"/>
                          <w:sz w:val="16"/>
                        </w:rPr>
                        <w:t>Carte de contexte urbain</w:t>
                      </w:r>
                      <w:r w:rsidRPr="00A265CC">
                        <w:rPr>
                          <w:i/>
                          <w:iCs/>
                          <w:color w:val="auto"/>
                          <w:sz w:val="16"/>
                        </w:rPr>
                        <w:t xml:space="preserve"> :</w:t>
                      </w:r>
                      <w:r w:rsidRPr="000035D4">
                        <w:rPr>
                          <w:i/>
                          <w:iCs/>
                          <w:color w:val="auto"/>
                          <w:sz w:val="16"/>
                        </w:rPr>
                        <w:t xml:space="preserve"> réalisation Egis</w:t>
                      </w:r>
                    </w:p>
                  </w:txbxContent>
                </v:textbox>
                <w10:wrap anchorx="margin"/>
              </v:shape>
            </w:pict>
          </mc:Fallback>
        </mc:AlternateContent>
      </w:r>
    </w:p>
    <w:p w14:paraId="3A9EC768" w14:textId="6EE5029B" w:rsidR="00A265CC" w:rsidRDefault="00A265CC" w:rsidP="000A4440">
      <w:pPr>
        <w:rPr>
          <w:b/>
        </w:rPr>
      </w:pPr>
    </w:p>
    <w:p w14:paraId="30A065D3" w14:textId="5AF136A9" w:rsidR="00BF56D1" w:rsidRPr="00347C61" w:rsidRDefault="00BF56D1" w:rsidP="000A4440">
      <w:pPr>
        <w:rPr>
          <w:b/>
        </w:rPr>
      </w:pPr>
      <w:r w:rsidRPr="000035D4">
        <w:t xml:space="preserve">Le site est implanté au cœur d’un tissu urbain dense, principalement composé de zones résidentielles. Cependant, il se caractérise par une offre limitée de services de proximité immédiate, ce qui souligne l’importance d’intégrer des solutions adaptées pour répondre aux besoins des </w:t>
      </w:r>
      <w:r>
        <w:t>étudiants</w:t>
      </w:r>
      <w:r w:rsidRPr="000035D4">
        <w:t xml:space="preserve"> et renforcer l’attractivité du quartier.</w:t>
      </w:r>
    </w:p>
    <w:p w14:paraId="048726C9" w14:textId="77777777" w:rsidR="00B95F08" w:rsidRDefault="00B95F08" w:rsidP="00987D7F"/>
    <w:p w14:paraId="6096E27F" w14:textId="77777777" w:rsidR="00B95F08" w:rsidRDefault="00B95F08" w:rsidP="00987D7F"/>
    <w:p w14:paraId="54484AF9" w14:textId="77777777" w:rsidR="00B95F08" w:rsidRDefault="00B95F08" w:rsidP="00987D7F"/>
    <w:p w14:paraId="45BB7899" w14:textId="77777777" w:rsidR="00B95F08" w:rsidRDefault="00B95F08" w:rsidP="00987D7F"/>
    <w:p w14:paraId="23E3CC48" w14:textId="77777777" w:rsidR="00B95F08" w:rsidRDefault="00B95F08" w:rsidP="00987D7F"/>
    <w:p w14:paraId="11D8B5DB" w14:textId="77777777" w:rsidR="00B95F08" w:rsidRDefault="00B95F08" w:rsidP="00987D7F"/>
    <w:p w14:paraId="641DEEDF" w14:textId="77777777" w:rsidR="00B95F08" w:rsidRDefault="00B95F08" w:rsidP="00987D7F"/>
    <w:p w14:paraId="3281BA2B" w14:textId="77777777" w:rsidR="00B95F08" w:rsidRDefault="00B95F08" w:rsidP="00987D7F"/>
    <w:p w14:paraId="6079D170" w14:textId="77777777" w:rsidR="00D20FF1" w:rsidRDefault="00D20FF1" w:rsidP="00987D7F"/>
    <w:p w14:paraId="25F59C7C" w14:textId="2BC6FA8E" w:rsidR="00B95F08" w:rsidRDefault="00BF56D1" w:rsidP="000A4440">
      <w:r w:rsidRPr="00BF56D1">
        <w:t>Les abords du site présentent une combinaison d’éléments minéraux et végétaux</w:t>
      </w:r>
      <w:r w:rsidR="00B95F08">
        <w:t>, offrant un équilibre entre cadre bâti et espaces verts.</w:t>
      </w:r>
    </w:p>
    <w:p w14:paraId="29F40B1C" w14:textId="55A62193" w:rsidR="00B95F08" w:rsidRDefault="00B95F08" w:rsidP="00987D7F">
      <w:r>
        <w:rPr>
          <w:noProof/>
        </w:rPr>
        <mc:AlternateContent>
          <mc:Choice Requires="wpg">
            <w:drawing>
              <wp:anchor distT="0" distB="0" distL="114300" distR="114300" simplePos="0" relativeHeight="251960320" behindDoc="0" locked="0" layoutInCell="1" allowOverlap="1" wp14:anchorId="18951E6D" wp14:editId="059C97EC">
                <wp:simplePos x="0" y="0"/>
                <wp:positionH relativeFrom="column">
                  <wp:posOffset>578025</wp:posOffset>
                </wp:positionH>
                <wp:positionV relativeFrom="paragraph">
                  <wp:posOffset>52962</wp:posOffset>
                </wp:positionV>
                <wp:extent cx="4761865" cy="2359660"/>
                <wp:effectExtent l="0" t="0" r="635" b="2540"/>
                <wp:wrapNone/>
                <wp:docPr id="903671308" name="Groupe 3"/>
                <wp:cNvGraphicFramePr/>
                <a:graphic xmlns:a="http://schemas.openxmlformats.org/drawingml/2006/main">
                  <a:graphicData uri="http://schemas.microsoft.com/office/word/2010/wordprocessingGroup">
                    <wpg:wgp>
                      <wpg:cNvGrpSpPr/>
                      <wpg:grpSpPr>
                        <a:xfrm>
                          <a:off x="0" y="0"/>
                          <a:ext cx="4761865" cy="2359660"/>
                          <a:chOff x="0" y="0"/>
                          <a:chExt cx="4761865" cy="2359660"/>
                        </a:xfrm>
                      </wpg:grpSpPr>
                      <pic:pic xmlns:pic="http://schemas.openxmlformats.org/drawingml/2006/picture">
                        <pic:nvPicPr>
                          <pic:cNvPr id="643566152" name="Image 5" descr="Une image contenant carte, Photographie aérienne, Vue plongeante, Conception urbaine&#10;&#10;Description générée automatiquement">
                            <a:extLst>
                              <a:ext uri="{FF2B5EF4-FFF2-40B4-BE49-F238E27FC236}">
                                <a16:creationId xmlns:a16="http://schemas.microsoft.com/office/drawing/2014/main" id="{4CCBD3F8-DC8F-678B-0B58-EA3F4B37F979}"/>
                              </a:ext>
                            </a:extLst>
                          </pic:cNvPr>
                          <pic:cNvPicPr>
                            <a:picLocks noChangeAspect="1"/>
                          </pic:cNvPicPr>
                        </pic:nvPicPr>
                        <pic:blipFill>
                          <a:blip r:embed="rId32">
                            <a:extLst>
                              <a:ext uri="{BEBA8EAE-BF5A-486C-A8C5-ECC9F3942E4B}">
                                <a14:imgProps xmlns:a14="http://schemas.microsoft.com/office/drawing/2010/main">
                                  <a14:imgLayer r:embed="rId33">
                                    <a14:imgEffect>
                                      <a14:sharpenSoften amount="25000"/>
                                    </a14:imgEffect>
                                  </a14:imgLayer>
                                </a14:imgProps>
                              </a:ext>
                            </a:extLst>
                          </a:blip>
                          <a:stretch>
                            <a:fillRect/>
                          </a:stretch>
                        </pic:blipFill>
                        <pic:spPr>
                          <a:xfrm>
                            <a:off x="1828800" y="0"/>
                            <a:ext cx="2933065" cy="2359660"/>
                          </a:xfrm>
                          <a:prstGeom prst="rect">
                            <a:avLst/>
                          </a:prstGeom>
                        </pic:spPr>
                      </pic:pic>
                      <pic:pic xmlns:pic="http://schemas.openxmlformats.org/drawingml/2006/picture">
                        <pic:nvPicPr>
                          <pic:cNvPr id="1434317709" name="Graphique 8" descr="Marqueur">
                            <a:extLst>
                              <a:ext uri="{FF2B5EF4-FFF2-40B4-BE49-F238E27FC236}">
                                <a16:creationId xmlns:a16="http://schemas.microsoft.com/office/drawing/2014/main" id="{D6B2CE64-3702-75A0-32E6-94EC2945DF09}"/>
                              </a:ext>
                            </a:extLst>
                          </pic:cNvPr>
                          <pic:cNvPicPr>
                            <a:picLocks noChangeAspect="1"/>
                          </pic:cNvPicPr>
                        </pic:nvPicPr>
                        <pic:blipFill>
                          <a:blip r:embed="rId29" cstate="screen">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2937753" y="865762"/>
                            <a:ext cx="511810" cy="511810"/>
                          </a:xfrm>
                          <a:prstGeom prst="rect">
                            <a:avLst/>
                          </a:prstGeom>
                        </pic:spPr>
                      </pic:pic>
                      <pic:pic xmlns:pic="http://schemas.openxmlformats.org/drawingml/2006/picture">
                        <pic:nvPicPr>
                          <pic:cNvPr id="265247496" name="Image 2" descr="Une image contenant plein air, ciel, plante, arbre&#10;&#10;Description générée automatiquement">
                            <a:extLst>
                              <a:ext uri="{FF2B5EF4-FFF2-40B4-BE49-F238E27FC236}">
                                <a16:creationId xmlns:a16="http://schemas.microsoft.com/office/drawing/2014/main" id="{D92C970D-CA9B-258B-56D7-C572065056A8}"/>
                              </a:ext>
                            </a:extLst>
                          </pic:cNvPr>
                          <pic:cNvPicPr>
                            <a:picLocks noChangeAspect="1"/>
                          </pic:cNvPicPr>
                        </pic:nvPicPr>
                        <pic:blipFill>
                          <a:blip r:embed="rId34" cstate="screen">
                            <a:extLst>
                              <a:ext uri="{28A0092B-C50C-407E-A947-70E740481C1C}">
                                <a14:useLocalDpi xmlns:a14="http://schemas.microsoft.com/office/drawing/2010/main"/>
                              </a:ext>
                            </a:extLst>
                          </a:blip>
                          <a:stretch>
                            <a:fillRect/>
                          </a:stretch>
                        </pic:blipFill>
                        <pic:spPr>
                          <a:xfrm>
                            <a:off x="0" y="0"/>
                            <a:ext cx="1750695" cy="2334260"/>
                          </a:xfrm>
                          <a:prstGeom prst="rect">
                            <a:avLst/>
                          </a:prstGeom>
                        </pic:spPr>
                      </pic:pic>
                    </wpg:wg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17553107" id="Groupe 3" o:spid="_x0000_s1026" style="position:absolute;margin-left:45.5pt;margin-top:4.15pt;width:374.95pt;height:185.8pt;z-index:251960320" coordsize="47618,23596" o:gfxdata="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">
                <v:shape id="Image 5" o:spid="_x0000_s1027" type="#_x0000_t75" alt="Une image contenant carte, Photographie aérienne, Vue plongeante, Conception urbaine&#10;&#10;Description générée automatiquement" style="position:absolute;left:18288;width:29330;height:23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">
                  <v:imagedata r:id="rId35" o:title="Une image contenant carte, Photographie aérienne, Vue plongeante, Conception urbaine&#10;&#10;Description générée automatiquement"/>
                </v:shape>
                <v:shape id="Graphique 8" o:spid="_x0000_s1028" type="#_x0000_t75" alt="Marqueur" style="position:absolute;left:29377;top:8657;width:5118;height:5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">
                  <v:imagedata r:id="rId36" o:title="Marqueur"/>
                </v:shape>
                <v:shape id="Image 2" o:spid="_x0000_s1029" type="#_x0000_t75" alt="Une image contenant plein air, ciel, plante, arbre&#10;&#10;Description générée automatiquement" style="position:absolute;width:17506;height:233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">
                  <v:imagedata r:id="rId37" o:title="Une image contenant plein air, ciel, plante, arbre&#10;&#10;Description générée automatiquement"/>
                </v:shape>
              </v:group>
            </w:pict>
          </mc:Fallback>
        </mc:AlternateContent>
      </w:r>
    </w:p>
    <w:p w14:paraId="66E72512" w14:textId="1C786319" w:rsidR="00BF56D1" w:rsidRDefault="00BF56D1" w:rsidP="000A4440"/>
    <w:p w14:paraId="034C5964" w14:textId="77777777" w:rsidR="00B95F08" w:rsidRDefault="00B95F08" w:rsidP="000A4440"/>
    <w:p w14:paraId="3E1D4DF6" w14:textId="77777777" w:rsidR="00B95F08" w:rsidRDefault="00B95F08" w:rsidP="000A4440"/>
    <w:p w14:paraId="0CDAA4E5" w14:textId="77777777" w:rsidR="00B95F08" w:rsidRDefault="00B95F08" w:rsidP="000A4440"/>
    <w:p w14:paraId="57168A4E" w14:textId="77777777" w:rsidR="00B95F08" w:rsidRDefault="00B95F08" w:rsidP="000A4440"/>
    <w:p w14:paraId="28F8B7AC" w14:textId="77777777" w:rsidR="00B95F08" w:rsidRDefault="00B95F08" w:rsidP="000A4440"/>
    <w:p w14:paraId="4537ADA9" w14:textId="77777777" w:rsidR="00B95F08" w:rsidRDefault="00B95F08" w:rsidP="000A4440"/>
    <w:p w14:paraId="50B12ED0" w14:textId="77777777" w:rsidR="00B95F08" w:rsidRDefault="00B95F08" w:rsidP="000A4440"/>
    <w:p w14:paraId="1049379F" w14:textId="0AC17500" w:rsidR="00B95F08" w:rsidRDefault="00B95F08" w:rsidP="000A4440"/>
    <w:p w14:paraId="61999573" w14:textId="1ED8F8E7" w:rsidR="00B95F08" w:rsidRPr="000A4440" w:rsidRDefault="00B95F08" w:rsidP="000A4440">
      <w:r>
        <w:rPr>
          <w:b/>
          <w:noProof/>
        </w:rPr>
        <mc:AlternateContent>
          <mc:Choice Requires="wps">
            <w:drawing>
              <wp:anchor distT="0" distB="0" distL="114300" distR="114300" simplePos="0" relativeHeight="251962368" behindDoc="0" locked="0" layoutInCell="1" allowOverlap="1" wp14:anchorId="1E1E473D" wp14:editId="637CDB6D">
                <wp:simplePos x="0" y="0"/>
                <wp:positionH relativeFrom="margin">
                  <wp:posOffset>2081313</wp:posOffset>
                </wp:positionH>
                <wp:positionV relativeFrom="paragraph">
                  <wp:posOffset>43261</wp:posOffset>
                </wp:positionV>
                <wp:extent cx="2426443" cy="379378"/>
                <wp:effectExtent l="0" t="0" r="0" b="1905"/>
                <wp:wrapNone/>
                <wp:docPr id="1229559856" name="Zone de texte 1229559856"/>
                <wp:cNvGraphicFramePr/>
                <a:graphic xmlns:a="http://schemas.openxmlformats.org/drawingml/2006/main">
                  <a:graphicData uri="http://schemas.microsoft.com/office/word/2010/wordprocessingShape">
                    <wps:wsp>
                      <wps:cNvSpPr txBox="1"/>
                      <wps:spPr>
                        <a:xfrm>
                          <a:off x="0" y="0"/>
                          <a:ext cx="2426443" cy="379378"/>
                        </a:xfrm>
                        <a:prstGeom prst="rect">
                          <a:avLst/>
                        </a:prstGeom>
                        <a:noFill/>
                        <a:ln w="6350">
                          <a:noFill/>
                        </a:ln>
                      </wps:spPr>
                      <wps:txbx>
                        <w:txbxContent>
                          <w:p w14:paraId="4CE2845E" w14:textId="71A5BA05" w:rsidR="00201B9C" w:rsidRPr="000035D4" w:rsidRDefault="00201B9C" w:rsidP="00B95F08">
                            <w:pPr>
                              <w:rPr>
                                <w:i/>
                                <w:iCs/>
                                <w:color w:val="auto"/>
                                <w:sz w:val="16"/>
                              </w:rPr>
                            </w:pPr>
                            <w:r>
                              <w:rPr>
                                <w:i/>
                                <w:iCs/>
                                <w:color w:val="auto"/>
                                <w:sz w:val="16"/>
                              </w:rPr>
                              <w:t>Photo et carte abords</w:t>
                            </w:r>
                            <w:r w:rsidRPr="00A265CC">
                              <w:rPr>
                                <w:i/>
                                <w:iCs/>
                                <w:color w:val="auto"/>
                                <w:sz w:val="16"/>
                              </w:rPr>
                              <w:t xml:space="preserve"> :</w:t>
                            </w:r>
                            <w:r w:rsidRPr="000035D4">
                              <w:rPr>
                                <w:i/>
                                <w:iCs/>
                                <w:color w:val="auto"/>
                                <w:sz w:val="16"/>
                              </w:rPr>
                              <w:t xml:space="preserve"> réalisation Egis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1E473D" id="Zone de texte 1229559856" o:spid="_x0000_s1029" type="#_x0000_t202" style="position:absolute;left:0;text-align:left;margin-left:163.9pt;margin-top:3.4pt;width:191.05pt;height:29.85pt;z-index:251962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" filled="f" stroked="f" strokeweight=".5pt">
                <v:textbox>
                  <w:txbxContent>
                    <w:p w14:paraId="4CE2845E" w14:textId="71A5BA05" w:rsidR="00201B9C" w:rsidRPr="000035D4" w:rsidRDefault="00201B9C" w:rsidP="00B95F08">
                      <w:pPr>
                        <w:rPr>
                          <w:i/>
                          <w:iCs/>
                          <w:color w:val="auto"/>
                          <w:sz w:val="16"/>
                        </w:rPr>
                      </w:pPr>
                      <w:r>
                        <w:rPr>
                          <w:i/>
                          <w:iCs/>
                          <w:color w:val="auto"/>
                          <w:sz w:val="16"/>
                        </w:rPr>
                        <w:t>Photo et carte abords</w:t>
                      </w:r>
                      <w:r w:rsidRPr="00A265CC">
                        <w:rPr>
                          <w:i/>
                          <w:iCs/>
                          <w:color w:val="auto"/>
                          <w:sz w:val="16"/>
                        </w:rPr>
                        <w:t xml:space="preserve"> :</w:t>
                      </w:r>
                      <w:r w:rsidRPr="000035D4">
                        <w:rPr>
                          <w:i/>
                          <w:iCs/>
                          <w:color w:val="auto"/>
                          <w:sz w:val="16"/>
                        </w:rPr>
                        <w:t xml:space="preserve"> réalisation Egis</w:t>
                      </w:r>
                    </w:p>
                  </w:txbxContent>
                </v:textbox>
                <w10:wrap anchorx="margin"/>
              </v:shape>
            </w:pict>
          </mc:Fallback>
        </mc:AlternateContent>
      </w:r>
    </w:p>
    <w:p w14:paraId="21A1C92E" w14:textId="50626BDC" w:rsidR="00987D7F" w:rsidRDefault="00221788" w:rsidP="005B4846">
      <w:pPr>
        <w:pStyle w:val="Titre2"/>
      </w:pPr>
      <w:bookmarkStart w:id="212" w:name="_Toc183624409"/>
      <w:bookmarkStart w:id="213" w:name="_Toc201156417"/>
      <w:bookmarkEnd w:id="212"/>
      <w:r>
        <w:t xml:space="preserve">Desserte </w:t>
      </w:r>
      <w:r w:rsidR="00BB4720">
        <w:t>et Accessibilit</w:t>
      </w:r>
      <w:r w:rsidR="009A2ABE">
        <w:t>é</w:t>
      </w:r>
      <w:bookmarkEnd w:id="213"/>
    </w:p>
    <w:p w14:paraId="6DC2C4E8" w14:textId="3D3037F6" w:rsidR="00425CC7" w:rsidRDefault="004A054C" w:rsidP="00425CC7">
      <w:r>
        <w:rPr>
          <w:noProof/>
        </w:rPr>
        <w:drawing>
          <wp:anchor distT="0" distB="0" distL="114300" distR="114300" simplePos="0" relativeHeight="251963392" behindDoc="0" locked="0" layoutInCell="1" allowOverlap="1" wp14:anchorId="2376523F" wp14:editId="47FAC242">
            <wp:simplePos x="0" y="0"/>
            <wp:positionH relativeFrom="margin">
              <wp:align>center</wp:align>
            </wp:positionH>
            <wp:positionV relativeFrom="paragraph">
              <wp:posOffset>7188</wp:posOffset>
            </wp:positionV>
            <wp:extent cx="4532630" cy="3491865"/>
            <wp:effectExtent l="0" t="0" r="1270" b="0"/>
            <wp:wrapSquare wrapText="bothSides"/>
            <wp:docPr id="1488505685" name="Image 1" descr="Une image contenant diagramme,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505685" name="Image 1" descr="Une image contenant diagramme, texte, carte&#10;&#10;Description générée automatiquement"/>
                    <pic:cNvPicPr/>
                  </pic:nvPicPr>
                  <pic:blipFill rotWithShape="1">
                    <a:blip r:embed="rId38"/>
                    <a:srcRect b="1617"/>
                    <a:stretch/>
                  </pic:blipFill>
                  <pic:spPr bwMode="auto">
                    <a:xfrm>
                      <a:off x="0" y="0"/>
                      <a:ext cx="4532630" cy="34922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CAA9C9" w14:textId="0AE2AE1B" w:rsidR="00187410" w:rsidRDefault="00187410" w:rsidP="00425CC7"/>
    <w:p w14:paraId="5189CB4E" w14:textId="77777777" w:rsidR="00187410" w:rsidRDefault="00187410" w:rsidP="00425CC7"/>
    <w:p w14:paraId="4632B04B" w14:textId="77777777" w:rsidR="00187410" w:rsidRDefault="00187410" w:rsidP="00425CC7"/>
    <w:p w14:paraId="0C61A2EA" w14:textId="77777777" w:rsidR="00187410" w:rsidRDefault="00187410" w:rsidP="00425CC7"/>
    <w:p w14:paraId="0D13067A" w14:textId="77777777" w:rsidR="00187410" w:rsidRDefault="00187410" w:rsidP="00425CC7"/>
    <w:p w14:paraId="5A17A409" w14:textId="77777777" w:rsidR="00187410" w:rsidRDefault="00187410" w:rsidP="00425CC7"/>
    <w:p w14:paraId="7BFB05CC" w14:textId="77777777" w:rsidR="00187410" w:rsidRDefault="00187410" w:rsidP="00425CC7"/>
    <w:p w14:paraId="56CE03DC" w14:textId="77777777" w:rsidR="00187410" w:rsidRDefault="00187410" w:rsidP="00425CC7"/>
    <w:p w14:paraId="74972C08" w14:textId="77777777" w:rsidR="00187410" w:rsidRDefault="00187410" w:rsidP="00425CC7"/>
    <w:p w14:paraId="41ED8CA5" w14:textId="77777777" w:rsidR="00187410" w:rsidRDefault="00187410" w:rsidP="00425CC7"/>
    <w:p w14:paraId="70A19B16" w14:textId="77777777" w:rsidR="00187410" w:rsidRDefault="00187410" w:rsidP="00425CC7"/>
    <w:p w14:paraId="25A6F08E" w14:textId="77777777" w:rsidR="00187410" w:rsidRDefault="00187410" w:rsidP="00425CC7"/>
    <w:p w14:paraId="1E00A346" w14:textId="77777777" w:rsidR="00187410" w:rsidRDefault="00187410" w:rsidP="00425CC7"/>
    <w:p w14:paraId="2C90493B" w14:textId="77777777" w:rsidR="00187410" w:rsidRPr="00425CC7" w:rsidRDefault="00187410" w:rsidP="000035D4"/>
    <w:p w14:paraId="32E28D45" w14:textId="3DFB55A5" w:rsidR="00110A3B" w:rsidRPr="003A345C" w:rsidRDefault="00731537" w:rsidP="003A345C">
      <w:r>
        <w:rPr>
          <w:noProof/>
        </w:rPr>
        <mc:AlternateContent>
          <mc:Choice Requires="wps">
            <w:drawing>
              <wp:anchor distT="0" distB="0" distL="114300" distR="114300" simplePos="0" relativeHeight="251879424" behindDoc="0" locked="0" layoutInCell="1" allowOverlap="1" wp14:anchorId="3EC6F0E3" wp14:editId="125AE5CD">
                <wp:simplePos x="0" y="0"/>
                <wp:positionH relativeFrom="column">
                  <wp:posOffset>1376045</wp:posOffset>
                </wp:positionH>
                <wp:positionV relativeFrom="paragraph">
                  <wp:posOffset>3041650</wp:posOffset>
                </wp:positionV>
                <wp:extent cx="1276350" cy="228600"/>
                <wp:effectExtent l="0" t="0" r="0" b="0"/>
                <wp:wrapNone/>
                <wp:docPr id="694" name="Zone de texte 694"/>
                <wp:cNvGraphicFramePr/>
                <a:graphic xmlns:a="http://schemas.openxmlformats.org/drawingml/2006/main">
                  <a:graphicData uri="http://schemas.microsoft.com/office/word/2010/wordprocessingShape">
                    <wps:wsp>
                      <wps:cNvSpPr txBox="1"/>
                      <wps:spPr>
                        <a:xfrm>
                          <a:off x="0" y="0"/>
                          <a:ext cx="1276350" cy="228600"/>
                        </a:xfrm>
                        <a:prstGeom prst="rect">
                          <a:avLst/>
                        </a:prstGeom>
                        <a:solidFill>
                          <a:schemeClr val="bg1"/>
                        </a:solidFill>
                        <a:ln w="6350">
                          <a:noFill/>
                        </a:ln>
                      </wps:spPr>
                      <wps:txbx>
                        <w:txbxContent>
                          <w:p w14:paraId="63AE5AEE" w14:textId="4B8604B3" w:rsidR="00201B9C" w:rsidRPr="00731537" w:rsidRDefault="00201B9C" w:rsidP="00731537">
                            <w:pPr>
                              <w:spacing w:before="0" w:after="0"/>
                              <w:rPr>
                                <w:color w:val="C00000"/>
                              </w:rPr>
                            </w:pPr>
                            <w:r w:rsidRPr="00731537">
                              <w:rPr>
                                <w:color w:val="C00000"/>
                              </w:rPr>
                              <w:t>Faculté de médecine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EC6F0E3" id="Zone de texte 694" o:spid="_x0000_s1030" type="#_x0000_t202" style="position:absolute;left:0;text-align:left;margin-left:108.35pt;margin-top:239.5pt;width:100.5pt;height:18pt;z-index:251879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" fillcolor="white [3212]" stroked="f" strokeweight=".5pt">
                <v:textbox>
                  <w:txbxContent>
                    <w:p w14:paraId="63AE5AEE" w14:textId="4B8604B3" w:rsidR="00201B9C" w:rsidRPr="00731537" w:rsidRDefault="00201B9C" w:rsidP="00731537">
                      <w:pPr>
                        <w:spacing w:before="0" w:after="0"/>
                        <w:rPr>
                          <w:color w:val="C00000"/>
                        </w:rPr>
                      </w:pPr>
                      <w:r w:rsidRPr="00731537">
                        <w:rPr>
                          <w:color w:val="C00000"/>
                        </w:rPr>
                        <w:t>Faculté de médecine</w:t>
                      </w:r>
                    </w:p>
                  </w:txbxContent>
                </v:textbox>
              </v:shape>
            </w:pict>
          </mc:Fallback>
        </mc:AlternateContent>
      </w:r>
      <w:r>
        <w:rPr>
          <w:noProof/>
        </w:rPr>
        <mc:AlternateContent>
          <mc:Choice Requires="wps">
            <w:drawing>
              <wp:anchor distT="0" distB="0" distL="114300" distR="114300" simplePos="0" relativeHeight="251878400" behindDoc="0" locked="0" layoutInCell="1" allowOverlap="1" wp14:anchorId="5C4C674F" wp14:editId="006DE0EF">
                <wp:simplePos x="0" y="0"/>
                <wp:positionH relativeFrom="column">
                  <wp:posOffset>1880870</wp:posOffset>
                </wp:positionH>
                <wp:positionV relativeFrom="paragraph">
                  <wp:posOffset>2994025</wp:posOffset>
                </wp:positionV>
                <wp:extent cx="828675" cy="152400"/>
                <wp:effectExtent l="0" t="0" r="9525" b="0"/>
                <wp:wrapNone/>
                <wp:docPr id="695" name="Rectangle 695"/>
                <wp:cNvGraphicFramePr/>
                <a:graphic xmlns:a="http://schemas.openxmlformats.org/drawingml/2006/main">
                  <a:graphicData uri="http://schemas.microsoft.com/office/word/2010/wordprocessingShape">
                    <wps:wsp>
                      <wps:cNvSpPr/>
                      <wps:spPr>
                        <a:xfrm>
                          <a:off x="0" y="0"/>
                          <a:ext cx="828675" cy="152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138C2286" id="Rectangle 695" o:spid="_x0000_s1026" style="position:absolute;margin-left:148.1pt;margin-top:235.75pt;width:65.25pt;height:12pt;z-index:251878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" fillcolor="white [3212]" stroked="f" strokeweight="2pt"/>
            </w:pict>
          </mc:Fallback>
        </mc:AlternateContent>
      </w:r>
      <w:r w:rsidR="00DB756A">
        <w:t>L</w:t>
      </w:r>
      <w:r w:rsidR="00187410">
        <w:t xml:space="preserve">e site </w:t>
      </w:r>
      <w:r w:rsidR="003A345C">
        <w:t xml:space="preserve">se trouve </w:t>
      </w:r>
      <w:r w:rsidR="00187410">
        <w:t xml:space="preserve">Au nord de la Ville de Marseille. </w:t>
      </w:r>
      <w:r w:rsidR="004D307B" w:rsidRPr="003A345C">
        <w:t>En transports en commun</w:t>
      </w:r>
      <w:r w:rsidR="003A345C">
        <w:t>,</w:t>
      </w:r>
      <w:r w:rsidR="004D307B" w:rsidRPr="003A345C">
        <w:t xml:space="preserve"> le site est </w:t>
      </w:r>
      <w:r w:rsidR="004D307B" w:rsidRPr="003A345C">
        <w:rPr>
          <w:b/>
          <w:bCs/>
        </w:rPr>
        <w:t>desservi</w:t>
      </w:r>
      <w:r w:rsidR="00187410">
        <w:rPr>
          <w:b/>
          <w:bCs/>
        </w:rPr>
        <w:t xml:space="preserve"> </w:t>
      </w:r>
      <w:r w:rsidR="004A054C">
        <w:rPr>
          <w:b/>
          <w:bCs/>
        </w:rPr>
        <w:t xml:space="preserve">par </w:t>
      </w:r>
      <w:r w:rsidR="004A054C" w:rsidRPr="003A345C">
        <w:rPr>
          <w:b/>
          <w:bCs/>
        </w:rPr>
        <w:t>:</w:t>
      </w:r>
    </w:p>
    <w:p w14:paraId="38526B68" w14:textId="30047F75" w:rsidR="003A345C" w:rsidRDefault="003A345C" w:rsidP="003A345C">
      <w:pPr>
        <w:pStyle w:val="Puces1"/>
      </w:pPr>
      <w:r w:rsidRPr="003A345C">
        <w:t xml:space="preserve">La ligne </w:t>
      </w:r>
      <w:r w:rsidR="00187410">
        <w:t xml:space="preserve">BHNS B3 </w:t>
      </w:r>
      <w:r w:rsidR="004A054C">
        <w:t>via l’arrêt</w:t>
      </w:r>
      <w:r w:rsidR="00187410">
        <w:t xml:space="preserve"> </w:t>
      </w:r>
      <w:r w:rsidR="004A054C">
        <w:t>de</w:t>
      </w:r>
      <w:r w:rsidR="00187410">
        <w:t xml:space="preserve"> </w:t>
      </w:r>
      <w:r w:rsidR="00C33C68">
        <w:t xml:space="preserve">St </w:t>
      </w:r>
      <w:r w:rsidR="004A054C">
        <w:t>Jérôme Parking Relais</w:t>
      </w:r>
      <w:r w:rsidR="00347C61">
        <w:t>.</w:t>
      </w:r>
    </w:p>
    <w:p w14:paraId="7601B53E" w14:textId="0D88A154" w:rsidR="004A054C" w:rsidRDefault="004A054C" w:rsidP="003A345C">
      <w:pPr>
        <w:pStyle w:val="Puces1"/>
      </w:pPr>
      <w:r>
        <w:t>La ligne du bus 32 via l’arrêt St Jérôme IUT.</w:t>
      </w:r>
    </w:p>
    <w:p w14:paraId="4AC1BE3B" w14:textId="77777777" w:rsidR="004A054C" w:rsidRDefault="004A054C" w:rsidP="00D96CED">
      <w:pPr>
        <w:pStyle w:val="Puces1"/>
        <w:numPr>
          <w:ilvl w:val="0"/>
          <w:numId w:val="0"/>
        </w:numPr>
        <w:ind w:left="567"/>
      </w:pPr>
    </w:p>
    <w:p w14:paraId="59E8FF7B" w14:textId="77777777" w:rsidR="00340635" w:rsidRDefault="00340635" w:rsidP="00D96CED">
      <w:pPr>
        <w:pStyle w:val="Puces1"/>
        <w:numPr>
          <w:ilvl w:val="0"/>
          <w:numId w:val="0"/>
        </w:numPr>
        <w:ind w:left="567"/>
      </w:pPr>
    </w:p>
    <w:p w14:paraId="25F7BDB0" w14:textId="77777777" w:rsidR="00340635" w:rsidRDefault="00340635" w:rsidP="000035D4">
      <w:pPr>
        <w:pStyle w:val="Puces1"/>
        <w:numPr>
          <w:ilvl w:val="0"/>
          <w:numId w:val="0"/>
        </w:numPr>
        <w:ind w:left="567"/>
      </w:pPr>
    </w:p>
    <w:p w14:paraId="63C23407" w14:textId="77777777" w:rsidR="00356037" w:rsidRPr="003A345C" w:rsidRDefault="00356037" w:rsidP="000035D4">
      <w:pPr>
        <w:pStyle w:val="Puces1"/>
        <w:numPr>
          <w:ilvl w:val="0"/>
          <w:numId w:val="0"/>
        </w:numPr>
        <w:ind w:left="567"/>
      </w:pPr>
    </w:p>
    <w:p w14:paraId="56FD93BF" w14:textId="54924C20" w:rsidR="003A345C" w:rsidRDefault="00614522" w:rsidP="00BB4720">
      <w:pPr>
        <w:pStyle w:val="soustitrecouv"/>
      </w:pPr>
      <w:r>
        <w:t xml:space="preserve">Accès </w:t>
      </w:r>
      <w:r w:rsidR="00340635">
        <w:t>au site</w:t>
      </w:r>
    </w:p>
    <w:p w14:paraId="4156C5F6" w14:textId="10CE45AE" w:rsidR="00F047F9" w:rsidRDefault="00340635" w:rsidP="000A4440">
      <w:r>
        <w:rPr>
          <w:noProof/>
        </w:rPr>
        <w:drawing>
          <wp:inline distT="0" distB="0" distL="0" distR="0" wp14:anchorId="5453EA1E" wp14:editId="02CF19A3">
            <wp:extent cx="5760085" cy="3890010"/>
            <wp:effectExtent l="0" t="0" r="0" b="0"/>
            <wp:docPr id="1705806784" name="Image 1" descr="Une image contenant carte, Plan, Conception urbaine,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806784" name="Image 1" descr="Une image contenant carte, Plan, Conception urbaine, texte&#10;&#10;Description générée automatiquement"/>
                    <pic:cNvPicPr/>
                  </pic:nvPicPr>
                  <pic:blipFill>
                    <a:blip r:embed="rId39"/>
                    <a:stretch>
                      <a:fillRect/>
                    </a:stretch>
                  </pic:blipFill>
                  <pic:spPr>
                    <a:xfrm>
                      <a:off x="0" y="0"/>
                      <a:ext cx="5760085" cy="3890010"/>
                    </a:xfrm>
                    <a:prstGeom prst="rect">
                      <a:avLst/>
                    </a:prstGeom>
                  </pic:spPr>
                </pic:pic>
              </a:graphicData>
            </a:graphic>
          </wp:inline>
        </w:drawing>
      </w:r>
    </w:p>
    <w:p w14:paraId="77F3240C" w14:textId="0AE4A78F" w:rsidR="006177CC" w:rsidRDefault="006177CC" w:rsidP="000A4440">
      <w:r w:rsidRPr="006177CC">
        <w:t xml:space="preserve">Le site bénéficie d’une accessibilité optimisée avec des accès pour les véhicules disponibles aussi bien depuis le sud que le nord du bâtiment. Par ailleurs, un accès principal dédié aux piétons, situé à l’ouest, mène directement à la zone de stationnement, </w:t>
      </w:r>
      <w:r>
        <w:t>offrant</w:t>
      </w:r>
      <w:r w:rsidRPr="006177CC">
        <w:t xml:space="preserve"> une liaison pratique et fluide pour les usagers.</w:t>
      </w:r>
    </w:p>
    <w:p w14:paraId="317208F9" w14:textId="08000D3C" w:rsidR="00DF2F1B" w:rsidRPr="00190282" w:rsidRDefault="00DF2F1B" w:rsidP="000A4440">
      <w:r w:rsidRPr="00DF2F1B">
        <w:t>Les usagers piétons accèdent au site par un accès immédiatement situé devant la future maison de l’étudiant.</w:t>
      </w:r>
    </w:p>
    <w:p w14:paraId="7F0C262A" w14:textId="1C03A1D1" w:rsidR="002E6675" w:rsidRDefault="002E6675">
      <w:pPr>
        <w:widowControl/>
        <w:spacing w:before="0" w:after="0" w:line="240" w:lineRule="auto"/>
        <w:jc w:val="left"/>
      </w:pPr>
      <w:r>
        <w:br w:type="page"/>
      </w:r>
    </w:p>
    <w:p w14:paraId="6725233C" w14:textId="5B32165E" w:rsidR="00445596" w:rsidRDefault="002E6675" w:rsidP="00445596">
      <w:pPr>
        <w:pStyle w:val="Titre2"/>
      </w:pPr>
      <w:bookmarkStart w:id="214" w:name="_Toc201156418"/>
      <w:r>
        <w:lastRenderedPageBreak/>
        <w:t>Contraintes réglementaires</w:t>
      </w:r>
      <w:bookmarkEnd w:id="214"/>
    </w:p>
    <w:p w14:paraId="5E3252B0" w14:textId="2D689BB0" w:rsidR="002E6675" w:rsidRPr="002E6675" w:rsidRDefault="00347C61" w:rsidP="002E6675">
      <w:pPr>
        <w:pStyle w:val="soustitrecouv"/>
      </w:pPr>
      <w:r>
        <w:t>Règles d’urbanisme</w:t>
      </w:r>
    </w:p>
    <w:p w14:paraId="6C2AA838" w14:textId="55F2AD40" w:rsidR="002E6675" w:rsidRDefault="00D00796" w:rsidP="002E6675">
      <w:r w:rsidRPr="00077220">
        <w:rPr>
          <w:noProof/>
        </w:rPr>
        <mc:AlternateContent>
          <mc:Choice Requires="wpg">
            <w:drawing>
              <wp:anchor distT="0" distB="0" distL="114300" distR="114300" simplePos="0" relativeHeight="251969536" behindDoc="0" locked="0" layoutInCell="1" allowOverlap="1" wp14:anchorId="6E2BBD14" wp14:editId="32DA4349">
                <wp:simplePos x="0" y="0"/>
                <wp:positionH relativeFrom="margin">
                  <wp:posOffset>4014935</wp:posOffset>
                </wp:positionH>
                <wp:positionV relativeFrom="paragraph">
                  <wp:posOffset>23713</wp:posOffset>
                </wp:positionV>
                <wp:extent cx="1583673" cy="2802497"/>
                <wp:effectExtent l="0" t="0" r="0" b="0"/>
                <wp:wrapSquare wrapText="bothSides"/>
                <wp:docPr id="1260170069" name="Groupe 3"/>
                <wp:cNvGraphicFramePr/>
                <a:graphic xmlns:a="http://schemas.openxmlformats.org/drawingml/2006/main">
                  <a:graphicData uri="http://schemas.microsoft.com/office/word/2010/wordprocessingGroup">
                    <wpg:wgp>
                      <wpg:cNvGrpSpPr/>
                      <wpg:grpSpPr>
                        <a:xfrm>
                          <a:off x="0" y="0"/>
                          <a:ext cx="1583673" cy="2802497"/>
                          <a:chOff x="0" y="0"/>
                          <a:chExt cx="2089417" cy="3603209"/>
                        </a:xfrm>
                      </wpg:grpSpPr>
                      <pic:pic xmlns:pic="http://schemas.openxmlformats.org/drawingml/2006/picture">
                        <pic:nvPicPr>
                          <pic:cNvPr id="426372411" name="Image 426372411" descr="Une image contenant texte, capture d’écran, diagramme, conception&#10;&#10;Description générée automatiquement"/>
                          <pic:cNvPicPr>
                            <a:picLocks noChangeAspect="1"/>
                          </pic:cNvPicPr>
                        </pic:nvPicPr>
                        <pic:blipFill>
                          <a:blip r:embed="rId40"/>
                          <a:srcRect r="18450"/>
                          <a:stretch/>
                        </pic:blipFill>
                        <pic:spPr>
                          <a:xfrm>
                            <a:off x="242264" y="1840449"/>
                            <a:ext cx="1847153" cy="1762760"/>
                          </a:xfrm>
                          <a:prstGeom prst="rect">
                            <a:avLst/>
                          </a:prstGeom>
                        </pic:spPr>
                      </pic:pic>
                      <pic:pic xmlns:pic="http://schemas.openxmlformats.org/drawingml/2006/picture">
                        <pic:nvPicPr>
                          <pic:cNvPr id="887811126" name="Image 887811126" descr="Une image contenant croquis, diagramme, dessin, art&#10;&#10;Description générée automatiquement"/>
                          <pic:cNvPicPr>
                            <a:picLocks noChangeAspect="1"/>
                          </pic:cNvPicPr>
                        </pic:nvPicPr>
                        <pic:blipFill>
                          <a:blip r:embed="rId41"/>
                          <a:srcRect l="20999"/>
                          <a:stretch/>
                        </pic:blipFill>
                        <pic:spPr>
                          <a:xfrm>
                            <a:off x="0" y="0"/>
                            <a:ext cx="2089417" cy="1875155"/>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6ECCDE99" id="Groupe 3" o:spid="_x0000_s1026" style="position:absolute;margin-left:316.15pt;margin-top:1.85pt;width:124.7pt;height:220.65pt;z-index:251969536;mso-position-horizontal-relative:margin;mso-width-relative:margin;mso-height-relative:margin" coordsize="20894,36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">
                <v:shape id="Image 426372411" o:spid="_x0000_s1027" type="#_x0000_t75" alt="Une image contenant texte, capture d’écran, diagramme, conception&#10;&#10;Description générée automatiquement" style="position:absolute;left:2422;top:18404;width:18472;height:17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">
                  <v:imagedata r:id="rId42" o:title="Une image contenant texte, capture d’écran, diagramme, conception&#10;&#10;Description générée automatiquement" cropright="12091f"/>
                </v:shape>
                <v:shape id="Image 887811126" o:spid="_x0000_s1028" type="#_x0000_t75" alt="Une image contenant croquis, diagramme, dessin, art&#10;&#10;Description générée automatiquement" style="position:absolute;width:20894;height:18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">
                  <v:imagedata r:id="rId43" o:title="Une image contenant croquis, diagramme, dessin, art&#10;&#10;Description générée automatiquement" cropleft="13762f"/>
                </v:shape>
                <w10:wrap type="square" anchorx="margin"/>
              </v:group>
            </w:pict>
          </mc:Fallback>
        </mc:AlternateContent>
      </w:r>
      <w:r w:rsidR="002E6675" w:rsidRPr="002E6675">
        <w:t xml:space="preserve">Le site est situé </w:t>
      </w:r>
      <w:r w:rsidR="002E6675" w:rsidRPr="002E6675">
        <w:rPr>
          <w:b/>
          <w:bCs/>
        </w:rPr>
        <w:t xml:space="preserve">en Zone </w:t>
      </w:r>
      <w:r>
        <w:rPr>
          <w:b/>
          <w:bCs/>
        </w:rPr>
        <w:t>UQM2</w:t>
      </w:r>
      <w:r w:rsidR="002E6675" w:rsidRPr="002E6675">
        <w:rPr>
          <w:b/>
          <w:bCs/>
        </w:rPr>
        <w:t xml:space="preserve">. </w:t>
      </w:r>
      <w:r>
        <w:t>La zone</w:t>
      </w:r>
      <w:r w:rsidR="002E6675" w:rsidRPr="002E6675">
        <w:t xml:space="preserve"> correspond aux secteurs dédiés principalement </w:t>
      </w:r>
      <w:r w:rsidRPr="00D00796">
        <w:t>au développement et au fonctionnement d’équipements</w:t>
      </w:r>
      <w:r>
        <w:t xml:space="preserve"> d’envergure métropolitaine (hôpitaux, universités...)</w:t>
      </w:r>
      <w:r w:rsidRPr="00D00796">
        <w:t>.</w:t>
      </w:r>
      <w:r w:rsidR="002E6675" w:rsidRPr="002E6675">
        <w:t xml:space="preserve"> Le règlement est adapté aux besoins spécifiques de ces équipements.</w:t>
      </w:r>
    </w:p>
    <w:p w14:paraId="666FB404" w14:textId="50BE9DCD" w:rsidR="00077220" w:rsidRDefault="00D00796" w:rsidP="002E6675">
      <w:pPr>
        <w:rPr>
          <w:noProof/>
        </w:rPr>
      </w:pPr>
      <w:r>
        <w:rPr>
          <w:noProof/>
        </w:rPr>
        <mc:AlternateContent>
          <mc:Choice Requires="wps">
            <w:drawing>
              <wp:anchor distT="0" distB="0" distL="114300" distR="114300" simplePos="0" relativeHeight="251970560" behindDoc="0" locked="0" layoutInCell="1" allowOverlap="1" wp14:anchorId="0133A811" wp14:editId="40915B56">
                <wp:simplePos x="0" y="0"/>
                <wp:positionH relativeFrom="column">
                  <wp:posOffset>2890520</wp:posOffset>
                </wp:positionH>
                <wp:positionV relativeFrom="paragraph">
                  <wp:posOffset>63606</wp:posOffset>
                </wp:positionV>
                <wp:extent cx="905510" cy="413385"/>
                <wp:effectExtent l="0" t="0" r="1094740" b="62865"/>
                <wp:wrapNone/>
                <wp:docPr id="121" name="Légende encadrée 2 121"/>
                <wp:cNvGraphicFramePr/>
                <a:graphic xmlns:a="http://schemas.openxmlformats.org/drawingml/2006/main">
                  <a:graphicData uri="http://schemas.microsoft.com/office/word/2010/wordprocessingShape">
                    <wps:wsp>
                      <wps:cNvSpPr/>
                      <wps:spPr>
                        <a:xfrm flipH="1">
                          <a:off x="0" y="0"/>
                          <a:ext cx="905510" cy="413385"/>
                        </a:xfrm>
                        <a:prstGeom prst="borderCallout2">
                          <a:avLst>
                            <a:gd name="adj1" fmla="val 18750"/>
                            <a:gd name="adj2" fmla="val -8333"/>
                            <a:gd name="adj3" fmla="val 18750"/>
                            <a:gd name="adj4" fmla="val -16667"/>
                            <a:gd name="adj5" fmla="val 107892"/>
                            <a:gd name="adj6" fmla="val -116320"/>
                          </a:avLst>
                        </a:prstGeom>
                        <a:ln w="6350"/>
                      </wps:spPr>
                      <wps:style>
                        <a:lnRef idx="2">
                          <a:schemeClr val="dk1"/>
                        </a:lnRef>
                        <a:fillRef idx="1">
                          <a:schemeClr val="lt1"/>
                        </a:fillRef>
                        <a:effectRef idx="0">
                          <a:schemeClr val="dk1"/>
                        </a:effectRef>
                        <a:fontRef idx="minor">
                          <a:schemeClr val="dk1"/>
                        </a:fontRef>
                      </wps:style>
                      <wps:txbx>
                        <w:txbxContent>
                          <w:p w14:paraId="2D8EC8EB" w14:textId="11983D66" w:rsidR="00201B9C" w:rsidRPr="0041094F" w:rsidRDefault="00201B9C" w:rsidP="00117AC0">
                            <w:pPr>
                              <w:spacing w:before="0" w:after="0"/>
                              <w:jc w:val="center"/>
                              <w:rPr>
                                <w:color w:val="auto"/>
                                <w:sz w:val="16"/>
                              </w:rPr>
                            </w:pPr>
                            <w:r>
                              <w:rPr>
                                <w:color w:val="auto"/>
                                <w:sz w:val="16"/>
                              </w:rPr>
                              <w:t>Site projet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0133A811"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égende encadrée 2 121" o:spid="_x0000_s1031" type="#_x0000_t48" style="position:absolute;left:0;text-align:left;margin-left:227.6pt;margin-top:5pt;width:71.3pt;height:32.55pt;flip:x;z-index:251970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" adj="-25125,23305" fillcolor="white [3201]" strokecolor="black [3200]" strokeweight=".5pt">
                <v:textbox>
                  <w:txbxContent>
                    <w:p w14:paraId="2D8EC8EB" w14:textId="11983D66" w:rsidR="00201B9C" w:rsidRPr="0041094F" w:rsidRDefault="00201B9C" w:rsidP="00117AC0">
                      <w:pPr>
                        <w:spacing w:before="0" w:after="0"/>
                        <w:jc w:val="center"/>
                        <w:rPr>
                          <w:color w:val="auto"/>
                          <w:sz w:val="16"/>
                        </w:rPr>
                      </w:pPr>
                      <w:r>
                        <w:rPr>
                          <w:color w:val="auto"/>
                          <w:sz w:val="16"/>
                        </w:rPr>
                        <w:t>Site projet</w:t>
                      </w:r>
                    </w:p>
                  </w:txbxContent>
                </v:textbox>
                <o:callout v:ext="edit" minusy="t"/>
              </v:shape>
            </w:pict>
          </mc:Fallback>
        </mc:AlternateContent>
      </w:r>
    </w:p>
    <w:p w14:paraId="0A3B9608" w14:textId="77777777" w:rsidR="00092A72" w:rsidRPr="002E6675" w:rsidRDefault="00092A72" w:rsidP="002E6675">
      <w:pPr>
        <w:rPr>
          <w:noProof/>
        </w:rPr>
      </w:pPr>
    </w:p>
    <w:p w14:paraId="3704D6ED" w14:textId="7EF0B424" w:rsidR="00117AC0" w:rsidRDefault="00117AC0" w:rsidP="002E6675">
      <w:pPr>
        <w:pStyle w:val="soustitrecouv"/>
      </w:pPr>
      <w:r>
        <w:t>PLU</w:t>
      </w:r>
    </w:p>
    <w:p w14:paraId="7365238C" w14:textId="47A90CF4" w:rsidR="00117AC0" w:rsidRDefault="00117AC0" w:rsidP="002E6675">
      <w:pPr>
        <w:pStyle w:val="soustitrecouv"/>
        <w:rPr>
          <w:color w:val="000000"/>
          <w:sz w:val="20"/>
          <w:szCs w:val="24"/>
          <w:shd w:val="clear" w:color="auto" w:fill="auto"/>
        </w:rPr>
      </w:pPr>
      <w:r w:rsidRPr="00117AC0">
        <w:rPr>
          <w:color w:val="000000"/>
          <w:sz w:val="20"/>
          <w:szCs w:val="24"/>
          <w:shd w:val="clear" w:color="auto" w:fill="auto"/>
        </w:rPr>
        <w:t>Le seul article impactant directement le futur projet concerne l’aspect extérieur des constructions</w:t>
      </w:r>
      <w:r>
        <w:rPr>
          <w:color w:val="000000"/>
          <w:sz w:val="20"/>
          <w:szCs w:val="24"/>
          <w:shd w:val="clear" w:color="auto" w:fill="auto"/>
        </w:rPr>
        <w:t>.</w:t>
      </w:r>
    </w:p>
    <w:p w14:paraId="3DE474DE" w14:textId="151F33DD" w:rsidR="00117AC0" w:rsidRDefault="00117AC0" w:rsidP="00117AC0">
      <w:pPr>
        <w:pStyle w:val="soustitrecouv"/>
        <w:spacing w:after="0"/>
        <w:rPr>
          <w:b/>
          <w:color w:val="000000"/>
          <w:sz w:val="20"/>
          <w:szCs w:val="24"/>
          <w:shd w:val="clear" w:color="auto" w:fill="auto"/>
        </w:rPr>
      </w:pPr>
      <w:r w:rsidRPr="00117AC0">
        <w:rPr>
          <w:b/>
          <w:color w:val="000000"/>
          <w:sz w:val="20"/>
          <w:szCs w:val="24"/>
          <w:shd w:val="clear" w:color="auto" w:fill="auto"/>
        </w:rPr>
        <w:t>ART</w:t>
      </w:r>
      <w:r w:rsidR="00D00796">
        <w:rPr>
          <w:b/>
          <w:color w:val="000000"/>
          <w:sz w:val="20"/>
          <w:szCs w:val="24"/>
          <w:shd w:val="clear" w:color="auto" w:fill="auto"/>
        </w:rPr>
        <w:t xml:space="preserve"> </w:t>
      </w:r>
      <w:r w:rsidR="00092A72">
        <w:rPr>
          <w:b/>
          <w:color w:val="000000"/>
          <w:sz w:val="20"/>
          <w:szCs w:val="24"/>
          <w:shd w:val="clear" w:color="auto" w:fill="auto"/>
        </w:rPr>
        <w:t>9</w:t>
      </w:r>
      <w:r w:rsidR="00D00796">
        <w:rPr>
          <w:b/>
          <w:color w:val="000000"/>
          <w:sz w:val="20"/>
          <w:szCs w:val="24"/>
          <w:shd w:val="clear" w:color="auto" w:fill="auto"/>
        </w:rPr>
        <w:t xml:space="preserve"> </w:t>
      </w:r>
      <w:r w:rsidR="00092A72">
        <w:rPr>
          <w:b/>
          <w:color w:val="000000"/>
          <w:sz w:val="20"/>
          <w:szCs w:val="24"/>
          <w:shd w:val="clear" w:color="auto" w:fill="auto"/>
        </w:rPr>
        <w:t>Qualité des constructions</w:t>
      </w:r>
    </w:p>
    <w:p w14:paraId="24D6860C" w14:textId="69155743" w:rsidR="00092A72" w:rsidRDefault="00092A72" w:rsidP="00092A72">
      <w:pPr>
        <w:pStyle w:val="soustitrecouv"/>
        <w:jc w:val="both"/>
        <w:rPr>
          <w:color w:val="000000"/>
          <w:sz w:val="20"/>
          <w:szCs w:val="24"/>
          <w:shd w:val="clear" w:color="auto" w:fill="auto"/>
        </w:rPr>
      </w:pPr>
      <w:r w:rsidRPr="00092A72">
        <w:rPr>
          <w:color w:val="000000"/>
          <w:sz w:val="20"/>
          <w:szCs w:val="24"/>
          <w:shd w:val="clear" w:color="auto" w:fill="auto"/>
        </w:rPr>
        <w:t>Le choix et l’emploi des matériaux et coloris doivent concourir à la qualité architecturale de la construction et ne doivent pas être de nature à compromettre son insertion dans le site (nature, aspect, couleur).</w:t>
      </w:r>
    </w:p>
    <w:p w14:paraId="7B263352" w14:textId="765137CC" w:rsidR="00092A72" w:rsidRDefault="00092A72" w:rsidP="000035D4">
      <w:pPr>
        <w:pStyle w:val="soustitrecouv"/>
        <w:jc w:val="both"/>
        <w:rPr>
          <w:color w:val="000000"/>
          <w:sz w:val="20"/>
          <w:szCs w:val="24"/>
          <w:shd w:val="clear" w:color="auto" w:fill="auto"/>
        </w:rPr>
      </w:pPr>
      <w:r w:rsidRPr="00092A72">
        <w:rPr>
          <w:color w:val="000000"/>
          <w:sz w:val="20"/>
          <w:szCs w:val="24"/>
          <w:shd w:val="clear" w:color="auto" w:fill="auto"/>
        </w:rPr>
        <w:t>Les travaux sur constructions légales* existantes doivent respecter au mieux les caractéristiques de la construction concernée (matériaux, composition, modénatures …</w:t>
      </w:r>
    </w:p>
    <w:p w14:paraId="2889F9E0" w14:textId="05B651D7" w:rsidR="00092A72" w:rsidRPr="000035D4" w:rsidRDefault="00092A72" w:rsidP="000035D4">
      <w:pPr>
        <w:pStyle w:val="soustitrecouv"/>
        <w:spacing w:after="0"/>
        <w:jc w:val="both"/>
        <w:rPr>
          <w:color w:val="000000"/>
          <w:sz w:val="20"/>
          <w:szCs w:val="24"/>
          <w:shd w:val="clear" w:color="auto" w:fill="auto"/>
        </w:rPr>
      </w:pPr>
      <w:r w:rsidRPr="00092A72">
        <w:rPr>
          <w:color w:val="000000"/>
          <w:sz w:val="20"/>
          <w:szCs w:val="24"/>
          <w:shd w:val="clear" w:color="auto" w:fill="auto"/>
        </w:rPr>
        <w:t>Sur les façades donnant sur un espace public ou privé ouvert au public, les installations techniques*doivent être encastrées, sans saillie* par rapport au nu de la façade, de façon à être intégrées à la construction ou dissimulées.</w:t>
      </w:r>
    </w:p>
    <w:p w14:paraId="6B837395" w14:textId="78F6F11D" w:rsidR="00987D7F" w:rsidRDefault="003E14A6" w:rsidP="003E14A6">
      <w:pPr>
        <w:pStyle w:val="soustitrecouv"/>
      </w:pPr>
      <w:r>
        <w:t>Risques naturels</w:t>
      </w:r>
    </w:p>
    <w:p w14:paraId="33DE70B7" w14:textId="0A638007" w:rsidR="003E14A6" w:rsidRPr="003E14A6" w:rsidRDefault="003E14A6" w:rsidP="003E14A6">
      <w:pPr>
        <w:rPr>
          <w:u w:val="single"/>
        </w:rPr>
      </w:pPr>
      <w:r w:rsidRPr="003E14A6">
        <w:rPr>
          <w:bCs/>
          <w:u w:val="single"/>
        </w:rPr>
        <w:t xml:space="preserve">Risque lié </w:t>
      </w:r>
      <w:r w:rsidR="00397643">
        <w:rPr>
          <w:bCs/>
          <w:u w:val="single"/>
        </w:rPr>
        <w:t>au retrait/Gonflement des argiles</w:t>
      </w:r>
    </w:p>
    <w:p w14:paraId="43DDB19F" w14:textId="26333AA0" w:rsidR="00A8219D" w:rsidRDefault="003E14A6" w:rsidP="00A8219D">
      <w:r>
        <w:t xml:space="preserve">Le site est compris dans une zone </w:t>
      </w:r>
      <w:r w:rsidR="00A8219D">
        <w:t xml:space="preserve">une zone bleu clair (B2) correspondant aux secteurs soumis aux aléas moyens et aux secteurs soumis aux aléas faibles identifiés au POS en zone </w:t>
      </w:r>
      <w:proofErr w:type="spellStart"/>
      <w:r w:rsidR="00A8219D">
        <w:t>Ui</w:t>
      </w:r>
      <w:proofErr w:type="spellEnd"/>
      <w:r w:rsidR="00A8219D">
        <w:t xml:space="preserve"> ou </w:t>
      </w:r>
      <w:proofErr w:type="spellStart"/>
      <w:r w:rsidR="00A8219D">
        <w:t>Nad</w:t>
      </w:r>
      <w:proofErr w:type="spellEnd"/>
      <w:r w:rsidR="00A8219D">
        <w:t xml:space="preserve">. </w:t>
      </w:r>
      <w:proofErr w:type="gramStart"/>
      <w:r w:rsidR="00A8219D">
        <w:t>le</w:t>
      </w:r>
      <w:proofErr w:type="gramEnd"/>
      <w:r w:rsidR="00A8219D">
        <w:t xml:space="preserve"> projet n’est pas soumis à la réglementation.</w:t>
      </w:r>
    </w:p>
    <w:p w14:paraId="020500A4" w14:textId="019DA185" w:rsidR="003E14A6" w:rsidRPr="003E14A6" w:rsidRDefault="003E14A6" w:rsidP="003E14A6">
      <w:pPr>
        <w:rPr>
          <w:bCs/>
          <w:u w:val="single"/>
        </w:rPr>
      </w:pPr>
      <w:r w:rsidRPr="003E14A6">
        <w:rPr>
          <w:bCs/>
          <w:u w:val="single"/>
        </w:rPr>
        <w:t xml:space="preserve">Risque lié aux mouvements de terrain : </w:t>
      </w:r>
    </w:p>
    <w:p w14:paraId="477172E0" w14:textId="165CDACD" w:rsidR="003E14A6" w:rsidRDefault="00A8219D" w:rsidP="00987D7F">
      <w:proofErr w:type="gramStart"/>
      <w:r>
        <w:rPr>
          <w:bCs/>
        </w:rPr>
        <w:t>le</w:t>
      </w:r>
      <w:proofErr w:type="gramEnd"/>
      <w:r>
        <w:rPr>
          <w:bCs/>
        </w:rPr>
        <w:t xml:space="preserve"> site n’est pas impacté par un risque de mouvement de terrain selon le PPR</w:t>
      </w:r>
    </w:p>
    <w:p w14:paraId="28565DF3" w14:textId="6F4D3321" w:rsidR="003E14A6" w:rsidRPr="008C479E" w:rsidRDefault="008C479E" w:rsidP="00987D7F">
      <w:pPr>
        <w:rPr>
          <w:u w:val="single"/>
        </w:rPr>
      </w:pPr>
      <w:r w:rsidRPr="008C479E">
        <w:rPr>
          <w:u w:val="single"/>
        </w:rPr>
        <w:t xml:space="preserve">Risque d’inondations : </w:t>
      </w:r>
    </w:p>
    <w:p w14:paraId="7FAF719F" w14:textId="0342B9AD" w:rsidR="008C479E" w:rsidRDefault="00397643" w:rsidP="00987D7F">
      <w:r>
        <w:t>Le site est hors périmètre PPRI.</w:t>
      </w:r>
    </w:p>
    <w:p w14:paraId="29ABACF3" w14:textId="0CD10338" w:rsidR="008C479E" w:rsidRPr="008C479E" w:rsidRDefault="008C479E" w:rsidP="008C479E">
      <w:pPr>
        <w:rPr>
          <w:u w:val="single"/>
        </w:rPr>
      </w:pPr>
      <w:r w:rsidRPr="008C479E">
        <w:rPr>
          <w:u w:val="single"/>
        </w:rPr>
        <w:t xml:space="preserve">Risque </w:t>
      </w:r>
      <w:r w:rsidR="00A8219D">
        <w:rPr>
          <w:u w:val="single"/>
        </w:rPr>
        <w:t>technologique</w:t>
      </w:r>
      <w:r w:rsidR="00A8219D" w:rsidRPr="008C479E">
        <w:rPr>
          <w:u w:val="single"/>
        </w:rPr>
        <w:t> </w:t>
      </w:r>
      <w:r w:rsidRPr="008C479E">
        <w:rPr>
          <w:u w:val="single"/>
        </w:rPr>
        <w:t xml:space="preserve">: </w:t>
      </w:r>
    </w:p>
    <w:p w14:paraId="3A16A07F" w14:textId="1AE65DD1" w:rsidR="008C479E" w:rsidRPr="00987D7F" w:rsidRDefault="00347C61" w:rsidP="008C479E">
      <w:r>
        <w:t>Le site n’est pas concerné.</w:t>
      </w:r>
    </w:p>
    <w:p w14:paraId="53AE63A5" w14:textId="6DBFA49D" w:rsidR="00A02F78" w:rsidRDefault="00A02F78">
      <w:pPr>
        <w:widowControl/>
        <w:spacing w:before="0" w:after="0" w:line="240" w:lineRule="auto"/>
        <w:jc w:val="left"/>
      </w:pPr>
    </w:p>
    <w:p w14:paraId="350F99B9" w14:textId="77777777" w:rsidR="00314401" w:rsidRDefault="00314401" w:rsidP="00671223">
      <w:pPr>
        <w:pStyle w:val="soustitrecouv"/>
        <w:rPr>
          <w:color w:val="000000"/>
          <w:sz w:val="20"/>
          <w:szCs w:val="24"/>
          <w:shd w:val="clear" w:color="auto" w:fill="auto"/>
        </w:rPr>
      </w:pPr>
    </w:p>
    <w:p w14:paraId="67F1B764" w14:textId="77777777" w:rsidR="00314401" w:rsidRDefault="00314401" w:rsidP="00671223">
      <w:pPr>
        <w:pStyle w:val="soustitrecouv"/>
        <w:rPr>
          <w:color w:val="000000"/>
          <w:sz w:val="20"/>
          <w:szCs w:val="24"/>
          <w:shd w:val="clear" w:color="auto" w:fill="auto"/>
        </w:rPr>
      </w:pPr>
    </w:p>
    <w:p w14:paraId="14ED26C9" w14:textId="77777777" w:rsidR="00314401" w:rsidRDefault="00314401" w:rsidP="00671223">
      <w:pPr>
        <w:pStyle w:val="soustitrecouv"/>
      </w:pPr>
    </w:p>
    <w:p w14:paraId="6E9D15B9" w14:textId="3832BA70" w:rsidR="00745CC9" w:rsidRDefault="00745CC9">
      <w:pPr>
        <w:widowControl/>
        <w:spacing w:before="0" w:after="0" w:line="240" w:lineRule="auto"/>
        <w:jc w:val="left"/>
        <w:rPr>
          <w:b/>
        </w:rPr>
      </w:pPr>
    </w:p>
    <w:p w14:paraId="674875ED" w14:textId="0987E24B" w:rsidR="00987D7F" w:rsidRDefault="00445596" w:rsidP="00E57993">
      <w:pPr>
        <w:pStyle w:val="Titre2"/>
      </w:pPr>
      <w:bookmarkStart w:id="215" w:name="_Toc201156419"/>
      <w:r>
        <w:lastRenderedPageBreak/>
        <w:t xml:space="preserve">Présentation </w:t>
      </w:r>
      <w:r w:rsidR="00745CC9">
        <w:t xml:space="preserve">fonctionnelle </w:t>
      </w:r>
      <w:r w:rsidR="0010605D">
        <w:t xml:space="preserve">du </w:t>
      </w:r>
      <w:r>
        <w:t>bâtiment</w:t>
      </w:r>
      <w:r w:rsidR="0010605D">
        <w:t xml:space="preserve"> administration</w:t>
      </w:r>
      <w:bookmarkEnd w:id="215"/>
    </w:p>
    <w:p w14:paraId="3694315F" w14:textId="6FB61FCD" w:rsidR="00445596" w:rsidRPr="00445596" w:rsidRDefault="00BB2D0A" w:rsidP="00445596">
      <w:r>
        <w:t>Le projet concerne les zones suivantes</w:t>
      </w:r>
      <w:r w:rsidR="0010605D" w:rsidRPr="00445596">
        <w:t xml:space="preserve"> </w:t>
      </w:r>
      <w:r w:rsidR="005720C2" w:rsidRPr="00445596">
        <w:t>:</w:t>
      </w:r>
      <w:r w:rsidR="00445596" w:rsidRPr="00445596">
        <w:t xml:space="preserve"> </w:t>
      </w:r>
    </w:p>
    <w:p w14:paraId="6E36D4E3" w14:textId="246B1BD3" w:rsidR="002E6675" w:rsidRDefault="0010605D" w:rsidP="0010605D">
      <w:pPr>
        <w:numPr>
          <w:ilvl w:val="0"/>
          <w:numId w:val="23"/>
        </w:numPr>
      </w:pPr>
      <w:r>
        <w:t>Rez-de-chaussée nord du bâtiment destiné à l’administration</w:t>
      </w:r>
    </w:p>
    <w:p w14:paraId="618AE19D" w14:textId="18869EDE" w:rsidR="0010605D" w:rsidRDefault="0010605D" w:rsidP="00FF0FEC">
      <w:pPr>
        <w:numPr>
          <w:ilvl w:val="0"/>
          <w:numId w:val="23"/>
        </w:numPr>
      </w:pPr>
      <w:r>
        <w:t>Rez-de-chaussée TPR bloc B</w:t>
      </w:r>
    </w:p>
    <w:p w14:paraId="2DC3C1B8" w14:textId="19EB23E7" w:rsidR="0010605D" w:rsidRDefault="0010605D" w:rsidP="00FF0FEC">
      <w:pPr>
        <w:numPr>
          <w:ilvl w:val="0"/>
          <w:numId w:val="23"/>
        </w:numPr>
      </w:pPr>
      <w:r>
        <w:t>RDC TPR bloc C</w:t>
      </w:r>
    </w:p>
    <w:p w14:paraId="52CD7AB2" w14:textId="5FD10397" w:rsidR="00347C61" w:rsidRDefault="0010605D" w:rsidP="000035D4">
      <w:pPr>
        <w:numPr>
          <w:ilvl w:val="0"/>
          <w:numId w:val="23"/>
        </w:numPr>
      </w:pPr>
      <w:r>
        <w:t>Cafétéria</w:t>
      </w:r>
    </w:p>
    <w:p w14:paraId="4CD80661" w14:textId="49296971" w:rsidR="00B95D03" w:rsidRDefault="00B95D03" w:rsidP="00B95D03">
      <w:pPr>
        <w:pStyle w:val="soustitrecouv"/>
        <w:jc w:val="both"/>
        <w:rPr>
          <w:color w:val="000000"/>
          <w:sz w:val="20"/>
          <w:szCs w:val="24"/>
          <w:shd w:val="clear" w:color="auto" w:fill="auto"/>
        </w:rPr>
      </w:pPr>
      <w:r w:rsidRPr="00B95D03">
        <w:rPr>
          <w:color w:val="000000"/>
          <w:sz w:val="20"/>
          <w:szCs w:val="24"/>
          <w:shd w:val="clear" w:color="auto" w:fill="auto"/>
        </w:rPr>
        <w:t>Le bâtiment Administration-Amphithéâtre, édifié en 1964, repose sur une structure en béton aggloméré. Sa conception architecturale s’organise autour d’un bâtiment longitudinal dont la façade principale s’étend selon un axe nord-sud. Cette disposition offre des ouvertures sur des patios intérieurs agrémentés de végétation, complétés par des coursives extérieures qui renforcent la connexion entre les espaces intérieurs et extérieurs.</w:t>
      </w:r>
    </w:p>
    <w:p w14:paraId="65D2C85C" w14:textId="42112BB0" w:rsidR="00E725F4" w:rsidRDefault="005D7917" w:rsidP="00E725F4">
      <w:pPr>
        <w:pStyle w:val="soustitrecouv"/>
        <w:jc w:val="both"/>
        <w:rPr>
          <w:color w:val="000000"/>
          <w:sz w:val="20"/>
          <w:szCs w:val="24"/>
          <w:shd w:val="clear" w:color="auto" w:fill="auto"/>
        </w:rPr>
      </w:pPr>
      <w:r>
        <w:rPr>
          <w:color w:val="000000"/>
          <w:sz w:val="20"/>
          <w:szCs w:val="24"/>
          <w:shd w:val="clear" w:color="auto" w:fill="auto"/>
        </w:rPr>
        <w:t xml:space="preserve">Les </w:t>
      </w:r>
      <w:r w:rsidR="00E725F4" w:rsidRPr="00E725F4">
        <w:rPr>
          <w:color w:val="000000"/>
          <w:sz w:val="20"/>
          <w:szCs w:val="24"/>
          <w:shd w:val="clear" w:color="auto" w:fill="auto"/>
        </w:rPr>
        <w:t>façade</w:t>
      </w:r>
      <w:r>
        <w:rPr>
          <w:color w:val="000000"/>
          <w:sz w:val="20"/>
          <w:szCs w:val="24"/>
          <w:shd w:val="clear" w:color="auto" w:fill="auto"/>
        </w:rPr>
        <w:t>s</w:t>
      </w:r>
      <w:r w:rsidR="00E725F4" w:rsidRPr="000035D4">
        <w:rPr>
          <w:color w:val="000000"/>
          <w:sz w:val="20"/>
          <w:szCs w:val="24"/>
          <w:shd w:val="clear" w:color="auto" w:fill="auto"/>
        </w:rPr>
        <w:t xml:space="preserve"> </w:t>
      </w:r>
      <w:r>
        <w:rPr>
          <w:color w:val="000000"/>
          <w:sz w:val="20"/>
          <w:szCs w:val="24"/>
          <w:shd w:val="clear" w:color="auto" w:fill="auto"/>
        </w:rPr>
        <w:t>sont</w:t>
      </w:r>
      <w:r w:rsidR="00E725F4" w:rsidRPr="000035D4">
        <w:rPr>
          <w:color w:val="000000"/>
          <w:sz w:val="20"/>
          <w:szCs w:val="24"/>
          <w:shd w:val="clear" w:color="auto" w:fill="auto"/>
        </w:rPr>
        <w:t xml:space="preserve"> globalement en bon état, l'isolation des murs extérieurs doit être envisagée, conformément au diagnostic énergétique réalisé par la société SCET en 2014. Les murs extérieurs non isolés représentent une opportunité d'amélioration importante pour le confort thermique et les performances énergétiques.</w:t>
      </w:r>
    </w:p>
    <w:p w14:paraId="3646398E" w14:textId="69C8C97B" w:rsidR="00E725F4" w:rsidRPr="000035D4" w:rsidRDefault="00E725F4" w:rsidP="00E725F4">
      <w:pPr>
        <w:pStyle w:val="soustitrecouv"/>
        <w:jc w:val="both"/>
        <w:rPr>
          <w:color w:val="000000"/>
          <w:sz w:val="20"/>
          <w:szCs w:val="24"/>
          <w:shd w:val="clear" w:color="auto" w:fill="auto"/>
        </w:rPr>
      </w:pPr>
      <w:r w:rsidRPr="000035D4">
        <w:rPr>
          <w:color w:val="000000"/>
          <w:sz w:val="20"/>
          <w:szCs w:val="24"/>
          <w:shd w:val="clear" w:color="auto" w:fill="auto"/>
        </w:rPr>
        <w:t>Les menuiseries en aluminium à simple vitrage, souvent vétustes, doivent être remplacées. Cela permettra d'améliorer l'efficacité énergétique du bâtiment, en particulier au rez-de-chaussée. Les systèmes d'occultation existants sont dans un état moyen et nécessitent également une évaluation approfondie.</w:t>
      </w:r>
    </w:p>
    <w:p w14:paraId="45C5DC06" w14:textId="68A8208B" w:rsidR="0029140E" w:rsidRDefault="00E725F4" w:rsidP="00B95D03">
      <w:pPr>
        <w:pStyle w:val="soustitrecouv"/>
        <w:jc w:val="both"/>
        <w:rPr>
          <w:color w:val="000000"/>
          <w:sz w:val="20"/>
          <w:szCs w:val="24"/>
          <w:shd w:val="clear" w:color="auto" w:fill="auto"/>
        </w:rPr>
      </w:pPr>
      <w:r w:rsidRPr="002C7ECD">
        <w:rPr>
          <w:color w:val="000000"/>
          <w:sz w:val="20"/>
          <w:szCs w:val="24"/>
          <w:shd w:val="clear" w:color="auto" w:fill="auto"/>
        </w:rPr>
        <w:t>Les</w:t>
      </w:r>
      <w:r w:rsidRPr="007E140C">
        <w:rPr>
          <w:color w:val="000000"/>
          <w:sz w:val="20"/>
          <w:szCs w:val="24"/>
          <w:shd w:val="clear" w:color="auto" w:fill="auto"/>
        </w:rPr>
        <w:t xml:space="preserve"> matériaux utilisés dans le bâtiment sont anciens et, dans certains cas, dégradés. On note la présence d'amiante dans de nombreux revêtements de sols et habillages divers, à l'exception des locaux déjà rénovés. Les zones palières nécessitent des travaux de rénovation significatifs pour répondre aux normes actuelles de sécurité et de confort.</w:t>
      </w:r>
    </w:p>
    <w:p w14:paraId="50FAB976" w14:textId="77777777" w:rsidR="005D7917" w:rsidRDefault="005D7917" w:rsidP="00B95D03">
      <w:pPr>
        <w:pStyle w:val="soustitrecouv"/>
        <w:jc w:val="both"/>
        <w:rPr>
          <w:color w:val="000000"/>
          <w:sz w:val="20"/>
          <w:szCs w:val="24"/>
          <w:shd w:val="clear" w:color="auto" w:fill="auto"/>
        </w:rPr>
      </w:pPr>
    </w:p>
    <w:p w14:paraId="05A927F7" w14:textId="77777777" w:rsidR="005D7917" w:rsidRDefault="005D7917" w:rsidP="00B95D03">
      <w:pPr>
        <w:pStyle w:val="soustitrecouv"/>
        <w:jc w:val="both"/>
        <w:rPr>
          <w:color w:val="000000"/>
          <w:sz w:val="20"/>
          <w:szCs w:val="24"/>
          <w:shd w:val="clear" w:color="auto" w:fill="auto"/>
        </w:rPr>
      </w:pPr>
    </w:p>
    <w:p w14:paraId="5E69F434" w14:textId="77777777" w:rsidR="005D7917" w:rsidRDefault="005D7917" w:rsidP="00B95D03">
      <w:pPr>
        <w:pStyle w:val="soustitrecouv"/>
        <w:jc w:val="both"/>
        <w:rPr>
          <w:color w:val="000000"/>
          <w:sz w:val="20"/>
          <w:szCs w:val="24"/>
          <w:shd w:val="clear" w:color="auto" w:fill="auto"/>
        </w:rPr>
      </w:pPr>
    </w:p>
    <w:p w14:paraId="2E761D79" w14:textId="77777777" w:rsidR="005D7917" w:rsidRDefault="005D7917" w:rsidP="00B95D03">
      <w:pPr>
        <w:pStyle w:val="soustitrecouv"/>
        <w:jc w:val="both"/>
        <w:rPr>
          <w:color w:val="000000"/>
          <w:sz w:val="20"/>
          <w:szCs w:val="24"/>
          <w:shd w:val="clear" w:color="auto" w:fill="auto"/>
        </w:rPr>
      </w:pPr>
    </w:p>
    <w:p w14:paraId="4C238978" w14:textId="77777777" w:rsidR="005D7917" w:rsidRDefault="005D7917" w:rsidP="00B95D03">
      <w:pPr>
        <w:pStyle w:val="soustitrecouv"/>
        <w:jc w:val="both"/>
        <w:rPr>
          <w:color w:val="000000"/>
          <w:sz w:val="20"/>
          <w:szCs w:val="24"/>
          <w:shd w:val="clear" w:color="auto" w:fill="auto"/>
        </w:rPr>
      </w:pPr>
    </w:p>
    <w:p w14:paraId="1E648626" w14:textId="77777777" w:rsidR="005D7917" w:rsidRDefault="005D7917" w:rsidP="00B95D03">
      <w:pPr>
        <w:pStyle w:val="soustitrecouv"/>
        <w:jc w:val="both"/>
        <w:rPr>
          <w:color w:val="000000"/>
          <w:sz w:val="20"/>
          <w:szCs w:val="24"/>
          <w:shd w:val="clear" w:color="auto" w:fill="auto"/>
        </w:rPr>
      </w:pPr>
    </w:p>
    <w:p w14:paraId="708A8078" w14:textId="77777777" w:rsidR="005D7917" w:rsidRDefault="005D7917" w:rsidP="00B95D03">
      <w:pPr>
        <w:pStyle w:val="soustitrecouv"/>
        <w:jc w:val="both"/>
        <w:rPr>
          <w:color w:val="000000"/>
          <w:sz w:val="20"/>
          <w:szCs w:val="24"/>
          <w:shd w:val="clear" w:color="auto" w:fill="auto"/>
        </w:rPr>
      </w:pPr>
    </w:p>
    <w:p w14:paraId="3EF4F66F" w14:textId="77777777" w:rsidR="005D7917" w:rsidRDefault="005D7917" w:rsidP="00B95D03">
      <w:pPr>
        <w:pStyle w:val="soustitrecouv"/>
        <w:jc w:val="both"/>
        <w:rPr>
          <w:color w:val="000000"/>
          <w:sz w:val="20"/>
          <w:szCs w:val="24"/>
          <w:shd w:val="clear" w:color="auto" w:fill="auto"/>
        </w:rPr>
      </w:pPr>
    </w:p>
    <w:p w14:paraId="5BB6F316" w14:textId="77777777" w:rsidR="005D7917" w:rsidRDefault="005D7917" w:rsidP="00B95D03">
      <w:pPr>
        <w:pStyle w:val="soustitrecouv"/>
        <w:jc w:val="both"/>
        <w:rPr>
          <w:color w:val="000000"/>
          <w:sz w:val="20"/>
          <w:szCs w:val="24"/>
          <w:shd w:val="clear" w:color="auto" w:fill="auto"/>
        </w:rPr>
      </w:pPr>
    </w:p>
    <w:p w14:paraId="43459B53" w14:textId="77777777" w:rsidR="005D7917" w:rsidRDefault="005D7917" w:rsidP="00B95D03">
      <w:pPr>
        <w:pStyle w:val="soustitrecouv"/>
        <w:jc w:val="both"/>
        <w:rPr>
          <w:color w:val="000000"/>
          <w:sz w:val="20"/>
          <w:szCs w:val="24"/>
          <w:shd w:val="clear" w:color="auto" w:fill="auto"/>
        </w:rPr>
      </w:pPr>
    </w:p>
    <w:p w14:paraId="1618139A" w14:textId="77777777" w:rsidR="005D7917" w:rsidRDefault="005D7917" w:rsidP="00B95D03">
      <w:pPr>
        <w:pStyle w:val="soustitrecouv"/>
        <w:jc w:val="both"/>
        <w:rPr>
          <w:color w:val="000000"/>
          <w:sz w:val="20"/>
          <w:szCs w:val="24"/>
          <w:shd w:val="clear" w:color="auto" w:fill="auto"/>
        </w:rPr>
      </w:pPr>
    </w:p>
    <w:p w14:paraId="7F7A3413" w14:textId="77777777" w:rsidR="00DB1FA5" w:rsidRDefault="00DB1FA5" w:rsidP="00B95D03">
      <w:pPr>
        <w:pStyle w:val="soustitrecouv"/>
        <w:jc w:val="both"/>
        <w:rPr>
          <w:color w:val="000000"/>
          <w:sz w:val="20"/>
          <w:szCs w:val="24"/>
          <w:shd w:val="clear" w:color="auto" w:fill="auto"/>
        </w:rPr>
      </w:pPr>
    </w:p>
    <w:p w14:paraId="60E46381" w14:textId="77777777" w:rsidR="005D7917" w:rsidRDefault="005D7917" w:rsidP="00B95D03">
      <w:pPr>
        <w:pStyle w:val="soustitrecouv"/>
        <w:jc w:val="both"/>
        <w:rPr>
          <w:color w:val="000000"/>
          <w:sz w:val="20"/>
          <w:szCs w:val="24"/>
          <w:shd w:val="clear" w:color="auto" w:fill="auto"/>
        </w:rPr>
      </w:pPr>
    </w:p>
    <w:p w14:paraId="7BE1E3CC" w14:textId="71E0BB51" w:rsidR="005D7917" w:rsidRPr="000035D4" w:rsidRDefault="005D7917" w:rsidP="000035D4">
      <w:pPr>
        <w:pStyle w:val="soustitrecouv"/>
      </w:pPr>
      <w:r w:rsidRPr="000035D4">
        <w:lastRenderedPageBreak/>
        <w:t>Reportage photographique</w:t>
      </w:r>
    </w:p>
    <w:p w14:paraId="623FB404" w14:textId="3E900491" w:rsidR="005D7917" w:rsidRDefault="005D7917" w:rsidP="00B95D03">
      <w:pPr>
        <w:pStyle w:val="soustitrecouv"/>
        <w:jc w:val="both"/>
        <w:rPr>
          <w:color w:val="000000"/>
          <w:sz w:val="20"/>
          <w:szCs w:val="24"/>
          <w:shd w:val="clear" w:color="auto" w:fill="auto"/>
        </w:rPr>
      </w:pPr>
      <w:r w:rsidRPr="0029140E">
        <w:rPr>
          <w:noProof/>
          <w:color w:val="000000"/>
          <w:sz w:val="20"/>
          <w:szCs w:val="24"/>
          <w:shd w:val="clear" w:color="auto" w:fill="auto"/>
        </w:rPr>
        <w:drawing>
          <wp:anchor distT="0" distB="0" distL="114300" distR="114300" simplePos="0" relativeHeight="251973632" behindDoc="0" locked="0" layoutInCell="1" allowOverlap="1" wp14:anchorId="2C1CE943" wp14:editId="58340194">
            <wp:simplePos x="0" y="0"/>
            <wp:positionH relativeFrom="margin">
              <wp:posOffset>4132580</wp:posOffset>
            </wp:positionH>
            <wp:positionV relativeFrom="paragraph">
              <wp:posOffset>20955</wp:posOffset>
            </wp:positionV>
            <wp:extent cx="1633855" cy="2178685"/>
            <wp:effectExtent l="0" t="0" r="4445" b="0"/>
            <wp:wrapNone/>
            <wp:docPr id="1968340398" name="Image 7" descr="Une image contenant Matériau composite, architecture, bâtiment, propriété&#10;&#10;Description générée automatiquement">
              <a:extLst xmlns:a="http://schemas.openxmlformats.org/drawingml/2006/main">
                <a:ext uri="{FF2B5EF4-FFF2-40B4-BE49-F238E27FC236}">
                  <a16:creationId xmlns:a16="http://schemas.microsoft.com/office/drawing/2014/main" id="{872471D0-11AB-E354-AE49-08ACFE6098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340398" name="Image 7" descr="Une image contenant Matériau composite, architecture, bâtiment, propriété&#10;&#10;Description générée automatiquement">
                      <a:extLst>
                        <a:ext uri="{FF2B5EF4-FFF2-40B4-BE49-F238E27FC236}">
                          <a16:creationId xmlns:a16="http://schemas.microsoft.com/office/drawing/2014/main" id="{872471D0-11AB-E354-AE49-08ACFE609867}"/>
                        </a:ext>
                      </a:extLst>
                    </pic:cNvPr>
                    <pic:cNvPicPr>
                      <a:picLocks noChangeAspect="1"/>
                    </pic:cNvPicPr>
                  </pic:nvPicPr>
                  <pic:blipFill>
                    <a:blip r:embed="rId44" cstate="screen">
                      <a:extLst>
                        <a:ext uri="{28A0092B-C50C-407E-A947-70E740481C1C}">
                          <a14:useLocalDpi xmlns:a14="http://schemas.microsoft.com/office/drawing/2010/main"/>
                        </a:ext>
                      </a:extLst>
                    </a:blip>
                    <a:stretch>
                      <a:fillRect/>
                    </a:stretch>
                  </pic:blipFill>
                  <pic:spPr>
                    <a:xfrm>
                      <a:off x="0" y="0"/>
                      <a:ext cx="1633855" cy="2178685"/>
                    </a:xfrm>
                    <a:prstGeom prst="rect">
                      <a:avLst/>
                    </a:prstGeom>
                  </pic:spPr>
                </pic:pic>
              </a:graphicData>
            </a:graphic>
            <wp14:sizeRelH relativeFrom="margin">
              <wp14:pctWidth>0</wp14:pctWidth>
            </wp14:sizeRelH>
            <wp14:sizeRelV relativeFrom="margin">
              <wp14:pctHeight>0</wp14:pctHeight>
            </wp14:sizeRelV>
          </wp:anchor>
        </w:drawing>
      </w:r>
      <w:r w:rsidRPr="0029140E">
        <w:rPr>
          <w:noProof/>
          <w:color w:val="000000"/>
          <w:sz w:val="20"/>
          <w:szCs w:val="24"/>
          <w:shd w:val="clear" w:color="auto" w:fill="auto"/>
        </w:rPr>
        <w:drawing>
          <wp:anchor distT="0" distB="0" distL="114300" distR="114300" simplePos="0" relativeHeight="251974656" behindDoc="0" locked="0" layoutInCell="1" allowOverlap="1" wp14:anchorId="2753D9A6" wp14:editId="30917B4D">
            <wp:simplePos x="0" y="0"/>
            <wp:positionH relativeFrom="margin">
              <wp:posOffset>2071370</wp:posOffset>
            </wp:positionH>
            <wp:positionV relativeFrom="paragraph">
              <wp:posOffset>20955</wp:posOffset>
            </wp:positionV>
            <wp:extent cx="1633855" cy="2178685"/>
            <wp:effectExtent l="0" t="0" r="4445" b="0"/>
            <wp:wrapNone/>
            <wp:docPr id="680716375" name="Image 5" descr="Une image contenant bâtiment, ciel, plein air, stationnement&#10;&#10;Description générée automatiquement">
              <a:extLst xmlns:a="http://schemas.openxmlformats.org/drawingml/2006/main">
                <a:ext uri="{FF2B5EF4-FFF2-40B4-BE49-F238E27FC236}">
                  <a16:creationId xmlns:a16="http://schemas.microsoft.com/office/drawing/2014/main" id="{888D3D4E-EF83-F695-B079-960DEEB115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716375" name="Image 5" descr="Une image contenant bâtiment, ciel, plein air, stationnement&#10;&#10;Description générée automatiquement">
                      <a:extLst>
                        <a:ext uri="{FF2B5EF4-FFF2-40B4-BE49-F238E27FC236}">
                          <a16:creationId xmlns:a16="http://schemas.microsoft.com/office/drawing/2014/main" id="{888D3D4E-EF83-F695-B079-960DEEB115CD}"/>
                        </a:ext>
                      </a:extLst>
                    </pic:cNvPr>
                    <pic:cNvPicPr>
                      <a:picLocks noChangeAspect="1"/>
                    </pic:cNvPicPr>
                  </pic:nvPicPr>
                  <pic:blipFill>
                    <a:blip r:embed="rId45" cstate="screen">
                      <a:extLst>
                        <a:ext uri="{28A0092B-C50C-407E-A947-70E740481C1C}">
                          <a14:useLocalDpi xmlns:a14="http://schemas.microsoft.com/office/drawing/2010/main"/>
                        </a:ext>
                      </a:extLst>
                    </a:blip>
                    <a:stretch>
                      <a:fillRect/>
                    </a:stretch>
                  </pic:blipFill>
                  <pic:spPr>
                    <a:xfrm>
                      <a:off x="0" y="0"/>
                      <a:ext cx="1633855" cy="2178685"/>
                    </a:xfrm>
                    <a:prstGeom prst="rect">
                      <a:avLst/>
                    </a:prstGeom>
                  </pic:spPr>
                </pic:pic>
              </a:graphicData>
            </a:graphic>
            <wp14:sizeRelH relativeFrom="margin">
              <wp14:pctWidth>0</wp14:pctWidth>
            </wp14:sizeRelH>
            <wp14:sizeRelV relativeFrom="margin">
              <wp14:pctHeight>0</wp14:pctHeight>
            </wp14:sizeRelV>
          </wp:anchor>
        </w:drawing>
      </w:r>
      <w:r w:rsidRPr="0029140E">
        <w:rPr>
          <w:noProof/>
          <w:color w:val="000000"/>
          <w:sz w:val="20"/>
          <w:szCs w:val="24"/>
          <w:shd w:val="clear" w:color="auto" w:fill="auto"/>
        </w:rPr>
        <w:drawing>
          <wp:anchor distT="0" distB="0" distL="114300" distR="114300" simplePos="0" relativeHeight="251975680" behindDoc="0" locked="0" layoutInCell="1" allowOverlap="1" wp14:anchorId="3B658A0D" wp14:editId="233482FA">
            <wp:simplePos x="0" y="0"/>
            <wp:positionH relativeFrom="margin">
              <wp:posOffset>10795</wp:posOffset>
            </wp:positionH>
            <wp:positionV relativeFrom="paragraph">
              <wp:posOffset>33020</wp:posOffset>
            </wp:positionV>
            <wp:extent cx="1633855" cy="2178685"/>
            <wp:effectExtent l="0" t="0" r="4445" b="0"/>
            <wp:wrapNone/>
            <wp:docPr id="988651341" name="Image 2" descr="Une image contenant plein air, ciel, plante, arbre&#10;&#10;Description générée automatiquement">
              <a:extLst xmlns:a="http://schemas.openxmlformats.org/drawingml/2006/main">
                <a:ext uri="{FF2B5EF4-FFF2-40B4-BE49-F238E27FC236}">
                  <a16:creationId xmlns:a16="http://schemas.microsoft.com/office/drawing/2014/main" id="{D92C970D-CA9B-258B-56D7-C572065056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651341" name="Image 2" descr="Une image contenant plein air, ciel, plante, arbre&#10;&#10;Description générée automatiquement">
                      <a:extLst>
                        <a:ext uri="{FF2B5EF4-FFF2-40B4-BE49-F238E27FC236}">
                          <a16:creationId xmlns:a16="http://schemas.microsoft.com/office/drawing/2014/main" id="{D92C970D-CA9B-258B-56D7-C572065056A8}"/>
                        </a:ext>
                      </a:extLst>
                    </pic:cNvPr>
                    <pic:cNvPicPr>
                      <a:picLocks noChangeAspect="1"/>
                    </pic:cNvPicPr>
                  </pic:nvPicPr>
                  <pic:blipFill>
                    <a:blip r:embed="rId34" cstate="screen">
                      <a:extLst>
                        <a:ext uri="{28A0092B-C50C-407E-A947-70E740481C1C}">
                          <a14:useLocalDpi xmlns:a14="http://schemas.microsoft.com/office/drawing/2010/main"/>
                        </a:ext>
                      </a:extLst>
                    </a:blip>
                    <a:stretch>
                      <a:fillRect/>
                    </a:stretch>
                  </pic:blipFill>
                  <pic:spPr>
                    <a:xfrm>
                      <a:off x="0" y="0"/>
                      <a:ext cx="1633855" cy="2178685"/>
                    </a:xfrm>
                    <a:prstGeom prst="rect">
                      <a:avLst/>
                    </a:prstGeom>
                  </pic:spPr>
                </pic:pic>
              </a:graphicData>
            </a:graphic>
            <wp14:sizeRelH relativeFrom="margin">
              <wp14:pctWidth>0</wp14:pctWidth>
            </wp14:sizeRelH>
            <wp14:sizeRelV relativeFrom="margin">
              <wp14:pctHeight>0</wp14:pctHeight>
            </wp14:sizeRelV>
          </wp:anchor>
        </w:drawing>
      </w:r>
    </w:p>
    <w:p w14:paraId="346E1ACD" w14:textId="77777777" w:rsidR="005D7917" w:rsidRDefault="005D7917" w:rsidP="00B95D03">
      <w:pPr>
        <w:pStyle w:val="soustitrecouv"/>
        <w:jc w:val="both"/>
        <w:rPr>
          <w:color w:val="000000"/>
          <w:sz w:val="20"/>
          <w:szCs w:val="24"/>
          <w:shd w:val="clear" w:color="auto" w:fill="auto"/>
        </w:rPr>
      </w:pPr>
    </w:p>
    <w:p w14:paraId="5ACB4350" w14:textId="08743180" w:rsidR="005D7917" w:rsidRDefault="005D7917" w:rsidP="00B95D03">
      <w:pPr>
        <w:pStyle w:val="soustitrecouv"/>
        <w:jc w:val="both"/>
        <w:rPr>
          <w:color w:val="000000"/>
          <w:sz w:val="20"/>
          <w:szCs w:val="24"/>
          <w:shd w:val="clear" w:color="auto" w:fill="auto"/>
        </w:rPr>
      </w:pPr>
    </w:p>
    <w:p w14:paraId="1D14C56B" w14:textId="77777777" w:rsidR="005D7917" w:rsidRDefault="005D7917" w:rsidP="00B95D03">
      <w:pPr>
        <w:pStyle w:val="soustitrecouv"/>
        <w:jc w:val="both"/>
        <w:rPr>
          <w:color w:val="000000"/>
          <w:sz w:val="20"/>
          <w:szCs w:val="24"/>
          <w:shd w:val="clear" w:color="auto" w:fill="auto"/>
        </w:rPr>
      </w:pPr>
    </w:p>
    <w:p w14:paraId="38261450" w14:textId="5E47D0A8" w:rsidR="005D7917" w:rsidRDefault="005D7917" w:rsidP="00B95D03">
      <w:pPr>
        <w:pStyle w:val="soustitrecouv"/>
        <w:jc w:val="both"/>
        <w:rPr>
          <w:color w:val="000000"/>
          <w:sz w:val="20"/>
          <w:szCs w:val="24"/>
          <w:shd w:val="clear" w:color="auto" w:fill="auto"/>
        </w:rPr>
      </w:pPr>
    </w:p>
    <w:p w14:paraId="489BDDCE" w14:textId="77777777" w:rsidR="005D7917" w:rsidRDefault="005D7917" w:rsidP="00B95D03">
      <w:pPr>
        <w:pStyle w:val="soustitrecouv"/>
        <w:jc w:val="both"/>
        <w:rPr>
          <w:color w:val="000000"/>
          <w:sz w:val="20"/>
          <w:szCs w:val="24"/>
          <w:shd w:val="clear" w:color="auto" w:fill="auto"/>
        </w:rPr>
      </w:pPr>
    </w:p>
    <w:p w14:paraId="6DF24424" w14:textId="08915716" w:rsidR="005D7917" w:rsidRDefault="005D7917" w:rsidP="00B95D03">
      <w:pPr>
        <w:pStyle w:val="soustitrecouv"/>
        <w:jc w:val="both"/>
        <w:rPr>
          <w:color w:val="000000"/>
          <w:sz w:val="20"/>
          <w:szCs w:val="24"/>
          <w:shd w:val="clear" w:color="auto" w:fill="auto"/>
        </w:rPr>
      </w:pPr>
    </w:p>
    <w:p w14:paraId="0297FEC8" w14:textId="61519DF6" w:rsidR="005D7917" w:rsidRDefault="005D7917" w:rsidP="00B95D03">
      <w:pPr>
        <w:pStyle w:val="soustitrecouv"/>
        <w:jc w:val="both"/>
        <w:rPr>
          <w:color w:val="000000"/>
          <w:sz w:val="20"/>
          <w:szCs w:val="24"/>
          <w:shd w:val="clear" w:color="auto" w:fill="auto"/>
        </w:rPr>
      </w:pPr>
      <w:r w:rsidRPr="0029140E">
        <w:rPr>
          <w:noProof/>
        </w:rPr>
        <mc:AlternateContent>
          <mc:Choice Requires="wps">
            <w:drawing>
              <wp:anchor distT="0" distB="0" distL="114300" distR="114300" simplePos="0" relativeHeight="251980800" behindDoc="0" locked="0" layoutInCell="1" allowOverlap="1" wp14:anchorId="3AAEB578" wp14:editId="4950B142">
                <wp:simplePos x="0" y="0"/>
                <wp:positionH relativeFrom="column">
                  <wp:posOffset>4130675</wp:posOffset>
                </wp:positionH>
                <wp:positionV relativeFrom="paragraph">
                  <wp:posOffset>105410</wp:posOffset>
                </wp:positionV>
                <wp:extent cx="3057525" cy="168910"/>
                <wp:effectExtent l="0" t="0" r="0" b="0"/>
                <wp:wrapNone/>
                <wp:docPr id="974866899" name="ZoneTexte 28"/>
                <wp:cNvGraphicFramePr/>
                <a:graphic xmlns:a="http://schemas.openxmlformats.org/drawingml/2006/main">
                  <a:graphicData uri="http://schemas.microsoft.com/office/word/2010/wordprocessingShape">
                    <wps:wsp>
                      <wps:cNvSpPr txBox="1"/>
                      <wps:spPr>
                        <a:xfrm>
                          <a:off x="0" y="0"/>
                          <a:ext cx="3057525" cy="168910"/>
                        </a:xfrm>
                        <a:prstGeom prst="rect">
                          <a:avLst/>
                        </a:prstGeom>
                        <a:noFill/>
                      </wps:spPr>
                      <wps:txbx>
                        <w:txbxContent>
                          <w:p w14:paraId="09A39C2D" w14:textId="77777777" w:rsidR="00201B9C" w:rsidRPr="000035D4" w:rsidRDefault="00201B9C" w:rsidP="0029140E">
                            <w:pPr>
                              <w:rPr>
                                <w:rFonts w:asciiTheme="minorHAnsi" w:hAnsi="Calibri" w:cstheme="minorBidi"/>
                                <w:i/>
                                <w:iCs/>
                                <w:color w:val="1F497D" w:themeColor="text2"/>
                                <w:kern w:val="24"/>
                                <w:sz w:val="12"/>
                                <w:szCs w:val="12"/>
                              </w:rPr>
                            </w:pPr>
                            <w:r w:rsidRPr="000035D4">
                              <w:rPr>
                                <w:rFonts w:asciiTheme="minorHAnsi" w:hAnsi="Calibri" w:cstheme="minorBidi"/>
                                <w:i/>
                                <w:iCs/>
                                <w:color w:val="1F497D" w:themeColor="text2"/>
                                <w:kern w:val="24"/>
                                <w:sz w:val="12"/>
                                <w:szCs w:val="12"/>
                              </w:rPr>
                              <w:t>Façade et menuiseries RDC</w:t>
                            </w:r>
                          </w:p>
                        </w:txbxContent>
                      </wps:txbx>
                      <wps:bodyPr wrap="square" lIns="0" tIns="0" rIns="0" bIns="0" rtlCol="0">
                        <a:spAutoFit/>
                      </wps:bodyPr>
                    </wps:wsp>
                  </a:graphicData>
                </a:graphic>
              </wp:anchor>
            </w:drawing>
          </mc:Choice>
          <mc:Fallback>
            <w:pict>
              <v:shape w14:anchorId="3AAEB578" id="ZoneTexte 28" o:spid="_x0000_s1032" type="#_x0000_t202" style="position:absolute;left:0;text-align:left;margin-left:325.25pt;margin-top:8.3pt;width:240.75pt;height:13.3pt;z-index:25198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" filled="f" stroked="f">
                <v:textbox style="mso-fit-shape-to-text:t" inset="0,0,0,0">
                  <w:txbxContent>
                    <w:p w14:paraId="09A39C2D" w14:textId="77777777" w:rsidR="00201B9C" w:rsidRPr="000035D4" w:rsidRDefault="00201B9C" w:rsidP="0029140E">
                      <w:pPr>
                        <w:rPr>
                          <w:rFonts w:asciiTheme="minorHAnsi" w:hAnsi="Calibri" w:cstheme="minorBidi"/>
                          <w:i/>
                          <w:iCs/>
                          <w:color w:val="1F497D" w:themeColor="text2"/>
                          <w:kern w:val="24"/>
                          <w:sz w:val="12"/>
                          <w:szCs w:val="12"/>
                        </w:rPr>
                      </w:pPr>
                      <w:r w:rsidRPr="000035D4">
                        <w:rPr>
                          <w:rFonts w:asciiTheme="minorHAnsi" w:hAnsi="Calibri" w:cstheme="minorBidi"/>
                          <w:i/>
                          <w:iCs/>
                          <w:color w:val="1F497D" w:themeColor="text2"/>
                          <w:kern w:val="24"/>
                          <w:sz w:val="12"/>
                          <w:szCs w:val="12"/>
                        </w:rPr>
                        <w:t>Façade et menuiseries RDC</w:t>
                      </w:r>
                    </w:p>
                  </w:txbxContent>
                </v:textbox>
              </v:shape>
            </w:pict>
          </mc:Fallback>
        </mc:AlternateContent>
      </w:r>
      <w:r w:rsidRPr="0029140E">
        <w:rPr>
          <w:noProof/>
        </w:rPr>
        <mc:AlternateContent>
          <mc:Choice Requires="wps">
            <w:drawing>
              <wp:anchor distT="0" distB="0" distL="114300" distR="114300" simplePos="0" relativeHeight="251979776" behindDoc="0" locked="0" layoutInCell="1" allowOverlap="1" wp14:anchorId="5EB264D2" wp14:editId="37AD0ABE">
                <wp:simplePos x="0" y="0"/>
                <wp:positionH relativeFrom="column">
                  <wp:posOffset>34008</wp:posOffset>
                </wp:positionH>
                <wp:positionV relativeFrom="paragraph">
                  <wp:posOffset>133844</wp:posOffset>
                </wp:positionV>
                <wp:extent cx="3057525" cy="168910"/>
                <wp:effectExtent l="0" t="0" r="0" b="0"/>
                <wp:wrapNone/>
                <wp:docPr id="59674833" name="ZoneTexte 26"/>
                <wp:cNvGraphicFramePr/>
                <a:graphic xmlns:a="http://schemas.openxmlformats.org/drawingml/2006/main">
                  <a:graphicData uri="http://schemas.microsoft.com/office/word/2010/wordprocessingShape">
                    <wps:wsp>
                      <wps:cNvSpPr txBox="1"/>
                      <wps:spPr>
                        <a:xfrm>
                          <a:off x="0" y="0"/>
                          <a:ext cx="3057525" cy="168910"/>
                        </a:xfrm>
                        <a:prstGeom prst="rect">
                          <a:avLst/>
                        </a:prstGeom>
                        <a:noFill/>
                      </wps:spPr>
                      <wps:txbx>
                        <w:txbxContent>
                          <w:p w14:paraId="5E5A1F2A" w14:textId="77777777" w:rsidR="00201B9C" w:rsidRPr="000035D4" w:rsidRDefault="00201B9C" w:rsidP="0029140E">
                            <w:pPr>
                              <w:rPr>
                                <w:rFonts w:asciiTheme="minorHAnsi" w:hAnsi="Calibri" w:cstheme="minorBidi"/>
                                <w:i/>
                                <w:iCs/>
                                <w:color w:val="1F497D" w:themeColor="text2"/>
                                <w:kern w:val="24"/>
                                <w:sz w:val="12"/>
                                <w:szCs w:val="12"/>
                              </w:rPr>
                            </w:pPr>
                            <w:r w:rsidRPr="000035D4">
                              <w:rPr>
                                <w:rFonts w:asciiTheme="minorHAnsi" w:hAnsi="Calibri" w:cstheme="minorBidi"/>
                                <w:i/>
                                <w:iCs/>
                                <w:color w:val="1F497D" w:themeColor="text2"/>
                                <w:kern w:val="24"/>
                                <w:sz w:val="12"/>
                                <w:szCs w:val="12"/>
                              </w:rPr>
                              <w:t>Abords</w:t>
                            </w:r>
                          </w:p>
                        </w:txbxContent>
                      </wps:txbx>
                      <wps:bodyPr wrap="square" lIns="0" tIns="0" rIns="0" bIns="0" rtlCol="0">
                        <a:spAutoFit/>
                      </wps:bodyPr>
                    </wps:wsp>
                  </a:graphicData>
                </a:graphic>
              </wp:anchor>
            </w:drawing>
          </mc:Choice>
          <mc:Fallback>
            <w:pict>
              <v:shape w14:anchorId="5EB264D2" id="ZoneTexte 26" o:spid="_x0000_s1033" type="#_x0000_t202" style="position:absolute;left:0;text-align:left;margin-left:2.7pt;margin-top:10.55pt;width:240.75pt;height:13.3pt;z-index:25197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" filled="f" stroked="f">
                <v:textbox style="mso-fit-shape-to-text:t" inset="0,0,0,0">
                  <w:txbxContent>
                    <w:p w14:paraId="5E5A1F2A" w14:textId="77777777" w:rsidR="00201B9C" w:rsidRPr="000035D4" w:rsidRDefault="00201B9C" w:rsidP="0029140E">
                      <w:pPr>
                        <w:rPr>
                          <w:rFonts w:asciiTheme="minorHAnsi" w:hAnsi="Calibri" w:cstheme="minorBidi"/>
                          <w:i/>
                          <w:iCs/>
                          <w:color w:val="1F497D" w:themeColor="text2"/>
                          <w:kern w:val="24"/>
                          <w:sz w:val="12"/>
                          <w:szCs w:val="12"/>
                        </w:rPr>
                      </w:pPr>
                      <w:r w:rsidRPr="000035D4">
                        <w:rPr>
                          <w:rFonts w:asciiTheme="minorHAnsi" w:hAnsi="Calibri" w:cstheme="minorBidi"/>
                          <w:i/>
                          <w:iCs/>
                          <w:color w:val="1F497D" w:themeColor="text2"/>
                          <w:kern w:val="24"/>
                          <w:sz w:val="12"/>
                          <w:szCs w:val="12"/>
                        </w:rPr>
                        <w:t>Abords</w:t>
                      </w:r>
                    </w:p>
                  </w:txbxContent>
                </v:textbox>
              </v:shape>
            </w:pict>
          </mc:Fallback>
        </mc:AlternateContent>
      </w:r>
    </w:p>
    <w:p w14:paraId="1812AD0A" w14:textId="33A12D39" w:rsidR="005D7917" w:rsidRDefault="005D7917" w:rsidP="00B95D03">
      <w:pPr>
        <w:pStyle w:val="soustitrecouv"/>
        <w:jc w:val="both"/>
        <w:rPr>
          <w:color w:val="000000"/>
          <w:sz w:val="20"/>
          <w:szCs w:val="24"/>
          <w:shd w:val="clear" w:color="auto" w:fill="auto"/>
        </w:rPr>
      </w:pPr>
      <w:r w:rsidRPr="0029140E">
        <w:rPr>
          <w:noProof/>
        </w:rPr>
        <mc:AlternateContent>
          <mc:Choice Requires="wps">
            <w:drawing>
              <wp:anchor distT="0" distB="0" distL="114300" distR="114300" simplePos="0" relativeHeight="251981824" behindDoc="0" locked="0" layoutInCell="1" allowOverlap="1" wp14:anchorId="20438E73" wp14:editId="233D8E19">
                <wp:simplePos x="0" y="0"/>
                <wp:positionH relativeFrom="column">
                  <wp:posOffset>36195</wp:posOffset>
                </wp:positionH>
                <wp:positionV relativeFrom="paragraph">
                  <wp:posOffset>2259330</wp:posOffset>
                </wp:positionV>
                <wp:extent cx="3057525" cy="168910"/>
                <wp:effectExtent l="0" t="0" r="0" b="0"/>
                <wp:wrapNone/>
                <wp:docPr id="865801713" name="ZoneTexte 29"/>
                <wp:cNvGraphicFramePr/>
                <a:graphic xmlns:a="http://schemas.openxmlformats.org/drawingml/2006/main">
                  <a:graphicData uri="http://schemas.microsoft.com/office/word/2010/wordprocessingShape">
                    <wps:wsp>
                      <wps:cNvSpPr txBox="1"/>
                      <wps:spPr>
                        <a:xfrm>
                          <a:off x="0" y="0"/>
                          <a:ext cx="3057525" cy="168910"/>
                        </a:xfrm>
                        <a:prstGeom prst="rect">
                          <a:avLst/>
                        </a:prstGeom>
                        <a:noFill/>
                      </wps:spPr>
                      <wps:txbx>
                        <w:txbxContent>
                          <w:p w14:paraId="151108E7" w14:textId="77777777" w:rsidR="00201B9C" w:rsidRPr="000035D4" w:rsidRDefault="00201B9C" w:rsidP="0029140E">
                            <w:pPr>
                              <w:rPr>
                                <w:rFonts w:asciiTheme="minorHAnsi" w:hAnsi="Calibri" w:cstheme="minorBidi"/>
                                <w:i/>
                                <w:iCs/>
                                <w:color w:val="1F497D" w:themeColor="text2"/>
                                <w:kern w:val="24"/>
                                <w:sz w:val="12"/>
                                <w:szCs w:val="12"/>
                              </w:rPr>
                            </w:pPr>
                            <w:r w:rsidRPr="000035D4">
                              <w:rPr>
                                <w:rFonts w:asciiTheme="minorHAnsi" w:hAnsi="Calibri" w:cstheme="minorBidi"/>
                                <w:i/>
                                <w:iCs/>
                                <w:color w:val="1F497D" w:themeColor="text2"/>
                                <w:kern w:val="24"/>
                                <w:sz w:val="12"/>
                                <w:szCs w:val="12"/>
                              </w:rPr>
                              <w:t>Intérieur des locaux</w:t>
                            </w:r>
                          </w:p>
                        </w:txbxContent>
                      </wps:txbx>
                      <wps:bodyPr wrap="square" lIns="0" tIns="0" rIns="0" bIns="0" rtlCol="0">
                        <a:spAutoFit/>
                      </wps:bodyPr>
                    </wps:wsp>
                  </a:graphicData>
                </a:graphic>
              </wp:anchor>
            </w:drawing>
          </mc:Choice>
          <mc:Fallback>
            <w:pict>
              <v:shape w14:anchorId="20438E73" id="ZoneTexte 29" o:spid="_x0000_s1034" type="#_x0000_t202" style="position:absolute;left:0;text-align:left;margin-left:2.85pt;margin-top:177.9pt;width:240.75pt;height:13.3pt;z-index:25198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" filled="f" stroked="f">
                <v:textbox style="mso-fit-shape-to-text:t" inset="0,0,0,0">
                  <w:txbxContent>
                    <w:p w14:paraId="151108E7" w14:textId="77777777" w:rsidR="00201B9C" w:rsidRPr="000035D4" w:rsidRDefault="00201B9C" w:rsidP="0029140E">
                      <w:pPr>
                        <w:rPr>
                          <w:rFonts w:asciiTheme="minorHAnsi" w:hAnsi="Calibri" w:cstheme="minorBidi"/>
                          <w:i/>
                          <w:iCs/>
                          <w:color w:val="1F497D" w:themeColor="text2"/>
                          <w:kern w:val="24"/>
                          <w:sz w:val="12"/>
                          <w:szCs w:val="12"/>
                        </w:rPr>
                      </w:pPr>
                      <w:r w:rsidRPr="000035D4">
                        <w:rPr>
                          <w:rFonts w:asciiTheme="minorHAnsi" w:hAnsi="Calibri" w:cstheme="minorBidi"/>
                          <w:i/>
                          <w:iCs/>
                          <w:color w:val="1F497D" w:themeColor="text2"/>
                          <w:kern w:val="24"/>
                          <w:sz w:val="12"/>
                          <w:szCs w:val="12"/>
                        </w:rPr>
                        <w:t>Intérieur des locaux</w:t>
                      </w:r>
                    </w:p>
                  </w:txbxContent>
                </v:textbox>
              </v:shape>
            </w:pict>
          </mc:Fallback>
        </mc:AlternateContent>
      </w:r>
      <w:r w:rsidRPr="0029140E">
        <w:rPr>
          <w:noProof/>
          <w:color w:val="000000"/>
          <w:sz w:val="20"/>
          <w:szCs w:val="24"/>
          <w:shd w:val="clear" w:color="auto" w:fill="auto"/>
        </w:rPr>
        <w:drawing>
          <wp:anchor distT="0" distB="0" distL="114300" distR="114300" simplePos="0" relativeHeight="251972608" behindDoc="0" locked="0" layoutInCell="1" allowOverlap="1" wp14:anchorId="4DB4474E" wp14:editId="0115251E">
            <wp:simplePos x="0" y="0"/>
            <wp:positionH relativeFrom="margin">
              <wp:posOffset>10795</wp:posOffset>
            </wp:positionH>
            <wp:positionV relativeFrom="paragraph">
              <wp:posOffset>75565</wp:posOffset>
            </wp:positionV>
            <wp:extent cx="2446655" cy="2170430"/>
            <wp:effectExtent l="0" t="0" r="0" b="1270"/>
            <wp:wrapNone/>
            <wp:docPr id="1091299620" name="Image 11" descr="Une image contenant plafond, meubles, sol, bâtiment&#10;&#10;Description générée automatiquement">
              <a:extLst xmlns:a="http://schemas.openxmlformats.org/drawingml/2006/main">
                <a:ext uri="{FF2B5EF4-FFF2-40B4-BE49-F238E27FC236}">
                  <a16:creationId xmlns:a16="http://schemas.microsoft.com/office/drawing/2014/main" id="{22314A57-5F42-D137-9312-44F0968CDC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299620" name="Image 11" descr="Une image contenant plafond, meubles, sol, bâtiment&#10;&#10;Description générée automatiquement">
                      <a:extLst>
                        <a:ext uri="{FF2B5EF4-FFF2-40B4-BE49-F238E27FC236}">
                          <a16:creationId xmlns:a16="http://schemas.microsoft.com/office/drawing/2014/main" id="{22314A57-5F42-D137-9312-44F0968CDC77}"/>
                        </a:ext>
                      </a:extLst>
                    </pic:cNvPr>
                    <pic:cNvPicPr>
                      <a:picLocks noChangeAspect="1"/>
                    </pic:cNvPicPr>
                  </pic:nvPicPr>
                  <pic:blipFill rotWithShape="1">
                    <a:blip r:embed="rId46" cstate="screen">
                      <a:extLst>
                        <a:ext uri="{28A0092B-C50C-407E-A947-70E740481C1C}">
                          <a14:useLocalDpi xmlns:a14="http://schemas.microsoft.com/office/drawing/2010/main"/>
                        </a:ext>
                      </a:extLst>
                    </a:blip>
                    <a:srcRect/>
                    <a:stretch/>
                  </pic:blipFill>
                  <pic:spPr>
                    <a:xfrm>
                      <a:off x="0" y="0"/>
                      <a:ext cx="2446655" cy="2170430"/>
                    </a:xfrm>
                    <a:prstGeom prst="rect">
                      <a:avLst/>
                    </a:prstGeom>
                  </pic:spPr>
                </pic:pic>
              </a:graphicData>
            </a:graphic>
            <wp14:sizeRelH relativeFrom="margin">
              <wp14:pctWidth>0</wp14:pctWidth>
            </wp14:sizeRelH>
            <wp14:sizeRelV relativeFrom="margin">
              <wp14:pctHeight>0</wp14:pctHeight>
            </wp14:sizeRelV>
          </wp:anchor>
        </w:drawing>
      </w:r>
      <w:r w:rsidRPr="0029140E">
        <w:rPr>
          <w:noProof/>
          <w:color w:val="000000"/>
          <w:sz w:val="20"/>
          <w:szCs w:val="24"/>
          <w:shd w:val="clear" w:color="auto" w:fill="auto"/>
        </w:rPr>
        <w:drawing>
          <wp:anchor distT="0" distB="0" distL="114300" distR="114300" simplePos="0" relativeHeight="251977728" behindDoc="0" locked="0" layoutInCell="1" allowOverlap="1" wp14:anchorId="1FAD902D" wp14:editId="1FC5C4A1">
            <wp:simplePos x="0" y="0"/>
            <wp:positionH relativeFrom="column">
              <wp:posOffset>2664460</wp:posOffset>
            </wp:positionH>
            <wp:positionV relativeFrom="paragraph">
              <wp:posOffset>78740</wp:posOffset>
            </wp:positionV>
            <wp:extent cx="1370965" cy="2158365"/>
            <wp:effectExtent l="0" t="0" r="635" b="0"/>
            <wp:wrapNone/>
            <wp:docPr id="1027" name="Picture 3" descr="Une image contenant intérieur, meubles, table, chaise&#10;&#10;Description générée automatiquement">
              <a:extLst xmlns:a="http://schemas.openxmlformats.org/drawingml/2006/main">
                <a:ext uri="{FF2B5EF4-FFF2-40B4-BE49-F238E27FC236}">
                  <a16:creationId xmlns:a16="http://schemas.microsoft.com/office/drawing/2014/main" id="{22DD9E3A-33A9-8A7E-CDE4-9632ACABB0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Une image contenant intérieur, meubles, table, chaise&#10;&#10;Description générée automatiquement">
                      <a:extLst>
                        <a:ext uri="{FF2B5EF4-FFF2-40B4-BE49-F238E27FC236}">
                          <a16:creationId xmlns:a16="http://schemas.microsoft.com/office/drawing/2014/main" id="{22DD9E3A-33A9-8A7E-CDE4-9632ACABB0C9}"/>
                        </a:ext>
                      </a:extLst>
                    </pic:cNvPr>
                    <pic:cNvPicPr>
                      <a:picLocks noChangeAspect="1" noChangeArrowheads="1"/>
                    </pic:cNvPicPr>
                  </pic:nvPicPr>
                  <pic:blipFill rotWithShape="1">
                    <a:blip r:embed="rId47" cstate="screen">
                      <a:extLst>
                        <a:ext uri="{28A0092B-C50C-407E-A947-70E740481C1C}">
                          <a14:useLocalDpi xmlns:a14="http://schemas.microsoft.com/office/drawing/2010/main"/>
                        </a:ext>
                      </a:extLst>
                    </a:blip>
                    <a:srcRect/>
                    <a:stretch/>
                  </pic:blipFill>
                  <pic:spPr bwMode="auto">
                    <a:xfrm>
                      <a:off x="0" y="0"/>
                      <a:ext cx="1370965" cy="21583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9140E">
        <w:rPr>
          <w:noProof/>
          <w:color w:val="000000"/>
          <w:sz w:val="20"/>
          <w:szCs w:val="24"/>
          <w:shd w:val="clear" w:color="auto" w:fill="auto"/>
        </w:rPr>
        <w:drawing>
          <wp:anchor distT="0" distB="0" distL="114300" distR="114300" simplePos="0" relativeHeight="251976704" behindDoc="0" locked="0" layoutInCell="1" allowOverlap="1" wp14:anchorId="320C947C" wp14:editId="6C4B0411">
            <wp:simplePos x="0" y="0"/>
            <wp:positionH relativeFrom="column">
              <wp:posOffset>4323080</wp:posOffset>
            </wp:positionH>
            <wp:positionV relativeFrom="paragraph">
              <wp:posOffset>85090</wp:posOffset>
            </wp:positionV>
            <wp:extent cx="1414780" cy="2158365"/>
            <wp:effectExtent l="0" t="0" r="0" b="0"/>
            <wp:wrapNone/>
            <wp:docPr id="1026" name="Picture 2" descr="Une image contenant intérieur, table, chaise, meubles&#10;&#10;Description générée automatiquement">
              <a:extLst xmlns:a="http://schemas.openxmlformats.org/drawingml/2006/main">
                <a:ext uri="{FF2B5EF4-FFF2-40B4-BE49-F238E27FC236}">
                  <a16:creationId xmlns:a16="http://schemas.microsoft.com/office/drawing/2014/main" id="{52D63DCA-567E-B64B-9262-E530B96237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Une image contenant intérieur, table, chaise, meubles&#10;&#10;Description générée automatiquement">
                      <a:extLst>
                        <a:ext uri="{FF2B5EF4-FFF2-40B4-BE49-F238E27FC236}">
                          <a16:creationId xmlns:a16="http://schemas.microsoft.com/office/drawing/2014/main" id="{52D63DCA-567E-B64B-9262-E530B9623705}"/>
                        </a:ext>
                      </a:extLst>
                    </pic:cNvPr>
                    <pic:cNvPicPr>
                      <a:picLocks noChangeAspect="1" noChangeArrowheads="1"/>
                    </pic:cNvPicPr>
                  </pic:nvPicPr>
                  <pic:blipFill rotWithShape="1">
                    <a:blip r:embed="rId48" cstate="screen">
                      <a:extLst>
                        <a:ext uri="{28A0092B-C50C-407E-A947-70E740481C1C}">
                          <a14:useLocalDpi xmlns:a14="http://schemas.microsoft.com/office/drawing/2010/main"/>
                        </a:ext>
                      </a:extLst>
                    </a:blip>
                    <a:srcRect/>
                    <a:stretch/>
                  </pic:blipFill>
                  <pic:spPr bwMode="auto">
                    <a:xfrm>
                      <a:off x="0" y="0"/>
                      <a:ext cx="1414780" cy="21583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D130F5" w14:textId="1D1BECAE" w:rsidR="005D7917" w:rsidRDefault="005D7917" w:rsidP="00B95D03">
      <w:pPr>
        <w:pStyle w:val="soustitrecouv"/>
        <w:jc w:val="both"/>
        <w:rPr>
          <w:color w:val="000000"/>
          <w:sz w:val="20"/>
          <w:szCs w:val="24"/>
          <w:shd w:val="clear" w:color="auto" w:fill="auto"/>
        </w:rPr>
      </w:pPr>
    </w:p>
    <w:p w14:paraId="5B9636DD" w14:textId="77777777" w:rsidR="005D7917" w:rsidRDefault="005D7917" w:rsidP="00B95D03">
      <w:pPr>
        <w:pStyle w:val="soustitrecouv"/>
        <w:jc w:val="both"/>
        <w:rPr>
          <w:color w:val="000000"/>
          <w:sz w:val="20"/>
          <w:szCs w:val="24"/>
          <w:shd w:val="clear" w:color="auto" w:fill="auto"/>
        </w:rPr>
      </w:pPr>
    </w:p>
    <w:p w14:paraId="1A8C7FD9" w14:textId="77777777" w:rsidR="005D7917" w:rsidRDefault="005D7917" w:rsidP="00B95D03">
      <w:pPr>
        <w:pStyle w:val="soustitrecouv"/>
        <w:jc w:val="both"/>
        <w:rPr>
          <w:color w:val="000000"/>
          <w:sz w:val="20"/>
          <w:szCs w:val="24"/>
          <w:shd w:val="clear" w:color="auto" w:fill="auto"/>
        </w:rPr>
      </w:pPr>
    </w:p>
    <w:p w14:paraId="5D9CED55" w14:textId="499D3859" w:rsidR="00B95D03" w:rsidRPr="00B95D03" w:rsidRDefault="00B95D03" w:rsidP="000035D4">
      <w:pPr>
        <w:pStyle w:val="soustitrecouv"/>
        <w:jc w:val="both"/>
        <w:rPr>
          <w:color w:val="000000"/>
          <w:sz w:val="20"/>
          <w:szCs w:val="24"/>
          <w:shd w:val="clear" w:color="auto" w:fill="auto"/>
        </w:rPr>
      </w:pPr>
    </w:p>
    <w:p w14:paraId="29C0FFC0" w14:textId="229475F8" w:rsidR="00F60918" w:rsidRDefault="00F60918" w:rsidP="00445596"/>
    <w:p w14:paraId="706FA70A" w14:textId="6EA8C938" w:rsidR="00445596" w:rsidRPr="00445596" w:rsidRDefault="00445596" w:rsidP="00445596"/>
    <w:p w14:paraId="1D8B6870" w14:textId="7E7C857C" w:rsidR="001778E3" w:rsidRDefault="001778E3">
      <w:pPr>
        <w:widowControl/>
        <w:spacing w:before="0" w:after="0" w:line="240" w:lineRule="auto"/>
        <w:jc w:val="left"/>
      </w:pPr>
    </w:p>
    <w:p w14:paraId="45C4E46C" w14:textId="77777777" w:rsidR="001778E3" w:rsidRDefault="001778E3" w:rsidP="00445596"/>
    <w:p w14:paraId="23B616DC" w14:textId="054A57B8" w:rsidR="00E702EF" w:rsidRDefault="00E702EF" w:rsidP="00445596"/>
    <w:p w14:paraId="6D5FC58D" w14:textId="4A8D78BF" w:rsidR="00E702EF" w:rsidRDefault="001778E3" w:rsidP="00E702EF">
      <w:pPr>
        <w:pStyle w:val="soustitrecouv"/>
      </w:pPr>
      <w:r>
        <w:t>Répartition des principales fonctions</w:t>
      </w:r>
    </w:p>
    <w:p w14:paraId="2CA662B1" w14:textId="3720DCA1" w:rsidR="000B48E3" w:rsidRDefault="00301242" w:rsidP="00B92058">
      <w:r>
        <w:t>Les fonctions sont réparties au niveau rdc comme suit :</w:t>
      </w:r>
    </w:p>
    <w:p w14:paraId="16507E8B" w14:textId="77777777" w:rsidR="009166E8" w:rsidRPr="009166E8" w:rsidRDefault="009166E8" w:rsidP="009166E8">
      <w:r w:rsidRPr="009166E8">
        <w:t>Le rez-de-chaussée, partie nord du bâtiment Administration, constitue le point d'accès principal au bâtiment. Cette zone regroupe :</w:t>
      </w:r>
    </w:p>
    <w:p w14:paraId="29135CA9" w14:textId="77777777" w:rsidR="009166E8" w:rsidRPr="009166E8" w:rsidRDefault="009166E8" w:rsidP="009166E8">
      <w:pPr>
        <w:numPr>
          <w:ilvl w:val="0"/>
          <w:numId w:val="54"/>
        </w:numPr>
      </w:pPr>
      <w:r w:rsidRPr="009166E8">
        <w:rPr>
          <w:b/>
          <w:bCs/>
        </w:rPr>
        <w:t>Les locaux d’administration</w:t>
      </w:r>
      <w:r w:rsidRPr="009166E8">
        <w:t>,</w:t>
      </w:r>
    </w:p>
    <w:p w14:paraId="66D681C7" w14:textId="77777777" w:rsidR="009166E8" w:rsidRPr="009166E8" w:rsidRDefault="009166E8" w:rsidP="009166E8">
      <w:pPr>
        <w:numPr>
          <w:ilvl w:val="0"/>
          <w:numId w:val="54"/>
        </w:numPr>
      </w:pPr>
      <w:r w:rsidRPr="009166E8">
        <w:rPr>
          <w:b/>
          <w:bCs/>
        </w:rPr>
        <w:t>Les espaces mutualisés</w:t>
      </w:r>
      <w:r w:rsidRPr="009166E8">
        <w:t>,</w:t>
      </w:r>
    </w:p>
    <w:p w14:paraId="4E3DACF2" w14:textId="38EEFD66" w:rsidR="009166E8" w:rsidRPr="009166E8" w:rsidRDefault="0068584A" w:rsidP="009166E8">
      <w:pPr>
        <w:numPr>
          <w:ilvl w:val="0"/>
          <w:numId w:val="54"/>
        </w:numPr>
      </w:pPr>
      <w:r>
        <w:rPr>
          <w:b/>
          <w:bCs/>
        </w:rPr>
        <w:t>Un logement</w:t>
      </w:r>
      <w:r w:rsidR="009166E8" w:rsidRPr="009166E8">
        <w:rPr>
          <w:b/>
          <w:bCs/>
        </w:rPr>
        <w:t xml:space="preserve"> de fonction</w:t>
      </w:r>
      <w:r w:rsidR="009166E8" w:rsidRPr="009166E8">
        <w:t>.</w:t>
      </w:r>
    </w:p>
    <w:p w14:paraId="269EBF85" w14:textId="32DB69DC" w:rsidR="009166E8" w:rsidRDefault="009166E8" w:rsidP="009166E8">
      <w:pPr>
        <w:rPr>
          <w:b/>
          <w:bCs/>
        </w:rPr>
      </w:pPr>
      <w:r>
        <w:rPr>
          <w:b/>
          <w:bCs/>
        </w:rPr>
        <w:t xml:space="preserve">Le </w:t>
      </w:r>
      <w:proofErr w:type="spellStart"/>
      <w:r w:rsidR="00184083">
        <w:rPr>
          <w:b/>
          <w:bCs/>
        </w:rPr>
        <w:t>R</w:t>
      </w:r>
      <w:r>
        <w:rPr>
          <w:b/>
          <w:bCs/>
        </w:rPr>
        <w:t>ez-de</w:t>
      </w:r>
      <w:proofErr w:type="spellEnd"/>
      <w:r>
        <w:rPr>
          <w:b/>
          <w:bCs/>
        </w:rPr>
        <w:t xml:space="preserve"> chaussée </w:t>
      </w:r>
      <w:r w:rsidRPr="009166E8">
        <w:rPr>
          <w:b/>
          <w:bCs/>
        </w:rPr>
        <w:t>TPR – Bloc B :</w:t>
      </w:r>
      <w:r>
        <w:rPr>
          <w:b/>
          <w:bCs/>
        </w:rPr>
        <w:t xml:space="preserve"> </w:t>
      </w:r>
      <w:r w:rsidRPr="009166E8">
        <w:t xml:space="preserve">Cette zone est principalement dédiée </w:t>
      </w:r>
      <w:r w:rsidR="00BD32F6">
        <w:t xml:space="preserve">d’une part </w:t>
      </w:r>
      <w:r w:rsidRPr="009166E8">
        <w:t xml:space="preserve">aux bureaux de la </w:t>
      </w:r>
      <w:r w:rsidRPr="009166E8">
        <w:rPr>
          <w:b/>
          <w:bCs/>
        </w:rPr>
        <w:t>PSI</w:t>
      </w:r>
      <w:r w:rsidRPr="009166E8">
        <w:t xml:space="preserve"> (</w:t>
      </w:r>
      <w:r w:rsidR="00BD32F6">
        <w:t>Pôle Système d’Impression</w:t>
      </w:r>
      <w:r w:rsidRPr="009166E8">
        <w:t xml:space="preserve">), </w:t>
      </w:r>
      <w:r w:rsidR="00BD32F6">
        <w:t>et de locaux libres sur toute la trame. C</w:t>
      </w:r>
      <w:r w:rsidRPr="009166E8">
        <w:t xml:space="preserve">es locaux offrent une surface de </w:t>
      </w:r>
      <w:r w:rsidRPr="009166E8">
        <w:rPr>
          <w:b/>
          <w:bCs/>
        </w:rPr>
        <w:t>205 m²</w:t>
      </w:r>
      <w:r w:rsidRPr="009166E8">
        <w:t xml:space="preserve"> et pourront être réutilisés dans le cadre du projet.</w:t>
      </w:r>
    </w:p>
    <w:p w14:paraId="085013D7" w14:textId="5F17B0CF" w:rsidR="009166E8" w:rsidRPr="000035D4" w:rsidRDefault="009166E8" w:rsidP="009166E8">
      <w:pPr>
        <w:rPr>
          <w:b/>
          <w:bCs/>
        </w:rPr>
      </w:pPr>
      <w:r>
        <w:rPr>
          <w:b/>
          <w:bCs/>
        </w:rPr>
        <w:t xml:space="preserve">Le </w:t>
      </w:r>
      <w:proofErr w:type="spellStart"/>
      <w:r w:rsidR="00184083">
        <w:rPr>
          <w:b/>
          <w:bCs/>
        </w:rPr>
        <w:t>R</w:t>
      </w:r>
      <w:r>
        <w:rPr>
          <w:b/>
          <w:bCs/>
        </w:rPr>
        <w:t>ez-de</w:t>
      </w:r>
      <w:proofErr w:type="spellEnd"/>
      <w:r>
        <w:rPr>
          <w:b/>
          <w:bCs/>
        </w:rPr>
        <w:t xml:space="preserve"> chaussée </w:t>
      </w:r>
      <w:r w:rsidRPr="009166E8">
        <w:rPr>
          <w:b/>
          <w:bCs/>
        </w:rPr>
        <w:t>TPR – Bloc B</w:t>
      </w:r>
      <w:r w:rsidR="00184083">
        <w:rPr>
          <w:b/>
          <w:bCs/>
        </w:rPr>
        <w:t xml:space="preserve"> </w:t>
      </w:r>
      <w:r w:rsidRPr="009166E8">
        <w:t xml:space="preserve">héberge </w:t>
      </w:r>
      <w:r w:rsidR="0068584A">
        <w:t xml:space="preserve">également </w:t>
      </w:r>
      <w:r w:rsidRPr="009166E8">
        <w:t>plusieurs services :</w:t>
      </w:r>
    </w:p>
    <w:p w14:paraId="593C26D9" w14:textId="29EBD8D5" w:rsidR="00955B9E" w:rsidRDefault="00955B9E" w:rsidP="00955B9E">
      <w:pPr>
        <w:numPr>
          <w:ilvl w:val="0"/>
          <w:numId w:val="55"/>
        </w:numPr>
      </w:pPr>
      <w:r>
        <w:t>Les bureaux du département de Chimie,</w:t>
      </w:r>
    </w:p>
    <w:p w14:paraId="73AB362F" w14:textId="77777777" w:rsidR="00955B9E" w:rsidRDefault="00955B9E" w:rsidP="00955B9E">
      <w:pPr>
        <w:numPr>
          <w:ilvl w:val="0"/>
          <w:numId w:val="55"/>
        </w:numPr>
      </w:pPr>
      <w:r>
        <w:t>Les bureaux des enseignants ne disposant pas de leur activité de recherche sur site</w:t>
      </w:r>
    </w:p>
    <w:p w14:paraId="0A4AA3BC" w14:textId="77777777" w:rsidR="00955B9E" w:rsidRDefault="00955B9E" w:rsidP="00955B9E">
      <w:pPr>
        <w:numPr>
          <w:ilvl w:val="0"/>
          <w:numId w:val="55"/>
        </w:numPr>
      </w:pPr>
      <w:r>
        <w:t>Le bureau de la DHSE,</w:t>
      </w:r>
    </w:p>
    <w:p w14:paraId="6C78241C" w14:textId="77777777" w:rsidR="00955B9E" w:rsidRDefault="00955B9E" w:rsidP="00955B9E">
      <w:pPr>
        <w:numPr>
          <w:ilvl w:val="0"/>
          <w:numId w:val="55"/>
        </w:numPr>
      </w:pPr>
      <w:r>
        <w:lastRenderedPageBreak/>
        <w:t>Le bureau de SCASC (Services Communautaires et d'Actions Sociales et Culturelles),</w:t>
      </w:r>
    </w:p>
    <w:p w14:paraId="580E2495" w14:textId="77777777" w:rsidR="00955B9E" w:rsidRDefault="00955B9E" w:rsidP="00955B9E">
      <w:pPr>
        <w:numPr>
          <w:ilvl w:val="0"/>
          <w:numId w:val="55"/>
        </w:numPr>
      </w:pPr>
      <w:r>
        <w:t>Les bureaux du service logistique de l’UFR Sciences.</w:t>
      </w:r>
    </w:p>
    <w:p w14:paraId="319E3CE0" w14:textId="41AB8859" w:rsidR="00955B9E" w:rsidRDefault="00BD32F6" w:rsidP="00E55F3A">
      <w:pPr>
        <w:ind w:left="360"/>
      </w:pPr>
      <w:r>
        <w:t xml:space="preserve">Certains espaces seront libérés par le maitre d’ouvrage afin de permettre l’installation de services DRH, DRV et CIPE actuellement dans l’emprise de la future maison de l’étudiant, au rez-de-chaussée du </w:t>
      </w:r>
      <w:r w:rsidR="002C7ECD">
        <w:t>bâtiment</w:t>
      </w:r>
      <w:r>
        <w:t xml:space="preserve"> Administration/</w:t>
      </w:r>
      <w:proofErr w:type="gramStart"/>
      <w:r>
        <w:t>Amphithéâtres.</w:t>
      </w:r>
      <w:r w:rsidR="00955B9E">
        <w:t>.</w:t>
      </w:r>
      <w:proofErr w:type="gramEnd"/>
    </w:p>
    <w:p w14:paraId="1E922190" w14:textId="437C0AB2" w:rsidR="00955B9E" w:rsidRDefault="00955B9E" w:rsidP="00E55F3A">
      <w:pPr>
        <w:ind w:left="360"/>
      </w:pPr>
      <w:r>
        <w:t>Le bâtiment « Cafétéria » comprend l’espace de restauration géré par le CROUS, ainsi que certains locaux de stockage d’associations étudiantes, et un studio de musique à rénover. La surface disponible représente une surface utile de 129 m². (</w:t>
      </w:r>
      <w:r w:rsidR="00055543">
        <w:t>L’espace</w:t>
      </w:r>
      <w:r>
        <w:t xml:space="preserve"> de restauration n’est pas libéré).</w:t>
      </w:r>
    </w:p>
    <w:p w14:paraId="1BD5DA60" w14:textId="3648434A" w:rsidR="00184083" w:rsidRDefault="00184083" w:rsidP="00FD6B8B">
      <w:pPr>
        <w:pStyle w:val="soustitrecouv"/>
      </w:pPr>
    </w:p>
    <w:p w14:paraId="0C8EECD9" w14:textId="77777777" w:rsidR="00B13328" w:rsidRDefault="00B13328" w:rsidP="00B92058">
      <w:pPr>
        <w:sectPr w:rsidR="00B13328" w:rsidSect="00D80A27">
          <w:pgSz w:w="11907" w:h="16840" w:code="9"/>
          <w:pgMar w:top="1418" w:right="1418" w:bottom="1418" w:left="1418" w:header="709" w:footer="567" w:gutter="0"/>
          <w:cols w:space="720"/>
          <w:docGrid w:linePitch="360"/>
        </w:sectPr>
      </w:pPr>
    </w:p>
    <w:p w14:paraId="6287B259" w14:textId="7028D700" w:rsidR="001778E3" w:rsidRDefault="001778E3" w:rsidP="001778E3">
      <w:pPr>
        <w:pStyle w:val="soustitrecouv"/>
      </w:pPr>
      <w:r>
        <w:lastRenderedPageBreak/>
        <w:t>Cartographie des entités fonctionnelles</w:t>
      </w:r>
    </w:p>
    <w:p w14:paraId="33906159" w14:textId="505F7684" w:rsidR="00184083" w:rsidRPr="000035D4" w:rsidRDefault="00184083" w:rsidP="001778E3">
      <w:pPr>
        <w:pStyle w:val="soustitrecouv"/>
        <w:rPr>
          <w:i/>
          <w:iCs/>
          <w:color w:val="000000"/>
          <w:sz w:val="20"/>
          <w:szCs w:val="24"/>
          <w:shd w:val="clear" w:color="auto" w:fill="auto"/>
        </w:rPr>
      </w:pPr>
      <w:r w:rsidRPr="000035D4">
        <w:rPr>
          <w:i/>
          <w:iCs/>
          <w:color w:val="000000"/>
          <w:sz w:val="20"/>
          <w:szCs w:val="24"/>
          <w:shd w:val="clear" w:color="auto" w:fill="auto"/>
        </w:rPr>
        <w:t>RDC partie nord du bâtiment administration</w:t>
      </w:r>
    </w:p>
    <w:p w14:paraId="4CBD8C1B" w14:textId="47781168" w:rsidR="00445596" w:rsidRDefault="00C37D42" w:rsidP="007E140C">
      <w:pPr>
        <w:ind w:left="-567"/>
      </w:pPr>
      <w:r w:rsidRPr="00C37D42">
        <w:rPr>
          <w:noProof/>
        </w:rPr>
        <w:t xml:space="preserve"> </w:t>
      </w:r>
      <w:r w:rsidRPr="00C37D42">
        <w:rPr>
          <w:noProof/>
        </w:rPr>
        <w:drawing>
          <wp:inline distT="0" distB="0" distL="0" distR="0" wp14:anchorId="41CA2321" wp14:editId="4BE9CD62">
            <wp:extent cx="6628813" cy="2897261"/>
            <wp:effectExtent l="0" t="0" r="635" b="0"/>
            <wp:docPr id="2058285242" name="Image 1" descr="Une image contenant texte, diagramme, capture d’écran,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285242" name="Image 1" descr="Une image contenant texte, diagramme, capture d’écran, Plan&#10;&#10;Le contenu généré par l’IA peut être incorrect."/>
                    <pic:cNvPicPr/>
                  </pic:nvPicPr>
                  <pic:blipFill>
                    <a:blip r:embed="rId49"/>
                    <a:stretch>
                      <a:fillRect/>
                    </a:stretch>
                  </pic:blipFill>
                  <pic:spPr>
                    <a:xfrm>
                      <a:off x="0" y="0"/>
                      <a:ext cx="6650451" cy="2906718"/>
                    </a:xfrm>
                    <a:prstGeom prst="rect">
                      <a:avLst/>
                    </a:prstGeom>
                  </pic:spPr>
                </pic:pic>
              </a:graphicData>
            </a:graphic>
          </wp:inline>
        </w:drawing>
      </w:r>
    </w:p>
    <w:p w14:paraId="604739BC" w14:textId="022F734B" w:rsidR="00B13328" w:rsidRDefault="00B13328" w:rsidP="00445596">
      <w:pPr>
        <w:rPr>
          <w:noProof/>
        </w:rPr>
      </w:pPr>
    </w:p>
    <w:p w14:paraId="1612236B" w14:textId="77777777" w:rsidR="00184083" w:rsidRDefault="00184083" w:rsidP="00445596">
      <w:pPr>
        <w:rPr>
          <w:noProof/>
        </w:rPr>
      </w:pPr>
    </w:p>
    <w:p w14:paraId="140F0E1F" w14:textId="77777777" w:rsidR="00184083" w:rsidRDefault="00184083" w:rsidP="00445596">
      <w:pPr>
        <w:rPr>
          <w:noProof/>
        </w:rPr>
      </w:pPr>
    </w:p>
    <w:p w14:paraId="017EB359" w14:textId="2577E3B9" w:rsidR="00184083" w:rsidRDefault="00184083" w:rsidP="00445596">
      <w:pPr>
        <w:rPr>
          <w:noProof/>
        </w:rPr>
      </w:pPr>
    </w:p>
    <w:p w14:paraId="6626A5EC" w14:textId="77777777" w:rsidR="00184083" w:rsidRDefault="00184083" w:rsidP="00445596">
      <w:pPr>
        <w:rPr>
          <w:noProof/>
        </w:rPr>
      </w:pPr>
      <w:commentRangeStart w:id="216"/>
      <w:commentRangeEnd w:id="216"/>
    </w:p>
    <w:p w14:paraId="215C3E39" w14:textId="607A2188" w:rsidR="00184083" w:rsidRPr="00E571DE" w:rsidRDefault="00184083" w:rsidP="00184083">
      <w:pPr>
        <w:pStyle w:val="soustitrecouv"/>
        <w:rPr>
          <w:i/>
          <w:iCs/>
          <w:color w:val="000000"/>
          <w:sz w:val="20"/>
          <w:szCs w:val="24"/>
          <w:shd w:val="clear" w:color="auto" w:fill="auto"/>
        </w:rPr>
      </w:pPr>
      <w:r w:rsidRPr="00E571DE">
        <w:rPr>
          <w:i/>
          <w:iCs/>
          <w:color w:val="000000"/>
          <w:sz w:val="20"/>
          <w:szCs w:val="24"/>
          <w:shd w:val="clear" w:color="auto" w:fill="auto"/>
        </w:rPr>
        <w:t xml:space="preserve">RDC </w:t>
      </w:r>
      <w:r>
        <w:rPr>
          <w:i/>
          <w:iCs/>
          <w:color w:val="000000"/>
          <w:sz w:val="20"/>
          <w:szCs w:val="24"/>
          <w:shd w:val="clear" w:color="auto" w:fill="auto"/>
        </w:rPr>
        <w:t>Bloc B et C du bâtiment</w:t>
      </w:r>
    </w:p>
    <w:p w14:paraId="31316753" w14:textId="0DDFFBA7" w:rsidR="00184083" w:rsidRDefault="001D7A42" w:rsidP="00445596">
      <w:pPr>
        <w:rPr>
          <w:noProof/>
        </w:rPr>
      </w:pPr>
      <w:r w:rsidRPr="00184083">
        <w:rPr>
          <w:noProof/>
        </w:rPr>
        <w:drawing>
          <wp:anchor distT="0" distB="0" distL="114300" distR="114300" simplePos="0" relativeHeight="251985920" behindDoc="0" locked="0" layoutInCell="1" allowOverlap="1" wp14:anchorId="65DF69E0" wp14:editId="1F96286E">
            <wp:simplePos x="0" y="0"/>
            <wp:positionH relativeFrom="margin">
              <wp:posOffset>-174661</wp:posOffset>
            </wp:positionH>
            <wp:positionV relativeFrom="paragraph">
              <wp:posOffset>212469</wp:posOffset>
            </wp:positionV>
            <wp:extent cx="6191885" cy="2503170"/>
            <wp:effectExtent l="0" t="0" r="0" b="0"/>
            <wp:wrapNone/>
            <wp:docPr id="21472849" name="Image 9" descr="Une image contenant texte, capture d’écran, diagramme, Rectangle&#10;&#10;Description générée automatiquement">
              <a:extLst xmlns:a="http://schemas.openxmlformats.org/drawingml/2006/main">
                <a:ext uri="{FF2B5EF4-FFF2-40B4-BE49-F238E27FC236}">
                  <a16:creationId xmlns:a16="http://schemas.microsoft.com/office/drawing/2014/main" id="{AD09931A-1F67-E9C3-98BE-05515FB7F8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2849" name="Image 9" descr="Une image contenant texte, capture d’écran, diagramme, Rectangle&#10;&#10;Description générée automatiquement">
                      <a:extLst>
                        <a:ext uri="{FF2B5EF4-FFF2-40B4-BE49-F238E27FC236}">
                          <a16:creationId xmlns:a16="http://schemas.microsoft.com/office/drawing/2014/main" id="{AD09931A-1F67-E9C3-98BE-05515FB7F8D4}"/>
                        </a:ext>
                      </a:extLst>
                    </pic:cNvPr>
                    <pic:cNvPicPr>
                      <a:picLocks noChangeAspect="1"/>
                    </pic:cNvPicPr>
                  </pic:nvPicPr>
                  <pic:blipFill rotWithShape="1">
                    <a:blip r:embed="rId50"/>
                    <a:srcRect t="7852" b="11495"/>
                    <a:stretch/>
                  </pic:blipFill>
                  <pic:spPr>
                    <a:xfrm>
                      <a:off x="0" y="0"/>
                      <a:ext cx="6191885" cy="2503170"/>
                    </a:xfrm>
                    <a:prstGeom prst="rect">
                      <a:avLst/>
                    </a:prstGeom>
                  </pic:spPr>
                </pic:pic>
              </a:graphicData>
            </a:graphic>
            <wp14:sizeRelH relativeFrom="margin">
              <wp14:pctWidth>0</wp14:pctWidth>
            </wp14:sizeRelH>
            <wp14:sizeRelV relativeFrom="margin">
              <wp14:pctHeight>0</wp14:pctHeight>
            </wp14:sizeRelV>
          </wp:anchor>
        </w:drawing>
      </w:r>
    </w:p>
    <w:p w14:paraId="234745E4" w14:textId="21C7ED1B" w:rsidR="00184083" w:rsidRDefault="00184083" w:rsidP="00445596">
      <w:pPr>
        <w:rPr>
          <w:noProof/>
        </w:rPr>
      </w:pPr>
    </w:p>
    <w:p w14:paraId="2D08EDCA" w14:textId="39C21FFC" w:rsidR="00184083" w:rsidRDefault="00184083" w:rsidP="00445596">
      <w:pPr>
        <w:rPr>
          <w:noProof/>
        </w:rPr>
      </w:pPr>
    </w:p>
    <w:p w14:paraId="12276C7E" w14:textId="120EEB5F" w:rsidR="00184083" w:rsidRDefault="00184083" w:rsidP="00445596">
      <w:pPr>
        <w:rPr>
          <w:noProof/>
        </w:rPr>
      </w:pPr>
      <w:r w:rsidRPr="00184083">
        <w:rPr>
          <w:noProof/>
        </w:rPr>
        <w:t xml:space="preserve"> </w:t>
      </w:r>
    </w:p>
    <w:p w14:paraId="0F315621" w14:textId="503F29A4" w:rsidR="00184083" w:rsidRDefault="00184083" w:rsidP="00445596">
      <w:pPr>
        <w:rPr>
          <w:noProof/>
        </w:rPr>
      </w:pPr>
    </w:p>
    <w:p w14:paraId="1635FEAD" w14:textId="09FDD080" w:rsidR="00184083" w:rsidRDefault="00C37D42" w:rsidP="00445596">
      <w:pPr>
        <w:rPr>
          <w:noProof/>
        </w:rPr>
      </w:pPr>
      <w:r w:rsidRPr="00184083">
        <w:rPr>
          <w:noProof/>
        </w:rPr>
        <w:lastRenderedPageBreak/>
        <w:drawing>
          <wp:anchor distT="0" distB="0" distL="114300" distR="114300" simplePos="0" relativeHeight="251987968" behindDoc="0" locked="0" layoutInCell="1" allowOverlap="1" wp14:anchorId="08275D51" wp14:editId="335FBC2C">
            <wp:simplePos x="0" y="0"/>
            <wp:positionH relativeFrom="margin">
              <wp:posOffset>-417830</wp:posOffset>
            </wp:positionH>
            <wp:positionV relativeFrom="paragraph">
              <wp:posOffset>188595</wp:posOffset>
            </wp:positionV>
            <wp:extent cx="6513195" cy="2732405"/>
            <wp:effectExtent l="0" t="0" r="1905" b="0"/>
            <wp:wrapSquare wrapText="bothSides"/>
            <wp:docPr id="1528262797" name="Image 12" descr="Une image contenant texte, capture d’écran, diagramme, Rectangle&#10;&#10;Description générée automatiquement">
              <a:extLst xmlns:a="http://schemas.openxmlformats.org/drawingml/2006/main">
                <a:ext uri="{FF2B5EF4-FFF2-40B4-BE49-F238E27FC236}">
                  <a16:creationId xmlns:a16="http://schemas.microsoft.com/office/drawing/2014/main" id="{A86E623D-6832-E1BC-93B1-66F4BA9E5B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62797" name="Image 12" descr="Une image contenant texte, capture d’écran, diagramme, Rectangle&#10;&#10;Description générée automatiquement">
                      <a:extLst>
                        <a:ext uri="{FF2B5EF4-FFF2-40B4-BE49-F238E27FC236}">
                          <a16:creationId xmlns:a16="http://schemas.microsoft.com/office/drawing/2014/main" id="{A86E623D-6832-E1BC-93B1-66F4BA9E5B2B}"/>
                        </a:ext>
                      </a:extLst>
                    </pic:cNvPr>
                    <pic:cNvPicPr>
                      <a:picLocks noChangeAspect="1"/>
                    </pic:cNvPicPr>
                  </pic:nvPicPr>
                  <pic:blipFill rotWithShape="1">
                    <a:blip r:embed="rId51"/>
                    <a:srcRect b="11666"/>
                    <a:stretch/>
                  </pic:blipFill>
                  <pic:spPr>
                    <a:xfrm>
                      <a:off x="0" y="0"/>
                      <a:ext cx="6513195" cy="2732405"/>
                    </a:xfrm>
                    <a:prstGeom prst="rect">
                      <a:avLst/>
                    </a:prstGeom>
                  </pic:spPr>
                </pic:pic>
              </a:graphicData>
            </a:graphic>
            <wp14:sizeRelH relativeFrom="margin">
              <wp14:pctWidth>0</wp14:pctWidth>
            </wp14:sizeRelH>
            <wp14:sizeRelV relativeFrom="margin">
              <wp14:pctHeight>0</wp14:pctHeight>
            </wp14:sizeRelV>
          </wp:anchor>
        </w:drawing>
      </w:r>
    </w:p>
    <w:p w14:paraId="251A2424" w14:textId="5CC7D4FF" w:rsidR="00184083" w:rsidRDefault="00184083" w:rsidP="00445596">
      <w:pPr>
        <w:rPr>
          <w:noProof/>
        </w:rPr>
      </w:pPr>
    </w:p>
    <w:p w14:paraId="01E1FD86" w14:textId="228C4E35" w:rsidR="00184083" w:rsidRDefault="00C37D42" w:rsidP="00445596">
      <w:pPr>
        <w:rPr>
          <w:noProof/>
        </w:rPr>
      </w:pPr>
      <w:r w:rsidRPr="00184083">
        <w:rPr>
          <w:noProof/>
        </w:rPr>
        <w:drawing>
          <wp:anchor distT="0" distB="0" distL="114300" distR="114300" simplePos="0" relativeHeight="251988992" behindDoc="0" locked="0" layoutInCell="1" allowOverlap="1" wp14:anchorId="23CDB3A1" wp14:editId="08791DEA">
            <wp:simplePos x="0" y="0"/>
            <wp:positionH relativeFrom="margin">
              <wp:posOffset>242189</wp:posOffset>
            </wp:positionH>
            <wp:positionV relativeFrom="paragraph">
              <wp:posOffset>37084</wp:posOffset>
            </wp:positionV>
            <wp:extent cx="2628900" cy="493887"/>
            <wp:effectExtent l="0" t="0" r="0" b="1905"/>
            <wp:wrapNone/>
            <wp:docPr id="636201650" name="Image 7" descr="Une image contenant texte, capture d’écran, Police, ligne&#10;&#10;Description générée automatiquement">
              <a:extLst xmlns:a="http://schemas.openxmlformats.org/drawingml/2006/main">
                <a:ext uri="{FF2B5EF4-FFF2-40B4-BE49-F238E27FC236}">
                  <a16:creationId xmlns:a16="http://schemas.microsoft.com/office/drawing/2014/main" id="{5EF560D7-E61C-7C35-A1C7-F8A519548E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201650" name="Image 7" descr="Une image contenant texte, capture d’écran, Police, ligne&#10;&#10;Description générée automatiquement">
                      <a:extLst>
                        <a:ext uri="{FF2B5EF4-FFF2-40B4-BE49-F238E27FC236}">
                          <a16:creationId xmlns:a16="http://schemas.microsoft.com/office/drawing/2014/main" id="{5EF560D7-E61C-7C35-A1C7-F8A519548E25}"/>
                        </a:ext>
                      </a:extLst>
                    </pic:cNvPr>
                    <pic:cNvPicPr>
                      <a:picLocks noChangeAspect="1"/>
                    </pic:cNvPicPr>
                  </pic:nvPicPr>
                  <pic:blipFill>
                    <a:blip r:embed="rId52"/>
                    <a:stretch>
                      <a:fillRect/>
                    </a:stretch>
                  </pic:blipFill>
                  <pic:spPr>
                    <a:xfrm>
                      <a:off x="0" y="0"/>
                      <a:ext cx="2628900" cy="493887"/>
                    </a:xfrm>
                    <a:prstGeom prst="rect">
                      <a:avLst/>
                    </a:prstGeom>
                  </pic:spPr>
                </pic:pic>
              </a:graphicData>
            </a:graphic>
            <wp14:sizeRelH relativeFrom="margin">
              <wp14:pctWidth>0</wp14:pctWidth>
            </wp14:sizeRelH>
            <wp14:sizeRelV relativeFrom="margin">
              <wp14:pctHeight>0</wp14:pctHeight>
            </wp14:sizeRelV>
          </wp:anchor>
        </w:drawing>
      </w:r>
    </w:p>
    <w:p w14:paraId="066D8BCD" w14:textId="6568E921" w:rsidR="00184083" w:rsidRDefault="00184083" w:rsidP="00445596">
      <w:pPr>
        <w:rPr>
          <w:noProof/>
        </w:rPr>
      </w:pPr>
    </w:p>
    <w:p w14:paraId="161B9CC8" w14:textId="6FF16046" w:rsidR="00184083" w:rsidRDefault="00184083" w:rsidP="00445596">
      <w:pPr>
        <w:rPr>
          <w:noProof/>
        </w:rPr>
      </w:pPr>
    </w:p>
    <w:p w14:paraId="0957FA61" w14:textId="58D9472C" w:rsidR="00184083" w:rsidRDefault="00184083" w:rsidP="00445596">
      <w:pPr>
        <w:rPr>
          <w:noProof/>
        </w:rPr>
      </w:pPr>
    </w:p>
    <w:p w14:paraId="2ACD32E8" w14:textId="3E6E1D84" w:rsidR="00184083" w:rsidRPr="000035D4" w:rsidRDefault="00184083" w:rsidP="00445596">
      <w:pPr>
        <w:rPr>
          <w:i/>
          <w:iCs/>
          <w:noProof/>
        </w:rPr>
      </w:pPr>
    </w:p>
    <w:p w14:paraId="39FF4511" w14:textId="6A64D66F" w:rsidR="00184083" w:rsidRPr="000035D4" w:rsidRDefault="00C37D42" w:rsidP="00445596">
      <w:pPr>
        <w:rPr>
          <w:i/>
          <w:iCs/>
          <w:noProof/>
        </w:rPr>
      </w:pPr>
      <w:r w:rsidRPr="00184083">
        <w:rPr>
          <w:noProof/>
        </w:rPr>
        <w:drawing>
          <wp:anchor distT="0" distB="0" distL="114300" distR="114300" simplePos="0" relativeHeight="251991040" behindDoc="0" locked="0" layoutInCell="1" allowOverlap="1" wp14:anchorId="0DAB3CE0" wp14:editId="5E9CA7AD">
            <wp:simplePos x="0" y="0"/>
            <wp:positionH relativeFrom="page">
              <wp:posOffset>58928</wp:posOffset>
            </wp:positionH>
            <wp:positionV relativeFrom="paragraph">
              <wp:posOffset>299720</wp:posOffset>
            </wp:positionV>
            <wp:extent cx="7489917" cy="2497709"/>
            <wp:effectExtent l="0" t="0" r="0" b="0"/>
            <wp:wrapNone/>
            <wp:docPr id="1897983838" name="Image 17" descr="Une image contenant diagramme, Plan, Rectangle, carte&#10;&#10;Description générée automatiquement">
              <a:extLst xmlns:a="http://schemas.openxmlformats.org/drawingml/2006/main">
                <a:ext uri="{FF2B5EF4-FFF2-40B4-BE49-F238E27FC236}">
                  <a16:creationId xmlns:a16="http://schemas.microsoft.com/office/drawing/2014/main" id="{A87A89D1-F133-ED0A-C428-8E64E622CF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983838" name="Image 17" descr="Une image contenant diagramme, Plan, Rectangle, carte&#10;&#10;Description générée automatiquement">
                      <a:extLst>
                        <a:ext uri="{FF2B5EF4-FFF2-40B4-BE49-F238E27FC236}">
                          <a16:creationId xmlns:a16="http://schemas.microsoft.com/office/drawing/2014/main" id="{A87A89D1-F133-ED0A-C428-8E64E622CF5C}"/>
                        </a:ext>
                      </a:extLst>
                    </pic:cNvPr>
                    <pic:cNvPicPr>
                      <a:picLocks noChangeAspect="1"/>
                    </pic:cNvPicPr>
                  </pic:nvPicPr>
                  <pic:blipFill>
                    <a:blip r:embed="rId53"/>
                    <a:stretch>
                      <a:fillRect/>
                    </a:stretch>
                  </pic:blipFill>
                  <pic:spPr>
                    <a:xfrm>
                      <a:off x="0" y="0"/>
                      <a:ext cx="7489917" cy="2497709"/>
                    </a:xfrm>
                    <a:prstGeom prst="rect">
                      <a:avLst/>
                    </a:prstGeom>
                  </pic:spPr>
                </pic:pic>
              </a:graphicData>
            </a:graphic>
            <wp14:sizeRelH relativeFrom="margin">
              <wp14:pctWidth>0</wp14:pctWidth>
            </wp14:sizeRelH>
            <wp14:sizeRelV relativeFrom="margin">
              <wp14:pctHeight>0</wp14:pctHeight>
            </wp14:sizeRelV>
          </wp:anchor>
        </w:drawing>
      </w:r>
      <w:r w:rsidR="00184083" w:rsidRPr="000035D4">
        <w:rPr>
          <w:i/>
          <w:iCs/>
          <w:noProof/>
        </w:rPr>
        <w:t xml:space="preserve">Cafétéria </w:t>
      </w:r>
    </w:p>
    <w:p w14:paraId="6809B446" w14:textId="6168477E" w:rsidR="00184083" w:rsidRDefault="00184083" w:rsidP="00445596">
      <w:pPr>
        <w:rPr>
          <w:noProof/>
        </w:rPr>
        <w:sectPr w:rsidR="00184083" w:rsidSect="007E140C">
          <w:pgSz w:w="11907" w:h="16840" w:code="9"/>
          <w:pgMar w:top="1418" w:right="1418" w:bottom="1418" w:left="1418" w:header="709" w:footer="567" w:gutter="0"/>
          <w:cols w:space="720"/>
          <w:docGrid w:linePitch="360"/>
        </w:sectPr>
      </w:pPr>
      <w:r w:rsidRPr="00184083">
        <w:rPr>
          <w:noProof/>
        </w:rPr>
        <w:drawing>
          <wp:anchor distT="0" distB="0" distL="114300" distR="114300" simplePos="0" relativeHeight="251992064" behindDoc="0" locked="0" layoutInCell="1" allowOverlap="1" wp14:anchorId="465ECF83" wp14:editId="5378D5CC">
            <wp:simplePos x="0" y="0"/>
            <wp:positionH relativeFrom="column">
              <wp:posOffset>43180</wp:posOffset>
            </wp:positionH>
            <wp:positionV relativeFrom="paragraph">
              <wp:posOffset>2822575</wp:posOffset>
            </wp:positionV>
            <wp:extent cx="1798955" cy="937895"/>
            <wp:effectExtent l="0" t="0" r="0" b="0"/>
            <wp:wrapNone/>
            <wp:docPr id="67516982" name="Image 21" descr="Une image contenant texte, capture d’écran, Police&#10;&#10;Description générée automatiquement">
              <a:extLst xmlns:a="http://schemas.openxmlformats.org/drawingml/2006/main">
                <a:ext uri="{FF2B5EF4-FFF2-40B4-BE49-F238E27FC236}">
                  <a16:creationId xmlns:a16="http://schemas.microsoft.com/office/drawing/2014/main" id="{A1176D12-7E8A-3B40-8071-A2F627E677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16982" name="Image 21" descr="Une image contenant texte, capture d’écran, Police&#10;&#10;Description générée automatiquement">
                      <a:extLst>
                        <a:ext uri="{FF2B5EF4-FFF2-40B4-BE49-F238E27FC236}">
                          <a16:creationId xmlns:a16="http://schemas.microsoft.com/office/drawing/2014/main" id="{A1176D12-7E8A-3B40-8071-A2F627E67795}"/>
                        </a:ext>
                      </a:extLst>
                    </pic:cNvPr>
                    <pic:cNvPicPr>
                      <a:picLocks noChangeAspect="1"/>
                    </pic:cNvPicPr>
                  </pic:nvPicPr>
                  <pic:blipFill>
                    <a:blip r:embed="rId54"/>
                    <a:stretch>
                      <a:fillRect/>
                    </a:stretch>
                  </pic:blipFill>
                  <pic:spPr>
                    <a:xfrm>
                      <a:off x="0" y="0"/>
                      <a:ext cx="1798955" cy="937895"/>
                    </a:xfrm>
                    <a:prstGeom prst="rect">
                      <a:avLst/>
                    </a:prstGeom>
                  </pic:spPr>
                </pic:pic>
              </a:graphicData>
            </a:graphic>
          </wp:anchor>
        </w:drawing>
      </w:r>
    </w:p>
    <w:p w14:paraId="4F8F9054" w14:textId="3C19D7E1" w:rsidR="00184083" w:rsidRDefault="00184083" w:rsidP="00184083">
      <w:pPr>
        <w:pStyle w:val="soustitrecouv"/>
      </w:pPr>
      <w:r>
        <w:lastRenderedPageBreak/>
        <w:t>Surfaces existantes sur le campus des services concernés par le projet</w:t>
      </w:r>
    </w:p>
    <w:p w14:paraId="3A38451C" w14:textId="61D209C7" w:rsidR="00184083" w:rsidRDefault="00184083" w:rsidP="00184083">
      <w:pPr>
        <w:pStyle w:val="soustitrecouv"/>
      </w:pPr>
      <w:r>
        <w:rPr>
          <w:noProof/>
        </w:rPr>
        <w:drawing>
          <wp:inline distT="0" distB="0" distL="0" distR="0" wp14:anchorId="3A213874" wp14:editId="16950EF1">
            <wp:extent cx="5782666" cy="3888000"/>
            <wp:effectExtent l="0" t="0" r="8890" b="0"/>
            <wp:docPr id="150731455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91842" cy="3894170"/>
                    </a:xfrm>
                    <a:prstGeom prst="rect">
                      <a:avLst/>
                    </a:prstGeom>
                    <a:noFill/>
                  </pic:spPr>
                </pic:pic>
              </a:graphicData>
            </a:graphic>
          </wp:inline>
        </w:drawing>
      </w:r>
    </w:p>
    <w:p w14:paraId="4B377F79" w14:textId="47DC7B90" w:rsidR="00B92058" w:rsidRDefault="00C557AB" w:rsidP="00C557AB">
      <w:pPr>
        <w:pStyle w:val="soustitrecouv"/>
      </w:pPr>
      <w:r>
        <w:t>Surfaces existantes du bâtiment existant</w:t>
      </w:r>
    </w:p>
    <w:p w14:paraId="7F98000D" w14:textId="767C5DD9" w:rsidR="00184083" w:rsidRDefault="00184083" w:rsidP="00C557AB">
      <w:pPr>
        <w:pStyle w:val="soustitrecouv"/>
      </w:pPr>
      <w:r>
        <w:rPr>
          <w:noProof/>
        </w:rPr>
        <w:drawing>
          <wp:inline distT="0" distB="0" distL="0" distR="0" wp14:anchorId="3C7BC507" wp14:editId="4B77A12E">
            <wp:extent cx="5812345" cy="1912733"/>
            <wp:effectExtent l="0" t="0" r="0" b="0"/>
            <wp:docPr id="32064538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35742" cy="1920432"/>
                    </a:xfrm>
                    <a:prstGeom prst="rect">
                      <a:avLst/>
                    </a:prstGeom>
                    <a:noFill/>
                  </pic:spPr>
                </pic:pic>
              </a:graphicData>
            </a:graphic>
          </wp:inline>
        </w:drawing>
      </w:r>
    </w:p>
    <w:p w14:paraId="63E4C04B" w14:textId="315A7447" w:rsidR="00B92058" w:rsidRPr="00B92058" w:rsidRDefault="00B92058" w:rsidP="00B92058">
      <w:r w:rsidRPr="00B92058">
        <w:rPr>
          <w:bCs/>
        </w:rPr>
        <w:t xml:space="preserve">Le bâtiment dispose d’un total de surface </w:t>
      </w:r>
      <w:r w:rsidR="00184083">
        <w:rPr>
          <w:bCs/>
        </w:rPr>
        <w:t xml:space="preserve">utile de </w:t>
      </w:r>
      <w:r w:rsidR="001F647E">
        <w:rPr>
          <w:bCs/>
        </w:rPr>
        <w:t>2457</w:t>
      </w:r>
      <w:r w:rsidR="00530EDC">
        <w:rPr>
          <w:b/>
          <w:bCs/>
        </w:rPr>
        <w:t xml:space="preserve"> m².</w:t>
      </w:r>
    </w:p>
    <w:p w14:paraId="59B1E000" w14:textId="6D67E940" w:rsidR="00B92058" w:rsidRDefault="00502C87" w:rsidP="00B92058">
      <w:pPr>
        <w:rPr>
          <w:bCs/>
        </w:rPr>
      </w:pPr>
      <w:r>
        <w:rPr>
          <w:bCs/>
        </w:rPr>
        <w:t>Les</w:t>
      </w:r>
      <w:r w:rsidR="001F647E" w:rsidRPr="00B92058">
        <w:rPr>
          <w:bCs/>
        </w:rPr>
        <w:t xml:space="preserve"> </w:t>
      </w:r>
      <w:r w:rsidR="00B92058" w:rsidRPr="00B92058">
        <w:rPr>
          <w:bCs/>
        </w:rPr>
        <w:t>espaces disponible</w:t>
      </w:r>
      <w:r w:rsidR="00530EDC">
        <w:rPr>
          <w:bCs/>
        </w:rPr>
        <w:t xml:space="preserve">s </w:t>
      </w:r>
      <w:r w:rsidR="00B92058" w:rsidRPr="00B92058">
        <w:rPr>
          <w:bCs/>
        </w:rPr>
        <w:t>représente</w:t>
      </w:r>
      <w:r w:rsidR="00530EDC">
        <w:rPr>
          <w:bCs/>
        </w:rPr>
        <w:t>nt</w:t>
      </w:r>
      <w:r w:rsidR="00B92058" w:rsidRPr="00B92058">
        <w:rPr>
          <w:bCs/>
        </w:rPr>
        <w:t xml:space="preserve"> environ </w:t>
      </w:r>
      <w:r w:rsidR="001F647E">
        <w:rPr>
          <w:b/>
          <w:bCs/>
        </w:rPr>
        <w:t>66</w:t>
      </w:r>
      <w:r w:rsidR="00B92058" w:rsidRPr="00B92058">
        <w:rPr>
          <w:b/>
          <w:bCs/>
        </w:rPr>
        <w:t xml:space="preserve">% de la surface </w:t>
      </w:r>
      <w:r w:rsidR="001F647E">
        <w:rPr>
          <w:b/>
          <w:bCs/>
        </w:rPr>
        <w:t>utile</w:t>
      </w:r>
      <w:r w:rsidR="001F647E" w:rsidRPr="00B92058">
        <w:rPr>
          <w:bCs/>
        </w:rPr>
        <w:t xml:space="preserve"> </w:t>
      </w:r>
      <w:r w:rsidR="00B92058" w:rsidRPr="00B92058">
        <w:rPr>
          <w:bCs/>
        </w:rPr>
        <w:t xml:space="preserve">du bâtiment. </w:t>
      </w:r>
    </w:p>
    <w:p w14:paraId="1AA14B25" w14:textId="77777777" w:rsidR="00811F8D" w:rsidRPr="00B92058" w:rsidRDefault="00811F8D" w:rsidP="00B92058"/>
    <w:p w14:paraId="58D36FDC" w14:textId="368C8483" w:rsidR="00530EDC" w:rsidRDefault="00530EDC" w:rsidP="000035D4"/>
    <w:p w14:paraId="251C0090" w14:textId="77777777" w:rsidR="00712B23" w:rsidRDefault="00712B23">
      <w:pPr>
        <w:widowControl/>
        <w:spacing w:before="0" w:after="0" w:line="240" w:lineRule="auto"/>
        <w:jc w:val="left"/>
        <w:rPr>
          <w:b/>
          <w:i/>
        </w:rPr>
      </w:pPr>
      <w:r>
        <w:rPr>
          <w:b/>
          <w:i/>
        </w:rPr>
        <w:br w:type="page"/>
      </w:r>
    </w:p>
    <w:p w14:paraId="7D663A54" w14:textId="1222C996" w:rsidR="0041473F" w:rsidRPr="000035D4" w:rsidRDefault="00310F24" w:rsidP="00636B82">
      <w:pPr>
        <w:pStyle w:val="Titre1"/>
      </w:pPr>
      <w:bookmarkStart w:id="217" w:name="_Toc201156420"/>
      <w:bookmarkStart w:id="218" w:name="_Toc485734125"/>
      <w:r>
        <w:lastRenderedPageBreak/>
        <w:t>Orientations d’aménagement du site</w:t>
      </w:r>
      <w:bookmarkEnd w:id="217"/>
    </w:p>
    <w:p w14:paraId="4BA6DB69" w14:textId="5B9C465F" w:rsidR="0074651E" w:rsidRDefault="00356037" w:rsidP="0041473F">
      <w:r>
        <w:t>L’opération s’inscrit</w:t>
      </w:r>
      <w:r w:rsidR="0078527D">
        <w:t xml:space="preserve"> dans un périmètre d’intervention </w:t>
      </w:r>
      <w:r w:rsidR="006B1913">
        <w:t xml:space="preserve">restreint. </w:t>
      </w:r>
      <w:r w:rsidR="0074651E">
        <w:t xml:space="preserve">Dans ce chapitre un positionnement des fonctions </w:t>
      </w:r>
      <w:r w:rsidR="006B02F2">
        <w:t xml:space="preserve">de la maison d’étudiant </w:t>
      </w:r>
      <w:r w:rsidR="0074651E">
        <w:t xml:space="preserve">a été envisagé </w:t>
      </w:r>
      <w:r w:rsidR="006B02F2">
        <w:t xml:space="preserve">sur le </w:t>
      </w:r>
      <w:proofErr w:type="spellStart"/>
      <w:r w:rsidR="006B02F2">
        <w:t>Rez-de</w:t>
      </w:r>
      <w:proofErr w:type="spellEnd"/>
      <w:r w:rsidR="006B02F2">
        <w:t xml:space="preserve"> chaussée nord du bâtiment</w:t>
      </w:r>
      <w:r w:rsidR="00BC0C97">
        <w:t>,</w:t>
      </w:r>
      <w:r w:rsidR="0074651E">
        <w:t xml:space="preserve"> afin de proposer un fonctionnement cohérent vis-à-vis des fonctions existantes. Ce positionnement est </w:t>
      </w:r>
      <w:r w:rsidR="0074651E" w:rsidRPr="007E140C">
        <w:t xml:space="preserve">communiqué </w:t>
      </w:r>
      <w:r w:rsidR="0074651E" w:rsidRPr="007E140C">
        <w:rPr>
          <w:b/>
        </w:rPr>
        <w:t>à titre indicatif</w:t>
      </w:r>
      <w:r w:rsidR="0074651E" w:rsidRPr="002C7ECD">
        <w:t xml:space="preserve"> et il est laissé libre au concepteur de proposer une organisation </w:t>
      </w:r>
      <w:r w:rsidR="00BC0C97" w:rsidRPr="002C7ECD">
        <w:t xml:space="preserve">des fonctions </w:t>
      </w:r>
      <w:r w:rsidR="0074651E" w:rsidRPr="002C7ECD">
        <w:t>différente</w:t>
      </w:r>
      <w:r w:rsidR="00BC0C97">
        <w:t>. Néanmoins l’organisation choisie par le concepteur devra conserver une cohérence avec les fonctions existantes.</w:t>
      </w:r>
    </w:p>
    <w:p w14:paraId="1C559B4C" w14:textId="04FF9DAF" w:rsidR="00201A55" w:rsidRDefault="006B02F2" w:rsidP="00201A55">
      <w:r w:rsidRPr="006B02F2">
        <w:rPr>
          <w:noProof/>
        </w:rPr>
        <w:drawing>
          <wp:inline distT="0" distB="0" distL="0" distR="0" wp14:anchorId="3D5E0448" wp14:editId="03DFFB81">
            <wp:extent cx="5760085" cy="2745740"/>
            <wp:effectExtent l="0" t="0" r="0" b="0"/>
            <wp:docPr id="1860713451" name="Image 4" descr="Une image contenant texte, plein air, carte, bâtiment&#10;&#10;Description générée automatiquement">
              <a:extLst xmlns:a="http://schemas.openxmlformats.org/drawingml/2006/main">
                <a:ext uri="{FF2B5EF4-FFF2-40B4-BE49-F238E27FC236}">
                  <a16:creationId xmlns:a16="http://schemas.microsoft.com/office/drawing/2014/main" id="{7556316E-4BD1-C15E-CC15-69043E315D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713451" name="Image 4" descr="Une image contenant texte, plein air, carte, bâtiment&#10;&#10;Description générée automatiquement">
                      <a:extLst>
                        <a:ext uri="{FF2B5EF4-FFF2-40B4-BE49-F238E27FC236}">
                          <a16:creationId xmlns:a16="http://schemas.microsoft.com/office/drawing/2014/main" id="{7556316E-4BD1-C15E-CC15-69043E315D5B}"/>
                        </a:ext>
                      </a:extLst>
                    </pic:cNvPr>
                    <pic:cNvPicPr>
                      <a:picLocks noChangeAspect="1"/>
                    </pic:cNvPicPr>
                  </pic:nvPicPr>
                  <pic:blipFill>
                    <a:blip r:embed="rId57"/>
                    <a:stretch>
                      <a:fillRect/>
                    </a:stretch>
                  </pic:blipFill>
                  <pic:spPr>
                    <a:xfrm>
                      <a:off x="0" y="0"/>
                      <a:ext cx="5760085" cy="2745740"/>
                    </a:xfrm>
                    <a:prstGeom prst="rect">
                      <a:avLst/>
                    </a:prstGeom>
                  </pic:spPr>
                </pic:pic>
              </a:graphicData>
            </a:graphic>
          </wp:inline>
        </w:drawing>
      </w:r>
    </w:p>
    <w:p w14:paraId="50DF43E8" w14:textId="29A6918A" w:rsidR="00531EC5" w:rsidRDefault="007A046C" w:rsidP="00BC0C97">
      <w:r>
        <w:t xml:space="preserve">Le principe de l’organisation retenue </w:t>
      </w:r>
      <w:r w:rsidR="00BE5711">
        <w:t>sera</w:t>
      </w:r>
      <w:r w:rsidR="00531EC5">
        <w:t xml:space="preserve"> : </w:t>
      </w:r>
    </w:p>
    <w:p w14:paraId="19A47084" w14:textId="0DEC3724" w:rsidR="00BE5711" w:rsidRDefault="00BE5711" w:rsidP="000035D4">
      <w:pPr>
        <w:pStyle w:val="Paragraphedeliste"/>
        <w:numPr>
          <w:ilvl w:val="0"/>
          <w:numId w:val="56"/>
        </w:numPr>
      </w:pPr>
      <w:r>
        <w:t>Maintenir l’emplacement</w:t>
      </w:r>
      <w:r w:rsidRPr="00BE5711">
        <w:t xml:space="preserve"> d’accueil </w:t>
      </w:r>
      <w:r>
        <w:t xml:space="preserve">principal </w:t>
      </w:r>
      <w:r w:rsidRPr="00BE5711">
        <w:t>pour fluidifier et optimiser les accès à l’ensemble des bâtiments présents sur le site</w:t>
      </w:r>
      <w:r>
        <w:t>.</w:t>
      </w:r>
      <w:r w:rsidRPr="00BE5711">
        <w:t xml:space="preserve"> </w:t>
      </w:r>
    </w:p>
    <w:p w14:paraId="634FA379" w14:textId="77777777" w:rsidR="00BE5711" w:rsidRDefault="00F51F7F" w:rsidP="000035D4">
      <w:pPr>
        <w:pStyle w:val="Paragraphedeliste"/>
        <w:numPr>
          <w:ilvl w:val="0"/>
          <w:numId w:val="56"/>
        </w:numPr>
      </w:pPr>
      <w:r>
        <w:t xml:space="preserve">Prévoir </w:t>
      </w:r>
      <w:r w:rsidRPr="00F51F7F">
        <w:t xml:space="preserve">deux accès séparés : une entrée dédiée aux locaux supports mutualisés et une autre pour la Maison de l’Étudiant, chacun doté de son propre hall d’accueil pour garantir une identification claire et faciliter la gestion des flux. </w:t>
      </w:r>
    </w:p>
    <w:p w14:paraId="31EAD534" w14:textId="1544A446" w:rsidR="00BE5711" w:rsidRDefault="00BE5711" w:rsidP="000035D4">
      <w:pPr>
        <w:pStyle w:val="Paragraphedeliste"/>
        <w:numPr>
          <w:ilvl w:val="0"/>
          <w:numId w:val="56"/>
        </w:numPr>
      </w:pPr>
      <w:r w:rsidRPr="00BE5711">
        <w:t xml:space="preserve">Organiser l’aménagement des locaux pour que les trajets et flux de circulation liés aux locaux supports mutualisés et à la Maison de l’Étudiant soient bien distincts, garantissant une gestion fluide des </w:t>
      </w:r>
      <w:r w:rsidR="00632CC2" w:rsidRPr="00BE5711">
        <w:t>déplacements.</w:t>
      </w:r>
      <w:r w:rsidR="00632CC2">
        <w:t xml:space="preserve"> (</w:t>
      </w:r>
      <w:proofErr w:type="gramStart"/>
      <w:r w:rsidR="00632CC2">
        <w:t>la</w:t>
      </w:r>
      <w:proofErr w:type="gramEnd"/>
      <w:r w:rsidR="00955B9E" w:rsidRPr="00955B9E">
        <w:t xml:space="preserve"> coursive conçue par René </w:t>
      </w:r>
      <w:proofErr w:type="spellStart"/>
      <w:r w:rsidR="00955B9E" w:rsidRPr="00955B9E">
        <w:t>Egger</w:t>
      </w:r>
      <w:proofErr w:type="spellEnd"/>
      <w:r w:rsidR="00955B9E" w:rsidRPr="00955B9E">
        <w:t xml:space="preserve"> pourra retrouver sa fonction première).</w:t>
      </w:r>
    </w:p>
    <w:p w14:paraId="749B2058" w14:textId="28ACC61F" w:rsidR="00BE5711" w:rsidRDefault="00BE5711" w:rsidP="000035D4">
      <w:pPr>
        <w:pStyle w:val="Paragraphedeliste"/>
        <w:numPr>
          <w:ilvl w:val="0"/>
          <w:numId w:val="56"/>
        </w:numPr>
      </w:pPr>
      <w:r>
        <w:t xml:space="preserve">Prévoir </w:t>
      </w:r>
      <w:r w:rsidRPr="00BE5711">
        <w:t xml:space="preserve">des open </w:t>
      </w:r>
      <w:proofErr w:type="spellStart"/>
      <w:r w:rsidRPr="00BE5711">
        <w:t>space</w:t>
      </w:r>
      <w:proofErr w:type="spellEnd"/>
      <w:r w:rsidRPr="00BE5711">
        <w:t xml:space="preserve"> dans les locaux administratifs de la Maison de l’Étudiant afin de favoriser la collaboration</w:t>
      </w:r>
      <w:r>
        <w:t>.</w:t>
      </w:r>
    </w:p>
    <w:p w14:paraId="201DE725" w14:textId="055ECB47" w:rsidR="00BE5711" w:rsidRDefault="00BE5711" w:rsidP="00955B9E">
      <w:pPr>
        <w:pStyle w:val="Paragraphedeliste"/>
        <w:numPr>
          <w:ilvl w:val="0"/>
          <w:numId w:val="56"/>
        </w:numPr>
      </w:pPr>
      <w:r w:rsidRPr="00BE5711">
        <w:t xml:space="preserve">Placer le foyer étudiant de façon à permettre un accès direct et fluide vers les espaces </w:t>
      </w:r>
      <w:r w:rsidR="00632CC2" w:rsidRPr="00BE5711">
        <w:t>extérieurs</w:t>
      </w:r>
      <w:r w:rsidR="00632CC2" w:rsidRPr="00955B9E">
        <w:t xml:space="preserve"> </w:t>
      </w:r>
      <w:proofErr w:type="gramStart"/>
      <w:r w:rsidR="00632CC2" w:rsidRPr="00955B9E">
        <w:t>(</w:t>
      </w:r>
      <w:r w:rsidR="00955B9E" w:rsidRPr="00955B9E">
        <w:t>«jardin</w:t>
      </w:r>
      <w:proofErr w:type="gramEnd"/>
      <w:r w:rsidR="00955B9E" w:rsidRPr="00955B9E">
        <w:t xml:space="preserve"> de la maison »)</w:t>
      </w:r>
      <w:r w:rsidRPr="00BE5711">
        <w:t>, créant un lieu de convivialité qui s’ouvre sur l’environnement extérieur.</w:t>
      </w:r>
    </w:p>
    <w:p w14:paraId="5681215F" w14:textId="20A91EF6" w:rsidR="00FC12C5" w:rsidRDefault="00BE5711">
      <w:pPr>
        <w:pStyle w:val="Paragraphedeliste"/>
        <w:numPr>
          <w:ilvl w:val="0"/>
          <w:numId w:val="56"/>
        </w:numPr>
      </w:pPr>
      <w:r w:rsidRPr="00BE5711">
        <w:t xml:space="preserve">Mettre en place une connexion aisée, fonctionnelle et esthétique entre la Maison de l’Étudiant et le Quartier </w:t>
      </w:r>
      <w:r w:rsidR="00955B9E">
        <w:t>de création et de solidarité</w:t>
      </w:r>
      <w:r w:rsidRPr="00BE5711">
        <w:t>, afin d’encourager les échanges et la synergie entre ces deux pôles.</w:t>
      </w:r>
      <w:r w:rsidR="007A046C">
        <w:t xml:space="preserve"> </w:t>
      </w:r>
    </w:p>
    <w:p w14:paraId="67FE1DE6" w14:textId="77777777" w:rsidR="00FA6214" w:rsidRDefault="00FA6214" w:rsidP="00FA6214"/>
    <w:p w14:paraId="1C14B3FA" w14:textId="77777777" w:rsidR="001A4CD5" w:rsidRPr="00F91671" w:rsidRDefault="001A4CD5" w:rsidP="00F91671"/>
    <w:p w14:paraId="6110753D" w14:textId="47CF0A07" w:rsidR="009732CE" w:rsidRDefault="009732CE" w:rsidP="009732CE">
      <w:pPr>
        <w:pStyle w:val="Titre1"/>
        <w:rPr>
          <w:noProof/>
        </w:rPr>
      </w:pPr>
      <w:bookmarkStart w:id="219" w:name="_Toc201156421"/>
      <w:r>
        <w:rPr>
          <w:noProof/>
        </w:rPr>
        <w:lastRenderedPageBreak/>
        <w:t>organisation fonctionnelle générale</w:t>
      </w:r>
      <w:bookmarkEnd w:id="219"/>
    </w:p>
    <w:p w14:paraId="29C3AF66" w14:textId="7977D67F" w:rsidR="00820C2D" w:rsidRDefault="009732CE" w:rsidP="00820C2D">
      <w:pPr>
        <w:pStyle w:val="Titre2"/>
      </w:pPr>
      <w:bookmarkStart w:id="220" w:name="_Toc201156422"/>
      <w:r>
        <w:t>présentation des entités fonctionnelles</w:t>
      </w:r>
      <w:bookmarkEnd w:id="220"/>
    </w:p>
    <w:p w14:paraId="36B58BCE" w14:textId="3022D557" w:rsidR="00AC4DF0" w:rsidRDefault="00865E8D" w:rsidP="001A4023">
      <w:pPr>
        <w:snapToGrid w:val="0"/>
      </w:pPr>
      <w:r>
        <w:t>L’opération comporte plusieurs entités fonctionnelles dépendantes de de la maison d’étudiants</w:t>
      </w:r>
      <w:r w:rsidR="00AC4DF0">
        <w:t xml:space="preserve">. L’ensemble des locaux seront aménagés au niveau du RDC. </w:t>
      </w:r>
    </w:p>
    <w:p w14:paraId="672679E1" w14:textId="77777777" w:rsidR="00865E8D" w:rsidRDefault="00865E8D" w:rsidP="001A4023">
      <w:pPr>
        <w:snapToGrid w:val="0"/>
      </w:pPr>
      <w:r>
        <w:t>Dans le cadre de la présente opération les équipements et locaux sont présentés avec un découpage par unités fonctionnelles. Celui-ci a permis d’identifier les unités fonctionnelles suivantes :</w:t>
      </w:r>
    </w:p>
    <w:p w14:paraId="3D85970D" w14:textId="4E208420" w:rsidR="00AC4DF0" w:rsidRDefault="00AC4DF0" w:rsidP="000035D4">
      <w:pPr>
        <w:pStyle w:val="Paragraphedeliste"/>
        <w:numPr>
          <w:ilvl w:val="0"/>
          <w:numId w:val="61"/>
        </w:numPr>
        <w:snapToGrid w:val="0"/>
      </w:pPr>
      <w:r w:rsidRPr="00AC4DF0">
        <w:t xml:space="preserve">Locaux mutualisés </w:t>
      </w:r>
      <w:r>
        <w:t xml:space="preserve"> </w:t>
      </w:r>
    </w:p>
    <w:p w14:paraId="5C19F17A" w14:textId="70B871FC" w:rsidR="00AC4DF0" w:rsidRPr="00AC4DF0" w:rsidRDefault="00AC4DF0" w:rsidP="000035D4">
      <w:pPr>
        <w:snapToGrid w:val="0"/>
        <w:ind w:left="1418"/>
      </w:pPr>
      <w:r>
        <w:t xml:space="preserve">A1. </w:t>
      </w:r>
      <w:r w:rsidRPr="000035D4">
        <w:t xml:space="preserve">Accueil site </w:t>
      </w:r>
    </w:p>
    <w:p w14:paraId="19E48E0E" w14:textId="0B41DFD1" w:rsidR="00AC4DF0" w:rsidRPr="00AC4DF0" w:rsidRDefault="00AC4DF0" w:rsidP="000035D4">
      <w:pPr>
        <w:snapToGrid w:val="0"/>
        <w:ind w:left="1418"/>
      </w:pPr>
      <w:r>
        <w:t xml:space="preserve">A2. </w:t>
      </w:r>
      <w:r w:rsidRPr="000035D4">
        <w:t xml:space="preserve">Locaux supports mutualisés </w:t>
      </w:r>
    </w:p>
    <w:p w14:paraId="702A634F" w14:textId="00721705" w:rsidR="00AC4DF0" w:rsidRPr="00AC4DF0" w:rsidRDefault="00AC4DF0" w:rsidP="000035D4">
      <w:pPr>
        <w:pStyle w:val="Paragraphedeliste"/>
        <w:numPr>
          <w:ilvl w:val="0"/>
          <w:numId w:val="61"/>
        </w:numPr>
        <w:snapToGrid w:val="0"/>
      </w:pPr>
      <w:r w:rsidRPr="00AC4DF0">
        <w:t xml:space="preserve">Maison de l’étudiant </w:t>
      </w:r>
    </w:p>
    <w:p w14:paraId="5A1062D7" w14:textId="2DB68B31" w:rsidR="00AC4DF0" w:rsidRPr="00AC4DF0" w:rsidRDefault="00AC4DF0" w:rsidP="000035D4">
      <w:pPr>
        <w:snapToGrid w:val="0"/>
        <w:ind w:left="1418"/>
      </w:pPr>
      <w:r>
        <w:t xml:space="preserve">B1. </w:t>
      </w:r>
      <w:r w:rsidRPr="000035D4">
        <w:t xml:space="preserve">Fonctions communes ME </w:t>
      </w:r>
    </w:p>
    <w:p w14:paraId="41ACCA71" w14:textId="2C812EF5" w:rsidR="00AC4DF0" w:rsidRPr="00AC4DF0" w:rsidRDefault="00AC4DF0" w:rsidP="000035D4">
      <w:pPr>
        <w:snapToGrid w:val="0"/>
        <w:ind w:left="1418"/>
      </w:pPr>
      <w:r>
        <w:t xml:space="preserve">B2. </w:t>
      </w:r>
      <w:r w:rsidRPr="000035D4">
        <w:t xml:space="preserve">DRI </w:t>
      </w:r>
    </w:p>
    <w:p w14:paraId="1CDF1FF4" w14:textId="55920BB8" w:rsidR="00AC4DF0" w:rsidRPr="00AC4DF0" w:rsidRDefault="00AC4DF0" w:rsidP="000035D4">
      <w:pPr>
        <w:snapToGrid w:val="0"/>
        <w:ind w:left="1418"/>
      </w:pPr>
      <w:r>
        <w:t xml:space="preserve">B3. </w:t>
      </w:r>
      <w:r w:rsidRPr="000035D4">
        <w:t xml:space="preserve">BVE </w:t>
      </w:r>
    </w:p>
    <w:p w14:paraId="36D99162" w14:textId="78DF6CBE" w:rsidR="00AC4DF0" w:rsidRPr="00AC4DF0" w:rsidRDefault="00AC4DF0" w:rsidP="000035D4">
      <w:pPr>
        <w:snapToGrid w:val="0"/>
        <w:ind w:left="1418"/>
      </w:pPr>
      <w:r>
        <w:t xml:space="preserve">B4. </w:t>
      </w:r>
      <w:r w:rsidRPr="000035D4">
        <w:t xml:space="preserve">SUIO </w:t>
      </w:r>
    </w:p>
    <w:p w14:paraId="53AB29DA" w14:textId="5D5C4CCE" w:rsidR="00AC4DF0" w:rsidRPr="00AC4DF0" w:rsidRDefault="00AC4DF0" w:rsidP="000035D4">
      <w:pPr>
        <w:snapToGrid w:val="0"/>
        <w:ind w:left="1418"/>
      </w:pPr>
      <w:r>
        <w:t xml:space="preserve">B5. </w:t>
      </w:r>
      <w:r w:rsidRPr="000035D4">
        <w:t xml:space="preserve">SUAPS - CULTURE </w:t>
      </w:r>
    </w:p>
    <w:p w14:paraId="68717472" w14:textId="657F6E2F" w:rsidR="00AC4DF0" w:rsidRPr="00AC4DF0" w:rsidRDefault="00AC4DF0" w:rsidP="000035D4">
      <w:pPr>
        <w:snapToGrid w:val="0"/>
        <w:ind w:left="1418"/>
      </w:pPr>
      <w:r>
        <w:t xml:space="preserve">B6. </w:t>
      </w:r>
      <w:r w:rsidRPr="000035D4">
        <w:t xml:space="preserve">SSE </w:t>
      </w:r>
    </w:p>
    <w:p w14:paraId="638D3AF7" w14:textId="400E8F3C" w:rsidR="00AC4DF0" w:rsidRPr="00AC4DF0" w:rsidRDefault="00AC4DF0" w:rsidP="000035D4">
      <w:pPr>
        <w:snapToGrid w:val="0"/>
        <w:ind w:left="1418"/>
      </w:pPr>
      <w:r>
        <w:t xml:space="preserve">B7. </w:t>
      </w:r>
      <w:r w:rsidRPr="000035D4">
        <w:t xml:space="preserve">Foyer étudiant </w:t>
      </w:r>
    </w:p>
    <w:p w14:paraId="3C1BF1BE" w14:textId="3CEFCEE9" w:rsidR="00AC4DF0" w:rsidRPr="00AC4DF0" w:rsidRDefault="00AC4DF0" w:rsidP="000035D4">
      <w:pPr>
        <w:snapToGrid w:val="0"/>
        <w:ind w:left="1418"/>
      </w:pPr>
      <w:r>
        <w:t xml:space="preserve">B8. </w:t>
      </w:r>
      <w:r w:rsidRPr="000035D4">
        <w:t xml:space="preserve">Quartier des arts </w:t>
      </w:r>
    </w:p>
    <w:p w14:paraId="1715E1F7" w14:textId="65BF141F" w:rsidR="00AC4DF0" w:rsidRPr="00AC4DF0" w:rsidRDefault="00AC4DF0" w:rsidP="000035D4">
      <w:pPr>
        <w:snapToGrid w:val="0"/>
        <w:ind w:left="1418"/>
      </w:pPr>
      <w:r>
        <w:t xml:space="preserve">B9. </w:t>
      </w:r>
      <w:r w:rsidRPr="000035D4">
        <w:t xml:space="preserve">Erasmus </w:t>
      </w:r>
      <w:proofErr w:type="spellStart"/>
      <w:r w:rsidRPr="000035D4">
        <w:t>Mundus</w:t>
      </w:r>
      <w:proofErr w:type="spellEnd"/>
      <w:r w:rsidRPr="000035D4">
        <w:t xml:space="preserve"> </w:t>
      </w:r>
    </w:p>
    <w:p w14:paraId="5888A977" w14:textId="174E7834" w:rsidR="00865E8D" w:rsidRDefault="00AC4DF0" w:rsidP="00AC4DF0">
      <w:pPr>
        <w:snapToGrid w:val="0"/>
        <w:ind w:left="1418"/>
      </w:pPr>
      <w:r>
        <w:t xml:space="preserve">B10. </w:t>
      </w:r>
      <w:r w:rsidRPr="00AC4DF0">
        <w:t xml:space="preserve">Espaces extérieurs </w:t>
      </w:r>
    </w:p>
    <w:p w14:paraId="3C83A4CB" w14:textId="131597BD" w:rsidR="00AC4DF0" w:rsidRDefault="00AC4DF0" w:rsidP="00AC4DF0">
      <w:pPr>
        <w:snapToGrid w:val="0"/>
      </w:pPr>
      <w:r>
        <w:t xml:space="preserve">Les locaux supports mutualisés </w:t>
      </w:r>
      <w:r w:rsidRPr="00AC4DF0">
        <w:t>comprennent des espaces partagés entre différents services</w:t>
      </w:r>
      <w:r>
        <w:t xml:space="preserve"> de la maison d’étudiant</w:t>
      </w:r>
      <w:r w:rsidRPr="00AC4DF0">
        <w:t xml:space="preserve"> pour </w:t>
      </w:r>
      <w:r>
        <w:t>le personnel et les étudiants. Les locaux de la maison d’étudiant comprennent l’ensemble des services administratifs pour répondre aux besoins des étudiants.</w:t>
      </w:r>
    </w:p>
    <w:p w14:paraId="124BFD42" w14:textId="4DD771C3" w:rsidR="00AC4DF0" w:rsidRDefault="00AC4DF0" w:rsidP="00AC4DF0">
      <w:pPr>
        <w:snapToGrid w:val="0"/>
      </w:pPr>
      <w:r w:rsidRPr="00AC4DF0">
        <w:t xml:space="preserve">La conception de la maison d’étudiants doit respecter plusieurs contraintes fonctionnelles essentielles pour garantir un fonctionnement fluide et adapté aux besoins des usagers. Le foyer étudiant, en tant qu’espace de détente et de convivialité, doit fonctionner de manière autonome et parallèle aux </w:t>
      </w:r>
      <w:r w:rsidR="000F438B">
        <w:t>locaux</w:t>
      </w:r>
      <w:r w:rsidR="000F438B" w:rsidRPr="00AC4DF0">
        <w:t xml:space="preserve"> </w:t>
      </w:r>
      <w:r w:rsidRPr="00AC4DF0">
        <w:t xml:space="preserve">administratifs, permettant aux étudiants d’y accéder directement sans devoir traverser l’ensemble des locaux. Pour cela, un accès distinct depuis l’extérieur doit être prévu, ainsi que deux halls d’accueil indépendants : l’un dédié aux bureaux administratifs et l’autre exclusivement réservé au foyer étudiant. </w:t>
      </w:r>
      <w:r w:rsidRPr="007E140C">
        <w:t xml:space="preserve">Par ailleurs, le Service de Santé Étudiante </w:t>
      </w:r>
      <w:r w:rsidR="002C7ECD" w:rsidRPr="007E140C">
        <w:t xml:space="preserve">sera déplacé dans le bloc B </w:t>
      </w:r>
      <w:r w:rsidRPr="00AC4DF0">
        <w:t xml:space="preserve">pour </w:t>
      </w:r>
      <w:r w:rsidR="002C7ECD">
        <w:t>garantir une</w:t>
      </w:r>
      <w:r w:rsidRPr="00AC4DF0">
        <w:t xml:space="preserve"> accessibilité </w:t>
      </w:r>
      <w:r w:rsidR="002C7ECD">
        <w:t xml:space="preserve">aisée et </w:t>
      </w:r>
      <w:r w:rsidRPr="00AC4DF0">
        <w:t>efficac</w:t>
      </w:r>
      <w:r w:rsidR="002C7ECD">
        <w:t>e</w:t>
      </w:r>
      <w:r w:rsidRPr="00AC4DF0">
        <w:t xml:space="preserve">. </w:t>
      </w:r>
    </w:p>
    <w:p w14:paraId="2A7EC459" w14:textId="788B9E83" w:rsidR="00BB5BD0" w:rsidRDefault="00BB5BD0" w:rsidP="00AC4DF0">
      <w:pPr>
        <w:snapToGrid w:val="0"/>
      </w:pPr>
      <w:r w:rsidRPr="00BB5BD0">
        <w:t>Le projet prévoit l’aménagement des bureaux en open</w:t>
      </w:r>
      <w:r w:rsidR="00443BD3">
        <w:t>-</w:t>
      </w:r>
      <w:r w:rsidRPr="00BB5BD0">
        <w:t>space afin de favoriser la collaboration, optimiser l’utilisation des espaces et offrir un cadre de travail modulable et évolutif, tout en intégrant des solutions adaptées pour le confort acoustique et visuel des utilisateurs</w:t>
      </w:r>
      <w:r>
        <w:t>.</w:t>
      </w:r>
    </w:p>
    <w:p w14:paraId="0CA1D1DB" w14:textId="46981D38" w:rsidR="00AC4DF0" w:rsidRDefault="00AC4DF0" w:rsidP="000035D4">
      <w:pPr>
        <w:snapToGrid w:val="0"/>
      </w:pPr>
      <w:r w:rsidRPr="00AC4DF0">
        <w:t>Enfin, pour encourager les synergies entre les activités culturelles et les moments de partage, le quartier d</w:t>
      </w:r>
      <w:r w:rsidR="00443BD3">
        <w:t xml:space="preserve">e la création (artistique) et de la solidarité </w:t>
      </w:r>
      <w:r w:rsidRPr="00AC4DF0">
        <w:t>doit être implanté à proximité immédiate de la cafétéria, favorisant ainsi une utilisation optimale et complémentaire des espaces.</w:t>
      </w:r>
    </w:p>
    <w:p w14:paraId="44DEE178" w14:textId="77777777" w:rsidR="00BB5BD0" w:rsidRDefault="00BB5BD0" w:rsidP="000035D4">
      <w:pPr>
        <w:snapToGrid w:val="0"/>
      </w:pPr>
    </w:p>
    <w:p w14:paraId="47F0F3FA" w14:textId="77777777" w:rsidR="005625C7" w:rsidRPr="00865E8D" w:rsidRDefault="005625C7" w:rsidP="000035D4">
      <w:pPr>
        <w:snapToGrid w:val="0"/>
      </w:pPr>
    </w:p>
    <w:p w14:paraId="524E0C61" w14:textId="28CBE738" w:rsidR="00820C2D" w:rsidRDefault="00820C2D" w:rsidP="00820C2D">
      <w:pPr>
        <w:pStyle w:val="Titre2"/>
      </w:pPr>
      <w:bookmarkStart w:id="221" w:name="_Toc201156423"/>
      <w:r>
        <w:lastRenderedPageBreak/>
        <w:t>sch</w:t>
      </w:r>
      <w:r w:rsidR="00AC4DF0">
        <w:t>é</w:t>
      </w:r>
      <w:r>
        <w:t>ma g</w:t>
      </w:r>
      <w:r w:rsidR="00AC4DF0">
        <w:t>é</w:t>
      </w:r>
      <w:r>
        <w:t>n</w:t>
      </w:r>
      <w:r w:rsidR="00AC4DF0">
        <w:t>é</w:t>
      </w:r>
      <w:r>
        <w:t>ral de fonctionnement</w:t>
      </w:r>
      <w:bookmarkEnd w:id="221"/>
      <w:r>
        <w:t xml:space="preserve"> </w:t>
      </w:r>
    </w:p>
    <w:p w14:paraId="02E9F733" w14:textId="2853EA78" w:rsidR="00AC4DF0" w:rsidRDefault="005625C7" w:rsidP="00AC4DF0">
      <w:r w:rsidRPr="005625C7">
        <w:rPr>
          <w:noProof/>
        </w:rPr>
        <w:t xml:space="preserve"> </w:t>
      </w:r>
      <w:r w:rsidR="008C6760">
        <w:rPr>
          <w:noProof/>
        </w:rPr>
        <w:drawing>
          <wp:inline distT="0" distB="0" distL="0" distR="0" wp14:anchorId="6C3D043C" wp14:editId="5B7426C7">
            <wp:extent cx="5760085" cy="3025140"/>
            <wp:effectExtent l="0" t="0" r="0" b="3810"/>
            <wp:docPr id="684777085" name="Image 1" descr="Une image contenant texte, capture d’écran, diagramme, Rectang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777085" name="Image 1" descr="Une image contenant texte, capture d’écran, diagramme, Rectangle&#10;&#10;Le contenu généré par l’IA peut être incorrect."/>
                    <pic:cNvPicPr/>
                  </pic:nvPicPr>
                  <pic:blipFill>
                    <a:blip r:embed="rId58"/>
                    <a:stretch>
                      <a:fillRect/>
                    </a:stretch>
                  </pic:blipFill>
                  <pic:spPr>
                    <a:xfrm>
                      <a:off x="0" y="0"/>
                      <a:ext cx="5760085" cy="3025140"/>
                    </a:xfrm>
                    <a:prstGeom prst="rect">
                      <a:avLst/>
                    </a:prstGeom>
                  </pic:spPr>
                </pic:pic>
              </a:graphicData>
            </a:graphic>
          </wp:inline>
        </w:drawing>
      </w:r>
    </w:p>
    <w:p w14:paraId="7B1D58F2" w14:textId="77777777" w:rsidR="00AC4DF0" w:rsidRDefault="00AC4DF0" w:rsidP="00AC4DF0"/>
    <w:p w14:paraId="1FE08C63" w14:textId="6C8E4BD4" w:rsidR="00F255DD" w:rsidRDefault="00E13121" w:rsidP="00AC4DF0">
      <w:commentRangeStart w:id="222"/>
      <w:r w:rsidRPr="00E13121">
        <w:rPr>
          <w:noProof/>
        </w:rPr>
        <w:drawing>
          <wp:inline distT="0" distB="0" distL="0" distR="0" wp14:anchorId="2A000245" wp14:editId="59A193EC">
            <wp:extent cx="5760085" cy="2455545"/>
            <wp:effectExtent l="0" t="0" r="0" b="1905"/>
            <wp:docPr id="490874844" name="Image 1" descr="Une image contenant texte, diagramme, carte,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874844" name="Image 1" descr="Une image contenant texte, diagramme, carte, Plan&#10;&#10;Le contenu généré par l’IA peut être incorrect."/>
                    <pic:cNvPicPr/>
                  </pic:nvPicPr>
                  <pic:blipFill>
                    <a:blip r:embed="rId59"/>
                    <a:stretch>
                      <a:fillRect/>
                    </a:stretch>
                  </pic:blipFill>
                  <pic:spPr>
                    <a:xfrm>
                      <a:off x="0" y="0"/>
                      <a:ext cx="5760085" cy="2455545"/>
                    </a:xfrm>
                    <a:prstGeom prst="rect">
                      <a:avLst/>
                    </a:prstGeom>
                  </pic:spPr>
                </pic:pic>
              </a:graphicData>
            </a:graphic>
          </wp:inline>
        </w:drawing>
      </w:r>
      <w:commentRangeEnd w:id="222"/>
      <w:r>
        <w:rPr>
          <w:rStyle w:val="Marquedecommentaire"/>
          <w:rFonts w:ascii="Verdana" w:hAnsi="Verdana"/>
          <w:color w:val="auto"/>
        </w:rPr>
        <w:commentReference w:id="222"/>
      </w:r>
    </w:p>
    <w:p w14:paraId="4266057E" w14:textId="371B864C" w:rsidR="00E13121" w:rsidRDefault="00E13121" w:rsidP="00AC4DF0">
      <w:r>
        <w:t>Projet de faisabilité (donnée indicative)</w:t>
      </w:r>
    </w:p>
    <w:p w14:paraId="3C31E302" w14:textId="08C50BFC" w:rsidR="00820C2D" w:rsidRDefault="00820C2D" w:rsidP="00820C2D">
      <w:pPr>
        <w:pStyle w:val="Titre2"/>
      </w:pPr>
      <w:bookmarkStart w:id="223" w:name="_Toc201156424"/>
      <w:bookmarkStart w:id="224" w:name="_Toc201156425"/>
      <w:bookmarkStart w:id="225" w:name="_Toc201156426"/>
      <w:bookmarkStart w:id="226" w:name="_Toc201156427"/>
      <w:bookmarkStart w:id="227" w:name="_Toc201156428"/>
      <w:bookmarkStart w:id="228" w:name="_Toc201156429"/>
      <w:bookmarkStart w:id="229" w:name="_Toc201156430"/>
      <w:bookmarkStart w:id="230" w:name="_Toc201156431"/>
      <w:bookmarkStart w:id="231" w:name="_Toc201156432"/>
      <w:bookmarkStart w:id="232" w:name="_Toc201156433"/>
      <w:bookmarkStart w:id="233" w:name="_Toc201156434"/>
      <w:bookmarkStart w:id="234" w:name="_Toc201156435"/>
      <w:bookmarkStart w:id="235" w:name="_Toc201156436"/>
      <w:bookmarkStart w:id="236" w:name="_Toc201156437"/>
      <w:bookmarkStart w:id="237" w:name="_Toc201156438"/>
      <w:bookmarkStart w:id="238" w:name="_Toc201156439"/>
      <w:bookmarkStart w:id="239" w:name="_Toc201156440"/>
      <w:bookmarkStart w:id="240" w:name="_Toc201156441"/>
      <w:bookmarkStart w:id="241" w:name="_Toc201156442"/>
      <w:bookmarkStart w:id="242" w:name="_Toc201156443"/>
      <w:bookmarkStart w:id="243" w:name="_Toc201156444"/>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r>
        <w:t>localisation et principes d’accès et flux</w:t>
      </w:r>
      <w:bookmarkEnd w:id="243"/>
    </w:p>
    <w:p w14:paraId="4F7E5912" w14:textId="47B8CCDD" w:rsidR="00AC4DF0" w:rsidRPr="00AC4DF0" w:rsidRDefault="00AC4DF0" w:rsidP="000035D4">
      <w:pPr>
        <w:pStyle w:val="Titre3"/>
      </w:pPr>
      <w:bookmarkStart w:id="244" w:name="_Toc201156445"/>
      <w:r>
        <w:t>Principes d’accès et flux</w:t>
      </w:r>
      <w:bookmarkEnd w:id="244"/>
    </w:p>
    <w:p w14:paraId="0112EA0B" w14:textId="77777777" w:rsidR="00AC4DF0" w:rsidRDefault="00AC4DF0" w:rsidP="00AC4DF0">
      <w:pPr>
        <w:tabs>
          <w:tab w:val="num" w:pos="1440"/>
        </w:tabs>
        <w:snapToGrid w:val="0"/>
      </w:pPr>
      <w:r w:rsidRPr="00CB45EE">
        <w:t xml:space="preserve">Plusieurs accès </w:t>
      </w:r>
      <w:r>
        <w:t xml:space="preserve">sont à prévoir </w:t>
      </w:r>
      <w:r w:rsidRPr="00CB45EE">
        <w:t xml:space="preserve">pour le futur bâtiment : </w:t>
      </w:r>
    </w:p>
    <w:p w14:paraId="4DA94A2A" w14:textId="7D261D53" w:rsidR="00AC4DF0" w:rsidRPr="000035D4" w:rsidRDefault="00AC4DF0" w:rsidP="00AC4DF0">
      <w:pPr>
        <w:pStyle w:val="Puce1"/>
        <w:rPr>
          <w:rFonts w:ascii="Myriad Pro" w:eastAsia="Times New Roman" w:hAnsi="Myriad Pro" w:cs="Times New Roman"/>
          <w:color w:val="000000"/>
          <w:szCs w:val="24"/>
        </w:rPr>
      </w:pPr>
      <w:r w:rsidRPr="000035D4">
        <w:rPr>
          <w:rFonts w:ascii="Myriad Pro" w:eastAsia="Times New Roman" w:hAnsi="Myriad Pro" w:cs="Times New Roman"/>
          <w:color w:val="000000"/>
          <w:szCs w:val="24"/>
        </w:rPr>
        <w:t xml:space="preserve">Un accès principal à usage des étudiants, personnel, visiteurs, </w:t>
      </w:r>
      <w:r>
        <w:rPr>
          <w:rFonts w:ascii="Myriad Pro" w:eastAsia="Times New Roman" w:hAnsi="Myriad Pro" w:cs="Times New Roman"/>
          <w:color w:val="000000"/>
          <w:szCs w:val="24"/>
        </w:rPr>
        <w:t xml:space="preserve">maintenu à son emplacement actuel, </w:t>
      </w:r>
      <w:r w:rsidRPr="000035D4">
        <w:rPr>
          <w:rFonts w:ascii="Myriad Pro" w:eastAsia="Times New Roman" w:hAnsi="Myriad Pro" w:cs="Times New Roman"/>
          <w:color w:val="000000"/>
          <w:szCs w:val="24"/>
        </w:rPr>
        <w:t xml:space="preserve">situé </w:t>
      </w:r>
      <w:r>
        <w:rPr>
          <w:rFonts w:ascii="Myriad Pro" w:eastAsia="Times New Roman" w:hAnsi="Myriad Pro" w:cs="Times New Roman"/>
          <w:color w:val="000000"/>
          <w:szCs w:val="24"/>
        </w:rPr>
        <w:t>à l’est du bâtiment administratif.</w:t>
      </w:r>
    </w:p>
    <w:p w14:paraId="728F0080" w14:textId="56940C27" w:rsidR="00AC4DF0" w:rsidRPr="000035D4" w:rsidRDefault="00AC4DF0" w:rsidP="00AC4DF0">
      <w:pPr>
        <w:pStyle w:val="Puce1"/>
        <w:rPr>
          <w:rFonts w:ascii="Myriad Pro" w:eastAsia="Times New Roman" w:hAnsi="Myriad Pro" w:cs="Times New Roman"/>
          <w:color w:val="000000"/>
          <w:szCs w:val="24"/>
        </w:rPr>
      </w:pPr>
      <w:r w:rsidRPr="000035D4">
        <w:rPr>
          <w:rFonts w:ascii="Myriad Pro" w:eastAsia="Times New Roman" w:hAnsi="Myriad Pro" w:cs="Times New Roman"/>
          <w:color w:val="000000"/>
          <w:szCs w:val="24"/>
        </w:rPr>
        <w:t>Un accès dédié aux</w:t>
      </w:r>
      <w:r>
        <w:rPr>
          <w:rFonts w:ascii="Myriad Pro" w:eastAsia="Times New Roman" w:hAnsi="Myriad Pro" w:cs="Times New Roman"/>
          <w:color w:val="000000"/>
          <w:szCs w:val="24"/>
        </w:rPr>
        <w:t xml:space="preserve"> à l’entité foyer étudiants</w:t>
      </w:r>
      <w:r w:rsidRPr="000035D4">
        <w:rPr>
          <w:rFonts w:ascii="Myriad Pro" w:eastAsia="Times New Roman" w:hAnsi="Myriad Pro" w:cs="Times New Roman"/>
          <w:color w:val="000000"/>
          <w:szCs w:val="24"/>
        </w:rPr>
        <w:t xml:space="preserve"> éloigné de l’accès principal du bâtiment</w:t>
      </w:r>
      <w:r>
        <w:rPr>
          <w:rFonts w:ascii="Myriad Pro" w:eastAsia="Times New Roman" w:hAnsi="Myriad Pro" w:cs="Times New Roman"/>
          <w:color w:val="000000"/>
          <w:szCs w:val="24"/>
        </w:rPr>
        <w:t>, situé à l’est du bâtiment administratif.</w:t>
      </w:r>
    </w:p>
    <w:p w14:paraId="141019E4" w14:textId="77777777" w:rsidR="00AC4DF0" w:rsidRDefault="00AC4DF0" w:rsidP="00AC4DF0">
      <w:pPr>
        <w:snapToGrid w:val="0"/>
      </w:pPr>
      <w:r>
        <w:lastRenderedPageBreak/>
        <w:t>Concernant les flux à l’intérieur du bâtiment, on distinguera :</w:t>
      </w:r>
    </w:p>
    <w:p w14:paraId="3E86D190" w14:textId="4E6E812A" w:rsidR="005A0700" w:rsidRPr="000035D4" w:rsidRDefault="005A0700" w:rsidP="000035D4">
      <w:pPr>
        <w:pStyle w:val="Puce1"/>
        <w:ind w:left="717"/>
        <w:rPr>
          <w:rFonts w:ascii="Myriad Pro" w:eastAsia="Times New Roman" w:hAnsi="Myriad Pro" w:cs="Times New Roman"/>
          <w:color w:val="000000"/>
          <w:szCs w:val="24"/>
        </w:rPr>
      </w:pPr>
      <w:r w:rsidRPr="000035D4">
        <w:rPr>
          <w:rFonts w:ascii="Myriad Pro" w:eastAsia="Times New Roman" w:hAnsi="Myriad Pro" w:cs="Times New Roman"/>
          <w:color w:val="000000"/>
          <w:szCs w:val="24"/>
        </w:rPr>
        <w:t xml:space="preserve">Le flux étudiants/personnel administratif </w:t>
      </w:r>
      <w:r>
        <w:rPr>
          <w:rFonts w:ascii="Myriad Pro" w:eastAsia="Times New Roman" w:hAnsi="Myriad Pro" w:cs="Times New Roman"/>
          <w:color w:val="000000"/>
          <w:szCs w:val="24"/>
        </w:rPr>
        <w:t>se rendant aux</w:t>
      </w:r>
      <w:r w:rsidRPr="000035D4">
        <w:rPr>
          <w:rFonts w:ascii="Myriad Pro" w:eastAsia="Times New Roman" w:hAnsi="Myriad Pro" w:cs="Times New Roman"/>
          <w:color w:val="000000"/>
          <w:szCs w:val="24"/>
        </w:rPr>
        <w:t xml:space="preserve"> </w:t>
      </w:r>
      <w:r w:rsidR="000F438B">
        <w:rPr>
          <w:rFonts w:ascii="Myriad Pro" w:eastAsia="Times New Roman" w:hAnsi="Myriad Pro" w:cs="Times New Roman"/>
          <w:color w:val="000000"/>
          <w:szCs w:val="24"/>
        </w:rPr>
        <w:t>locaux</w:t>
      </w:r>
      <w:r w:rsidR="000F438B" w:rsidRPr="000035D4">
        <w:rPr>
          <w:rFonts w:ascii="Myriad Pro" w:eastAsia="Times New Roman" w:hAnsi="Myriad Pro" w:cs="Times New Roman"/>
          <w:color w:val="000000"/>
          <w:szCs w:val="24"/>
        </w:rPr>
        <w:t xml:space="preserve"> </w:t>
      </w:r>
      <w:r w:rsidRPr="000035D4">
        <w:rPr>
          <w:rFonts w:ascii="Myriad Pro" w:eastAsia="Times New Roman" w:hAnsi="Myriad Pro" w:cs="Times New Roman"/>
          <w:color w:val="000000"/>
          <w:szCs w:val="24"/>
        </w:rPr>
        <w:t xml:space="preserve">(BVE, </w:t>
      </w:r>
      <w:r w:rsidRPr="005A0700">
        <w:rPr>
          <w:rFonts w:ascii="Myriad Pro" w:eastAsia="Times New Roman" w:hAnsi="Myriad Pro" w:cs="Times New Roman"/>
          <w:color w:val="000000"/>
          <w:szCs w:val="24"/>
        </w:rPr>
        <w:t>S</w:t>
      </w:r>
      <w:r w:rsidR="008F268A">
        <w:rPr>
          <w:rFonts w:ascii="Myriad Pro" w:eastAsia="Times New Roman" w:hAnsi="Myriad Pro" w:cs="Times New Roman"/>
          <w:color w:val="000000"/>
          <w:szCs w:val="24"/>
        </w:rPr>
        <w:t>UIO</w:t>
      </w:r>
      <w:r>
        <w:rPr>
          <w:rFonts w:ascii="Myriad Pro" w:eastAsia="Times New Roman" w:hAnsi="Myriad Pro" w:cs="Times New Roman"/>
          <w:color w:val="000000"/>
          <w:szCs w:val="24"/>
        </w:rPr>
        <w:t>…</w:t>
      </w:r>
      <w:r w:rsidRPr="000035D4">
        <w:rPr>
          <w:rFonts w:ascii="Myriad Pro" w:eastAsia="Times New Roman" w:hAnsi="Myriad Pro" w:cs="Times New Roman"/>
          <w:color w:val="000000"/>
          <w:szCs w:val="24"/>
        </w:rPr>
        <w:t>) sera séparé pour assurer une circulation fluide et distincte par rapport aux foyer étudiant.</w:t>
      </w:r>
    </w:p>
    <w:p w14:paraId="2F572CAB" w14:textId="0F0CCA18" w:rsidR="005A0700" w:rsidRDefault="005A0700" w:rsidP="005A0700">
      <w:pPr>
        <w:pStyle w:val="Puce1"/>
        <w:ind w:left="717"/>
        <w:rPr>
          <w:rFonts w:ascii="Myriad Pro" w:eastAsia="Times New Roman" w:hAnsi="Myriad Pro" w:cs="Times New Roman"/>
          <w:color w:val="000000"/>
          <w:szCs w:val="24"/>
        </w:rPr>
      </w:pPr>
      <w:r w:rsidRPr="000035D4">
        <w:rPr>
          <w:rFonts w:ascii="Myriad Pro" w:eastAsia="Times New Roman" w:hAnsi="Myriad Pro" w:cs="Times New Roman"/>
          <w:color w:val="000000"/>
          <w:szCs w:val="24"/>
        </w:rPr>
        <w:t>Le flux spécifique d’étudiants se rendant au foyer étudiant sera séparé et organisé pour éviter les croisements et les conflits d’usage.</w:t>
      </w:r>
    </w:p>
    <w:p w14:paraId="365A1BF6" w14:textId="116A629A" w:rsidR="00705541" w:rsidRDefault="005A0700" w:rsidP="00705541">
      <w:pPr>
        <w:snapToGrid w:val="0"/>
      </w:pPr>
      <w:r>
        <w:t>Cette séparation des flux assurera</w:t>
      </w:r>
      <w:r w:rsidRPr="005A0700">
        <w:t xml:space="preserve"> une gestion optimale des déplacements</w:t>
      </w:r>
      <w:r>
        <w:t>.</w:t>
      </w:r>
      <w:r w:rsidR="00705541">
        <w:t xml:space="preserve"> Les cheminements entre les différentes entités du projet devront être simples et lisibles et devront s’inscrire dans l’organisation générale du bâtiment.</w:t>
      </w:r>
    </w:p>
    <w:p w14:paraId="395566BE" w14:textId="0DCC9751" w:rsidR="008F268A" w:rsidRDefault="008F268A" w:rsidP="00705541">
      <w:pPr>
        <w:snapToGrid w:val="0"/>
      </w:pPr>
      <w:r>
        <w:t xml:space="preserve">Il sera nécessaire de porter attention au traitement phonique afin que les fonctions « vie étudiante » prévues dans la salle polyvalente ou le foyer étudiant, </w:t>
      </w:r>
      <w:r w:rsidR="00504DAD">
        <w:t>ne dégradent</w:t>
      </w:r>
      <w:r>
        <w:t xml:space="preserve"> pas les conditions de travail des services administratifs, qui nécessitent du calme.</w:t>
      </w:r>
    </w:p>
    <w:p w14:paraId="6C594399" w14:textId="0DD3B962" w:rsidR="00AC4DF0" w:rsidRDefault="00AC4DF0" w:rsidP="00AC4DF0">
      <w:pPr>
        <w:pStyle w:val="Titre2"/>
      </w:pPr>
      <w:bookmarkStart w:id="245" w:name="_Toc201156446"/>
      <w:r>
        <w:t>Tableau de surface</w:t>
      </w:r>
      <w:bookmarkEnd w:id="245"/>
    </w:p>
    <w:p w14:paraId="7DC8C837" w14:textId="33A375D7" w:rsidR="00705541" w:rsidRPr="00705541" w:rsidRDefault="00705541" w:rsidP="000035D4">
      <w:pPr>
        <w:pStyle w:val="Titre3"/>
      </w:pPr>
      <w:bookmarkStart w:id="246" w:name="_Toc201156447"/>
      <w:r>
        <w:t>Synthèse des surfaces</w:t>
      </w:r>
      <w:bookmarkEnd w:id="246"/>
    </w:p>
    <w:p w14:paraId="292CFDD0" w14:textId="77777777" w:rsidR="00705541" w:rsidRDefault="00705541" w:rsidP="00705541">
      <w:pPr>
        <w:snapToGrid w:val="0"/>
      </w:pPr>
      <w:r w:rsidRPr="00021BBD">
        <w:t>Les surfaces sont exprimées en Surface Utile, correspondant aux surfaces habitables de chaque local ; elles ne comprennent pas la surface des circulations et dégagements intérieurs.</w:t>
      </w:r>
    </w:p>
    <w:p w14:paraId="3E11E436" w14:textId="77777777" w:rsidR="00705541" w:rsidRDefault="00705541" w:rsidP="00705541">
      <w:pPr>
        <w:snapToGrid w:val="0"/>
      </w:pPr>
      <w:r>
        <w:t>Le titulaire est tenu de réaliser les surfaces utiles prévues au présent document.</w:t>
      </w:r>
    </w:p>
    <w:p w14:paraId="4F6CC8AD" w14:textId="77777777" w:rsidR="00705541" w:rsidRDefault="00705541" w:rsidP="00705541">
      <w:pPr>
        <w:snapToGrid w:val="0"/>
      </w:pPr>
      <w:r w:rsidRPr="005D413E">
        <w:t>Une importance particulière est portée sur le respect des surfaces minimales des locaux,</w:t>
      </w:r>
    </w:p>
    <w:p w14:paraId="7AB98300" w14:textId="35377878" w:rsidR="00705541" w:rsidRDefault="001B5887" w:rsidP="00AC4DF0">
      <w:r w:rsidRPr="001B5887">
        <w:rPr>
          <w:noProof/>
        </w:rPr>
        <w:drawing>
          <wp:inline distT="0" distB="0" distL="0" distR="0" wp14:anchorId="161E6D39" wp14:editId="67F0742A">
            <wp:extent cx="5760085" cy="3149600"/>
            <wp:effectExtent l="0" t="0" r="0" b="0"/>
            <wp:docPr id="112670117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0085" cy="3149600"/>
                    </a:xfrm>
                    <a:prstGeom prst="rect">
                      <a:avLst/>
                    </a:prstGeom>
                    <a:noFill/>
                    <a:ln>
                      <a:noFill/>
                    </a:ln>
                  </pic:spPr>
                </pic:pic>
              </a:graphicData>
            </a:graphic>
          </wp:inline>
        </w:drawing>
      </w:r>
    </w:p>
    <w:p w14:paraId="64309B1E" w14:textId="6D53E666" w:rsidR="00711C9D" w:rsidRDefault="00711C9D" w:rsidP="00AC4DF0"/>
    <w:p w14:paraId="61D74901" w14:textId="77777777" w:rsidR="00E13121" w:rsidRDefault="00E13121" w:rsidP="00AC4DF0"/>
    <w:p w14:paraId="250372C0" w14:textId="77777777" w:rsidR="00E13121" w:rsidRDefault="00E13121" w:rsidP="00AC4DF0"/>
    <w:p w14:paraId="02935542" w14:textId="77777777" w:rsidR="00E13121" w:rsidRDefault="00E13121" w:rsidP="00AC4DF0"/>
    <w:p w14:paraId="600B9780" w14:textId="3839287A" w:rsidR="00C82716" w:rsidRDefault="00705541" w:rsidP="007E140C">
      <w:pPr>
        <w:pStyle w:val="Titre3"/>
      </w:pPr>
      <w:bookmarkStart w:id="247" w:name="_Toc201156448"/>
      <w:r>
        <w:lastRenderedPageBreak/>
        <w:t>Surfaces détaillées</w:t>
      </w:r>
      <w:bookmarkEnd w:id="247"/>
    </w:p>
    <w:p w14:paraId="48D24A88" w14:textId="52138613" w:rsidR="00C82716" w:rsidRDefault="00C82716" w:rsidP="000035D4"/>
    <w:p w14:paraId="58AFB03F" w14:textId="49CD7F8B" w:rsidR="00711C9D" w:rsidRPr="000035D4" w:rsidRDefault="00711C9D" w:rsidP="000035D4">
      <w:r w:rsidRPr="00711C9D">
        <w:rPr>
          <w:noProof/>
        </w:rPr>
        <w:drawing>
          <wp:inline distT="0" distB="0" distL="0" distR="0" wp14:anchorId="069EF81A" wp14:editId="62A6BA1C">
            <wp:extent cx="5760085" cy="7219315"/>
            <wp:effectExtent l="0" t="0" r="0" b="635"/>
            <wp:docPr id="210181385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0085" cy="7219315"/>
                    </a:xfrm>
                    <a:prstGeom prst="rect">
                      <a:avLst/>
                    </a:prstGeom>
                    <a:noFill/>
                    <a:ln>
                      <a:noFill/>
                    </a:ln>
                  </pic:spPr>
                </pic:pic>
              </a:graphicData>
            </a:graphic>
          </wp:inline>
        </w:drawing>
      </w:r>
    </w:p>
    <w:p w14:paraId="116DF1F7" w14:textId="2E788844" w:rsidR="005736B7" w:rsidRDefault="00DF4928" w:rsidP="009732CE">
      <w:pPr>
        <w:pStyle w:val="Titre1"/>
        <w:rPr>
          <w:noProof/>
        </w:rPr>
      </w:pPr>
      <w:bookmarkStart w:id="248" w:name="_Toc201156449"/>
      <w:r>
        <w:rPr>
          <w:noProof/>
        </w:rPr>
        <w:lastRenderedPageBreak/>
        <w:t>Description détaillée par fonction</w:t>
      </w:r>
      <w:bookmarkEnd w:id="248"/>
    </w:p>
    <w:p w14:paraId="61372EC1" w14:textId="27865E82" w:rsidR="002377EE" w:rsidRDefault="00ED4A29" w:rsidP="00ED4A29">
      <w:pPr>
        <w:pStyle w:val="Titre2"/>
      </w:pPr>
      <w:bookmarkStart w:id="249" w:name="_Toc201156450"/>
      <w:bookmarkStart w:id="250" w:name="_Toc501035441"/>
      <w:r>
        <w:t>généralites</w:t>
      </w:r>
      <w:bookmarkEnd w:id="249"/>
    </w:p>
    <w:p w14:paraId="442E7F7F" w14:textId="77777777" w:rsidR="00ED4A29" w:rsidRPr="00A318DF" w:rsidRDefault="00ED4A29" w:rsidP="00ED4A29">
      <w:r w:rsidRPr="00A318DF">
        <w:t>Les chapitres à venir apportent une description détaillée des unités, ils se déclinent avec les sous-chapitres suivants :</w:t>
      </w:r>
    </w:p>
    <w:p w14:paraId="46DE055A" w14:textId="77777777" w:rsidR="00ED4A29" w:rsidRPr="00E55F3A" w:rsidRDefault="00ED4A29" w:rsidP="00ED4A29">
      <w:pPr>
        <w:shd w:val="clear" w:color="auto" w:fill="F2F2F2" w:themeFill="background1" w:themeFillShade="F2"/>
        <w:spacing w:before="240" w:after="0"/>
        <w:rPr>
          <w:b/>
          <w:bCs/>
          <w:color w:val="31849B" w:themeColor="accent5" w:themeShade="BF"/>
        </w:rPr>
      </w:pPr>
      <w:r w:rsidRPr="00E55F3A">
        <w:rPr>
          <w:b/>
          <w:bCs/>
          <w:color w:val="31849B" w:themeColor="accent5" w:themeShade="BF"/>
        </w:rPr>
        <w:t>Activité :</w:t>
      </w:r>
    </w:p>
    <w:p w14:paraId="4E801BD8" w14:textId="77777777" w:rsidR="00ED4A29" w:rsidRPr="00E55F3A" w:rsidRDefault="00ED4A29" w:rsidP="00ED4A29">
      <w:pPr>
        <w:rPr>
          <w:color w:val="31849B" w:themeColor="accent5" w:themeShade="BF"/>
        </w:rPr>
      </w:pPr>
    </w:p>
    <w:p w14:paraId="23B9189E" w14:textId="77777777" w:rsidR="00ED4A29" w:rsidRPr="00E55F3A" w:rsidRDefault="00ED4A29" w:rsidP="00ED4A29">
      <w:pPr>
        <w:shd w:val="clear" w:color="auto" w:fill="F2F2F2" w:themeFill="background1" w:themeFillShade="F2"/>
        <w:spacing w:before="240" w:after="0"/>
        <w:rPr>
          <w:b/>
          <w:bCs/>
          <w:color w:val="31849B" w:themeColor="accent5" w:themeShade="BF"/>
        </w:rPr>
      </w:pPr>
      <w:r w:rsidRPr="00E55F3A">
        <w:rPr>
          <w:b/>
          <w:bCs/>
          <w:color w:val="31849B" w:themeColor="accent5" w:themeShade="BF"/>
        </w:rPr>
        <w:t>Modalités d’accès / principaux flux :</w:t>
      </w:r>
    </w:p>
    <w:p w14:paraId="0EF23580" w14:textId="77777777" w:rsidR="00ED4A29" w:rsidRPr="00E55F3A" w:rsidRDefault="00ED4A29" w:rsidP="00ED4A29">
      <w:pPr>
        <w:rPr>
          <w:color w:val="31849B" w:themeColor="accent5" w:themeShade="BF"/>
        </w:rPr>
      </w:pPr>
    </w:p>
    <w:p w14:paraId="7CFB29A4" w14:textId="77777777" w:rsidR="00ED4A29" w:rsidRPr="00E55F3A" w:rsidRDefault="00ED4A29" w:rsidP="00ED4A29">
      <w:pPr>
        <w:shd w:val="clear" w:color="auto" w:fill="F2F2F2" w:themeFill="background1" w:themeFillShade="F2"/>
        <w:spacing w:before="240" w:after="0"/>
        <w:rPr>
          <w:b/>
          <w:bCs/>
          <w:color w:val="31849B" w:themeColor="accent5" w:themeShade="BF"/>
        </w:rPr>
      </w:pPr>
      <w:r w:rsidRPr="00E55F3A">
        <w:rPr>
          <w:b/>
          <w:bCs/>
          <w:color w:val="31849B" w:themeColor="accent5" w:themeShade="BF"/>
        </w:rPr>
        <w:t>Principe d’aménagement / organisation des locaux :</w:t>
      </w:r>
    </w:p>
    <w:p w14:paraId="4A7976FB" w14:textId="77777777" w:rsidR="00ED4A29" w:rsidRPr="00E55F3A" w:rsidRDefault="00ED4A29" w:rsidP="00ED4A29">
      <w:pPr>
        <w:rPr>
          <w:color w:val="auto"/>
        </w:rPr>
      </w:pPr>
      <w:r w:rsidRPr="00E55F3A">
        <w:rPr>
          <w:color w:val="auto"/>
        </w:rPr>
        <w:t>Ce chapitre détaille les principes d’organisation de l’unité (description spécifique ou type).</w:t>
      </w:r>
    </w:p>
    <w:p w14:paraId="30D66582" w14:textId="77777777" w:rsidR="00ED4A29" w:rsidRPr="00E55F3A" w:rsidRDefault="00ED4A29" w:rsidP="00ED4A29">
      <w:pPr>
        <w:shd w:val="clear" w:color="auto" w:fill="F2F2F2" w:themeFill="background1" w:themeFillShade="F2"/>
        <w:spacing w:before="240" w:after="0"/>
        <w:rPr>
          <w:b/>
          <w:bCs/>
          <w:color w:val="31849B" w:themeColor="accent5" w:themeShade="BF"/>
        </w:rPr>
      </w:pPr>
      <w:r w:rsidRPr="00E55F3A">
        <w:rPr>
          <w:b/>
          <w:bCs/>
          <w:color w:val="31849B" w:themeColor="accent5" w:themeShade="BF"/>
        </w:rPr>
        <w:t>Schéma d’organisation fonctionnelle</w:t>
      </w:r>
    </w:p>
    <w:p w14:paraId="1E3086BD" w14:textId="483AE6A1" w:rsidR="00ED4A29" w:rsidRPr="00E55F3A" w:rsidRDefault="00ED4A29" w:rsidP="00ED4A29">
      <w:r w:rsidRPr="00A318DF">
        <w:t>Les schémas d’organisation fonctionnelle définissent les exigences fonctionnelles entre unités ou locaux. Les connexions entre ces unités peuvent se situer au niveau d’un local spécifique ou de l’unité elle-même. Elles induisent des liaisons pouvant être verticales (ascenseurs ; escalier</w:t>
      </w:r>
      <w:r>
        <w:t>s</w:t>
      </w:r>
      <w:r w:rsidRPr="00A318DF">
        <w:t>) ou horizontales qui doivent néanmoins obligatoirement répondre à des notions de proximité</w:t>
      </w:r>
      <w:r>
        <w:t>.</w:t>
      </w:r>
    </w:p>
    <w:p w14:paraId="74B22E6A" w14:textId="1672D50B" w:rsidR="000973D4" w:rsidRDefault="000973D4" w:rsidP="000035D4">
      <w:pPr>
        <w:pStyle w:val="Titre2"/>
      </w:pPr>
      <w:bookmarkStart w:id="251" w:name="_Toc201156451"/>
      <w:bookmarkStart w:id="252" w:name="_Toc183624416"/>
      <w:r>
        <w:t>description des locaux</w:t>
      </w:r>
      <w:bookmarkEnd w:id="251"/>
    </w:p>
    <w:p w14:paraId="2315CCF0" w14:textId="58DB6B5A" w:rsidR="00D3352F" w:rsidRDefault="007A046C" w:rsidP="00E55F3A">
      <w:pPr>
        <w:pStyle w:val="Titre3"/>
      </w:pPr>
      <w:bookmarkStart w:id="253" w:name="_Toc201156452"/>
      <w:r w:rsidRPr="00531EC5">
        <w:t>locaux mutualisés</w:t>
      </w:r>
      <w:bookmarkStart w:id="254" w:name="_Toc183624417"/>
      <w:bookmarkStart w:id="255" w:name="_Toc183624419"/>
      <w:bookmarkStart w:id="256" w:name="_Toc183624420"/>
      <w:bookmarkEnd w:id="252"/>
      <w:bookmarkEnd w:id="253"/>
      <w:bookmarkEnd w:id="254"/>
      <w:bookmarkEnd w:id="255"/>
      <w:bookmarkEnd w:id="256"/>
    </w:p>
    <w:p w14:paraId="670AE5A8" w14:textId="3C7C9008" w:rsidR="00060E88" w:rsidRDefault="007A046C" w:rsidP="00201B9C">
      <w:pPr>
        <w:pStyle w:val="Titre4"/>
      </w:pPr>
      <w:bookmarkStart w:id="257" w:name="_Toc183624422"/>
      <w:r>
        <w:t xml:space="preserve">Accueil </w:t>
      </w:r>
      <w:r w:rsidR="00CA4545">
        <w:t>site</w:t>
      </w:r>
      <w:bookmarkEnd w:id="257"/>
    </w:p>
    <w:p w14:paraId="3CBA254F" w14:textId="77777777" w:rsidR="00AF1731" w:rsidRPr="00E55F3A" w:rsidRDefault="00AF1731" w:rsidP="00AF1731">
      <w:pPr>
        <w:shd w:val="clear" w:color="auto" w:fill="F2F2F2" w:themeFill="background1" w:themeFillShade="F2"/>
        <w:spacing w:before="240" w:after="0"/>
        <w:rPr>
          <w:b/>
          <w:bCs/>
          <w:color w:val="31849B" w:themeColor="accent5" w:themeShade="BF"/>
        </w:rPr>
      </w:pPr>
      <w:r w:rsidRPr="00E55F3A">
        <w:rPr>
          <w:b/>
          <w:bCs/>
          <w:color w:val="31849B" w:themeColor="accent5" w:themeShade="BF"/>
        </w:rPr>
        <w:t>Activité :</w:t>
      </w:r>
    </w:p>
    <w:p w14:paraId="4C360FDB" w14:textId="230009F3" w:rsidR="00AF1731" w:rsidRPr="00A318DF" w:rsidRDefault="00CA4545" w:rsidP="00AF1731">
      <w:r>
        <w:t>L’accueil du</w:t>
      </w:r>
      <w:r w:rsidR="00E453CC">
        <w:t xml:space="preserve"> site</w:t>
      </w:r>
      <w:r>
        <w:t xml:space="preserve"> est le principal point d’accès dédié aux publics étudiants et personnels.</w:t>
      </w:r>
      <w:r w:rsidR="00E453CC">
        <w:t xml:space="preserve"> </w:t>
      </w:r>
      <w:r w:rsidR="002F249A">
        <w:t xml:space="preserve">Il sera constitué d’un hall d’accueil et d’un accueil mobile. </w:t>
      </w:r>
      <w:r w:rsidR="002F249A" w:rsidRPr="007E140C">
        <w:t>L’accueil est assuré par un personnel dédié, spécialement formé pour orienter et accompagner les étudiants dans leurs démarches</w:t>
      </w:r>
      <w:r w:rsidR="00A62780">
        <w:t xml:space="preserve">. Il sera un point de départ destiné pour guider les étudiants </w:t>
      </w:r>
      <w:r w:rsidR="00A62780" w:rsidRPr="00A62780">
        <w:t>vers les services spécifiques (</w:t>
      </w:r>
      <w:r w:rsidR="00A62780">
        <w:t>services administratifs, locaux supports mutualisés…)</w:t>
      </w:r>
    </w:p>
    <w:p w14:paraId="510B1B53" w14:textId="77777777" w:rsidR="00AF1731" w:rsidRPr="00E55F3A" w:rsidRDefault="00AF1731" w:rsidP="00AF1731">
      <w:pPr>
        <w:shd w:val="clear" w:color="auto" w:fill="F2F2F2" w:themeFill="background1" w:themeFillShade="F2"/>
        <w:spacing w:before="240" w:after="0"/>
        <w:rPr>
          <w:b/>
          <w:bCs/>
          <w:color w:val="31849B" w:themeColor="accent5" w:themeShade="BF"/>
        </w:rPr>
      </w:pPr>
      <w:r w:rsidRPr="00E55F3A">
        <w:rPr>
          <w:b/>
          <w:bCs/>
          <w:color w:val="31849B" w:themeColor="accent5" w:themeShade="BF"/>
        </w:rPr>
        <w:t>Modalités d’accès / principaux flux :</w:t>
      </w:r>
    </w:p>
    <w:p w14:paraId="32242608" w14:textId="2E7748AA" w:rsidR="00AF1731" w:rsidRPr="00A318DF" w:rsidRDefault="00CA4545" w:rsidP="00E55F3A">
      <w:pPr>
        <w:snapToGrid w:val="0"/>
      </w:pPr>
      <w:r>
        <w:t>L’accueil du site</w:t>
      </w:r>
      <w:r w:rsidR="00AF1731" w:rsidRPr="001A3AFB">
        <w:t xml:space="preserve"> constitue le point d’accès principal à l’ensemble des espaces (</w:t>
      </w:r>
      <w:r w:rsidR="00A50DE9">
        <w:t>locaux supports mutualisés et locaux étudiants</w:t>
      </w:r>
      <w:r w:rsidR="00AF1731" w:rsidRPr="001A3AFB">
        <w:t>) et distribue l’ensemble des autres zones</w:t>
      </w:r>
      <w:r w:rsidR="00AF1731">
        <w:t xml:space="preserve"> </w:t>
      </w:r>
      <w:r w:rsidR="00A50DE9">
        <w:t>de la maison d’étudiants. Il devra être relié de manière aisée aux locaux supports mutualisés et les locaux de la maison d’étudiants.</w:t>
      </w:r>
    </w:p>
    <w:p w14:paraId="2FD3C372" w14:textId="77777777" w:rsidR="00AF1731" w:rsidRPr="00E55F3A" w:rsidRDefault="00AF1731" w:rsidP="00AF1731">
      <w:pPr>
        <w:shd w:val="clear" w:color="auto" w:fill="F2F2F2" w:themeFill="background1" w:themeFillShade="F2"/>
        <w:spacing w:before="240" w:after="0"/>
        <w:rPr>
          <w:b/>
          <w:bCs/>
          <w:color w:val="31849B" w:themeColor="accent5" w:themeShade="BF"/>
        </w:rPr>
      </w:pPr>
      <w:r w:rsidRPr="00E55F3A">
        <w:rPr>
          <w:b/>
          <w:bCs/>
          <w:color w:val="31849B" w:themeColor="accent5" w:themeShade="BF"/>
        </w:rPr>
        <w:t>Principe d’aménagement / organisation des locaux :</w:t>
      </w:r>
    </w:p>
    <w:p w14:paraId="33F3111A" w14:textId="7082AB3D" w:rsidR="000973D4" w:rsidRDefault="007D486B" w:rsidP="000973D4">
      <w:r>
        <w:t xml:space="preserve">Le </w:t>
      </w:r>
      <w:r w:rsidRPr="00E55F3A">
        <w:rPr>
          <w:b/>
          <w:bCs/>
        </w:rPr>
        <w:t>hall d’accueil</w:t>
      </w:r>
      <w:r>
        <w:t xml:space="preserve"> sera</w:t>
      </w:r>
      <w:r w:rsidRPr="007D486B">
        <w:t xml:space="preserve"> conçu pour être large et facilement identifiable, avec une signalétique claire permettant une orientation simple dès l'arrivée. La façade, ouverte et lumineuse, renforce le sentiment d’accueil et d’accessibilité. À l’intérieur, les espaces ouverts favorisent une circulation fluide et une connexion naturelle entre les différentes zones, encourageant les interactions sociales et la collaboration.</w:t>
      </w:r>
      <w:r>
        <w:t xml:space="preserve"> Le hall d’accueil sera aménagé p</w:t>
      </w:r>
      <w:r w:rsidRPr="007D486B">
        <w:t>our que les étudiants s</w:t>
      </w:r>
      <w:r>
        <w:t>e l’approprient et qu’il</w:t>
      </w:r>
      <w:r w:rsidRPr="007D486B">
        <w:t xml:space="preserve"> devienne un espace de vie plutôt qu'un simple lieu de passag</w:t>
      </w:r>
      <w:r>
        <w:t xml:space="preserve">e et </w:t>
      </w:r>
      <w:r w:rsidR="00504DAD">
        <w:t xml:space="preserve">transition </w:t>
      </w:r>
      <w:proofErr w:type="gramStart"/>
      <w:r w:rsidR="00504DAD">
        <w:t>(</w:t>
      </w:r>
      <w:r w:rsidR="00715492">
        <w:t xml:space="preserve"> box</w:t>
      </w:r>
      <w:proofErr w:type="gramEnd"/>
      <w:r w:rsidR="00715492">
        <w:t xml:space="preserve"> pour travailler, assises informelles…)</w:t>
      </w:r>
    </w:p>
    <w:p w14:paraId="3A099557" w14:textId="0BAC2B75" w:rsidR="007D486B" w:rsidRDefault="00715492" w:rsidP="000973D4">
      <w:r>
        <w:lastRenderedPageBreak/>
        <w:t>L</w:t>
      </w:r>
      <w:r w:rsidR="007D486B" w:rsidRPr="007D486B">
        <w:t>’aménagement des lieux mise sur la modularité, avec des espaces flexibles pouvant être réorganisés en fonction des besoins</w:t>
      </w:r>
      <w:r>
        <w:t>. La l</w:t>
      </w:r>
      <w:r w:rsidRPr="00715492">
        <w:t>umière naturelle</w:t>
      </w:r>
      <w:r>
        <w:t xml:space="preserve"> sera</w:t>
      </w:r>
      <w:r w:rsidRPr="00715492">
        <w:t xml:space="preserve"> favorisée pour le confort visuel </w:t>
      </w:r>
      <w:r>
        <w:t>le confort acoustique sera pensée</w:t>
      </w:r>
      <w:r w:rsidRPr="00715492">
        <w:t xml:space="preserve"> pour limiter les nuisances sonores</w:t>
      </w:r>
      <w:r>
        <w:t xml:space="preserve"> dans cet espace</w:t>
      </w:r>
      <w:r w:rsidRPr="00715492">
        <w:t>.</w:t>
      </w:r>
    </w:p>
    <w:p w14:paraId="4B3390D2" w14:textId="3ADF2429" w:rsidR="00715492" w:rsidRDefault="00715492" w:rsidP="000973D4">
      <w:r w:rsidRPr="007E140C">
        <w:rPr>
          <w:b/>
          <w:bCs/>
        </w:rPr>
        <w:t>L’accueil mobile</w:t>
      </w:r>
      <w:r w:rsidRPr="007E140C">
        <w:t xml:space="preserve"> peut être déployé dans des zones stratégiques ou lors d’événements spécifiques (forums, rentrées universitaires, salons étudiants). Il permet d’informer et d’orienter les étudiants directement sur place, évitant des déplacements inutiles vers le point d’accueil principal.</w:t>
      </w:r>
    </w:p>
    <w:p w14:paraId="4BA68D0D" w14:textId="77777777" w:rsidR="00183627" w:rsidRPr="000973D4" w:rsidRDefault="00183627" w:rsidP="00E55F3A"/>
    <w:p w14:paraId="644D393D" w14:textId="5939D327" w:rsidR="001424FE" w:rsidRDefault="007A046C" w:rsidP="00201B9C">
      <w:pPr>
        <w:pStyle w:val="Titre4"/>
      </w:pPr>
      <w:bookmarkStart w:id="258" w:name="_Toc183624423"/>
      <w:bookmarkStart w:id="259" w:name="_Toc183624424"/>
      <w:bookmarkEnd w:id="258"/>
      <w:r>
        <w:t>locaux supports mutualisés</w:t>
      </w:r>
      <w:bookmarkStart w:id="260" w:name="_Toc183624425"/>
      <w:bookmarkStart w:id="261" w:name="_Toc183624426"/>
      <w:bookmarkStart w:id="262" w:name="_Toc183624428"/>
      <w:bookmarkStart w:id="263" w:name="_Toc183624430"/>
      <w:bookmarkStart w:id="264" w:name="_Toc183624431"/>
      <w:bookmarkStart w:id="265" w:name="_Toc183624433"/>
      <w:bookmarkStart w:id="266" w:name="_Toc183624434"/>
      <w:bookmarkStart w:id="267" w:name="_Toc183624436"/>
      <w:bookmarkStart w:id="268" w:name="_Toc183624438"/>
      <w:bookmarkStart w:id="269" w:name="_Toc183624440"/>
      <w:bookmarkStart w:id="270" w:name="_Toc183624441"/>
      <w:bookmarkEnd w:id="259"/>
      <w:bookmarkEnd w:id="260"/>
      <w:bookmarkEnd w:id="261"/>
      <w:bookmarkEnd w:id="262"/>
      <w:bookmarkEnd w:id="263"/>
      <w:bookmarkEnd w:id="264"/>
      <w:bookmarkEnd w:id="265"/>
      <w:bookmarkEnd w:id="266"/>
      <w:bookmarkEnd w:id="267"/>
      <w:bookmarkEnd w:id="268"/>
      <w:bookmarkEnd w:id="269"/>
      <w:bookmarkEnd w:id="270"/>
    </w:p>
    <w:p w14:paraId="41EBF8A6" w14:textId="77777777" w:rsidR="00715492" w:rsidRPr="001F31A0" w:rsidRDefault="00715492" w:rsidP="00715492">
      <w:pPr>
        <w:shd w:val="clear" w:color="auto" w:fill="F2F2F2" w:themeFill="background1" w:themeFillShade="F2"/>
        <w:spacing w:before="240" w:after="0"/>
        <w:rPr>
          <w:b/>
          <w:bCs/>
          <w:color w:val="31849B" w:themeColor="accent5" w:themeShade="BF"/>
        </w:rPr>
      </w:pPr>
      <w:r w:rsidRPr="001F31A0">
        <w:rPr>
          <w:b/>
          <w:bCs/>
          <w:color w:val="31849B" w:themeColor="accent5" w:themeShade="BF"/>
        </w:rPr>
        <w:t>Activité :</w:t>
      </w:r>
    </w:p>
    <w:p w14:paraId="14AECA5B" w14:textId="1019BE3F" w:rsidR="00715492" w:rsidRPr="00A318DF" w:rsidRDefault="00B454B2" w:rsidP="00715492">
      <w:r w:rsidRPr="00B454B2">
        <w:t xml:space="preserve">Dans le cadre de l’aménagement de la Maison de l’Étudiant, des </w:t>
      </w:r>
      <w:r w:rsidRPr="00B454B2">
        <w:rPr>
          <w:b/>
          <w:bCs/>
        </w:rPr>
        <w:t>locaux supports mutualisés</w:t>
      </w:r>
      <w:r w:rsidRPr="00B454B2">
        <w:t xml:space="preserve"> seront mis en place pour répondre aux besoins pratiques et collectifs des </w:t>
      </w:r>
      <w:r>
        <w:t xml:space="preserve">étudiants et du personnel. </w:t>
      </w:r>
    </w:p>
    <w:p w14:paraId="1095B491" w14:textId="77777777" w:rsidR="00715492" w:rsidRPr="001F31A0" w:rsidRDefault="00715492" w:rsidP="00715492">
      <w:pPr>
        <w:shd w:val="clear" w:color="auto" w:fill="F2F2F2" w:themeFill="background1" w:themeFillShade="F2"/>
        <w:spacing w:before="240" w:after="0"/>
        <w:rPr>
          <w:b/>
          <w:bCs/>
          <w:color w:val="31849B" w:themeColor="accent5" w:themeShade="BF"/>
        </w:rPr>
      </w:pPr>
      <w:r w:rsidRPr="001F31A0">
        <w:rPr>
          <w:b/>
          <w:bCs/>
          <w:color w:val="31849B" w:themeColor="accent5" w:themeShade="BF"/>
        </w:rPr>
        <w:t>Modalités d’accès / principaux flux :</w:t>
      </w:r>
    </w:p>
    <w:p w14:paraId="44DC5EEA" w14:textId="6555717E" w:rsidR="004F5CF5" w:rsidRPr="00A318DF" w:rsidRDefault="004F5CF5" w:rsidP="00715492">
      <w:pPr>
        <w:snapToGrid w:val="0"/>
      </w:pPr>
      <w:r>
        <w:t xml:space="preserve">Les locaux supports mutualisés seront positionnés de manière centrale, et facile d’accès par l’ensemble des locaux. </w:t>
      </w:r>
    </w:p>
    <w:p w14:paraId="6B42A93C" w14:textId="77777777" w:rsidR="00715492" w:rsidRPr="001F31A0" w:rsidRDefault="00715492" w:rsidP="00715492">
      <w:pPr>
        <w:shd w:val="clear" w:color="auto" w:fill="F2F2F2" w:themeFill="background1" w:themeFillShade="F2"/>
        <w:spacing w:before="240" w:after="0"/>
        <w:rPr>
          <w:b/>
          <w:bCs/>
          <w:color w:val="31849B" w:themeColor="accent5" w:themeShade="BF"/>
        </w:rPr>
      </w:pPr>
      <w:r w:rsidRPr="001F31A0">
        <w:rPr>
          <w:b/>
          <w:bCs/>
          <w:color w:val="31849B" w:themeColor="accent5" w:themeShade="BF"/>
        </w:rPr>
        <w:t>Principe d’aménagement / organisation des locaux :</w:t>
      </w:r>
    </w:p>
    <w:p w14:paraId="7E04384A" w14:textId="751EED81" w:rsidR="00715492" w:rsidRDefault="00465F43" w:rsidP="00715492">
      <w:r>
        <w:t xml:space="preserve">Ces espaces incluront : </w:t>
      </w:r>
    </w:p>
    <w:p w14:paraId="0CC1A414" w14:textId="0172092A" w:rsidR="00E74577" w:rsidRDefault="00465F43" w:rsidP="00715492">
      <w:r>
        <w:t xml:space="preserve">Un </w:t>
      </w:r>
      <w:r w:rsidRPr="00E55F3A">
        <w:rPr>
          <w:b/>
          <w:bCs/>
        </w:rPr>
        <w:t>hall d’accueil</w:t>
      </w:r>
      <w:r>
        <w:t xml:space="preserve"> : </w:t>
      </w:r>
      <w:r w:rsidR="00E74577" w:rsidRPr="00E74577">
        <w:t xml:space="preserve">Le hall d'accueil servira de point d'accès central aux locaux mutualisés, établissant un lien direct avec le site d'accueil principal. Cet espace, fonctionnant comme un pivot, sera fermé à clé d'un côté et disposera d'une façade </w:t>
      </w:r>
      <w:r w:rsidR="00E74577">
        <w:t>transparente</w:t>
      </w:r>
      <w:r w:rsidR="00E74577" w:rsidRPr="00E74577">
        <w:t xml:space="preserve"> du côté de l'accueil.</w:t>
      </w:r>
    </w:p>
    <w:p w14:paraId="35F03A61" w14:textId="03D28FB7" w:rsidR="00465F43" w:rsidRDefault="00465F43" w:rsidP="00715492">
      <w:r>
        <w:t xml:space="preserve">Une </w:t>
      </w:r>
      <w:r w:rsidRPr="00E55F3A">
        <w:rPr>
          <w:b/>
          <w:bCs/>
        </w:rPr>
        <w:t>salle de convivialité</w:t>
      </w:r>
      <w:r w:rsidR="00E74577">
        <w:rPr>
          <w:b/>
          <w:bCs/>
        </w:rPr>
        <w:t xml:space="preserve"> </w:t>
      </w:r>
      <w:r w:rsidR="00E74577" w:rsidRPr="00E55F3A">
        <w:t>mutualisée entre le</w:t>
      </w:r>
      <w:r w:rsidR="00E0011E">
        <w:t>s services</w:t>
      </w:r>
      <w:r w:rsidR="00E74577" w:rsidRPr="00E55F3A">
        <w:t xml:space="preserve"> sera un espace flexible</w:t>
      </w:r>
      <w:r w:rsidR="00E74577">
        <w:t>.</w:t>
      </w:r>
      <w:r w:rsidR="00E74577" w:rsidRPr="00E55F3A">
        <w:t xml:space="preserve"> Elle comprendra des zones de détente avec des canapés et des fauteuils, ainsi que des tables pour </w:t>
      </w:r>
      <w:r w:rsidR="00E74577">
        <w:t>se restaurer</w:t>
      </w:r>
      <w:r w:rsidR="00E74577" w:rsidRPr="00E55F3A">
        <w:t>. Un coin café sera aménagé avec des équipements pour permettre aux utilisateurs de se restaurer sur place (machine à café, micro-ondes, réfrigérateur).</w:t>
      </w:r>
      <w:r w:rsidR="00E74577">
        <w:t xml:space="preserve"> </w:t>
      </w:r>
      <w:r w:rsidR="00E74577" w:rsidRPr="00E74577">
        <w:t>L’aménagement modulable de la salle permettra d'adapter l'espace en fonction des besoins, qu'il s'agisse d'une pause détente, de discussions informelles ou d’événements ponctuels.</w:t>
      </w:r>
      <w:r w:rsidR="00E74577">
        <w:t xml:space="preserve"> Son positionnement sera central par rapport aux espaces de la maison d’étudiant.</w:t>
      </w:r>
    </w:p>
    <w:p w14:paraId="1883250B" w14:textId="701B3B50" w:rsidR="00A8556E" w:rsidRPr="00A8556E" w:rsidRDefault="00465F43" w:rsidP="00A8556E">
      <w:pPr>
        <w:rPr>
          <w:color w:val="auto"/>
        </w:rPr>
      </w:pPr>
      <w:r w:rsidRPr="007E140C">
        <w:rPr>
          <w:color w:val="auto"/>
        </w:rPr>
        <w:t xml:space="preserve">Un </w:t>
      </w:r>
      <w:r w:rsidR="00A8556E" w:rsidRPr="007E140C">
        <w:rPr>
          <w:b/>
          <w:bCs/>
          <w:color w:val="auto"/>
        </w:rPr>
        <w:t xml:space="preserve">bureau accueil </w:t>
      </w:r>
      <w:r w:rsidR="00A8556E" w:rsidRPr="007E140C">
        <w:rPr>
          <w:color w:val="auto"/>
        </w:rPr>
        <w:t xml:space="preserve">accessible depuis le hall d’accueil et depuis la maison de l’étudiant, il sera </w:t>
      </w:r>
      <w:r w:rsidR="00A8556E" w:rsidRPr="00A8556E">
        <w:rPr>
          <w:color w:val="auto"/>
        </w:rPr>
        <w:t>dédié à l’accueil, l’orientation et la gestion administrative des étudiants. Il permet de répondre aux questions, d’organiser les réservations, et de diffuser des informations sur les activités de la Maison d’Étudiant. Équipé d’un comptoir d’accueil, et d</w:t>
      </w:r>
      <w:r w:rsidR="00A8556E">
        <w:rPr>
          <w:color w:val="auto"/>
        </w:rPr>
        <w:t>e deux</w:t>
      </w:r>
      <w:r w:rsidR="00A8556E" w:rsidRPr="00A8556E">
        <w:rPr>
          <w:color w:val="auto"/>
        </w:rPr>
        <w:t xml:space="preserve"> poste</w:t>
      </w:r>
      <w:r w:rsidR="00A8556E">
        <w:rPr>
          <w:color w:val="auto"/>
        </w:rPr>
        <w:t>s</w:t>
      </w:r>
      <w:r w:rsidR="00A8556E" w:rsidRPr="00A8556E">
        <w:rPr>
          <w:color w:val="auto"/>
        </w:rPr>
        <w:t xml:space="preserve"> de travail informatique.</w:t>
      </w:r>
    </w:p>
    <w:p w14:paraId="250D5BBF" w14:textId="542D74EA" w:rsidR="00465F43" w:rsidRPr="007E140C" w:rsidRDefault="00A8556E" w:rsidP="00715492">
      <w:pPr>
        <w:rPr>
          <w:color w:val="auto"/>
        </w:rPr>
      </w:pPr>
      <w:r w:rsidRPr="007E140C">
        <w:rPr>
          <w:color w:val="auto"/>
        </w:rPr>
        <w:t xml:space="preserve">Un </w:t>
      </w:r>
      <w:r w:rsidRPr="007E140C">
        <w:rPr>
          <w:b/>
          <w:bCs/>
          <w:color w:val="auto"/>
        </w:rPr>
        <w:t>poste de passage</w:t>
      </w:r>
      <w:r w:rsidRPr="007E140C">
        <w:rPr>
          <w:color w:val="auto"/>
        </w:rPr>
        <w:t xml:space="preserve"> </w:t>
      </w:r>
      <w:r w:rsidR="00F255DD">
        <w:rPr>
          <w:color w:val="auto"/>
        </w:rPr>
        <w:t>c’est un bureau qui peut</w:t>
      </w:r>
      <w:r w:rsidRPr="007E140C">
        <w:rPr>
          <w:color w:val="auto"/>
        </w:rPr>
        <w:t xml:space="preserve"> être </w:t>
      </w:r>
      <w:r w:rsidRPr="00A8556E">
        <w:rPr>
          <w:color w:val="auto"/>
        </w:rPr>
        <w:t>réservé</w:t>
      </w:r>
      <w:r w:rsidRPr="007E140C">
        <w:rPr>
          <w:color w:val="auto"/>
        </w:rPr>
        <w:t xml:space="preserve"> par le personnel administratif selon le besoin. Il </w:t>
      </w:r>
      <w:r w:rsidRPr="00A8556E">
        <w:rPr>
          <w:color w:val="auto"/>
        </w:rPr>
        <w:t>intègrera</w:t>
      </w:r>
      <w:r w:rsidRPr="007E140C">
        <w:rPr>
          <w:color w:val="auto"/>
        </w:rPr>
        <w:t xml:space="preserve"> 2 postes de travail </w:t>
      </w:r>
    </w:p>
    <w:p w14:paraId="1666C9D8" w14:textId="7B79D336" w:rsidR="00465F43" w:rsidRPr="00E55F3A" w:rsidRDefault="002051B3" w:rsidP="00715492">
      <w:r>
        <w:t>I</w:t>
      </w:r>
      <w:r w:rsidR="00E74577" w:rsidRPr="00E55F3A">
        <w:t xml:space="preserve">l sera prévu trois typologies </w:t>
      </w:r>
      <w:r w:rsidR="00E74577" w:rsidRPr="002051B3">
        <w:rPr>
          <w:b/>
          <w:bCs/>
        </w:rPr>
        <w:t>de salles de réunions</w:t>
      </w:r>
      <w:r w:rsidR="00E74577" w:rsidRPr="00E55F3A">
        <w:t xml:space="preserve"> dans la maison d’étudiant à destination du personnel ou associations d’étudiants</w:t>
      </w:r>
      <w:r>
        <w:t> :</w:t>
      </w:r>
    </w:p>
    <w:p w14:paraId="4A857B7D" w14:textId="61310B23" w:rsidR="00E74577" w:rsidRDefault="00E74577" w:rsidP="00E03675">
      <w:pPr>
        <w:pStyle w:val="Paragraphedeliste"/>
        <w:numPr>
          <w:ilvl w:val="0"/>
          <w:numId w:val="70"/>
        </w:numPr>
      </w:pPr>
      <w:r w:rsidRPr="00E03675">
        <w:t>Salle de réunion de 15 personnes : ce type de salle sera destiné à des réunions, des événements ou des activités de groupe nécessitant un espace plus grand. Elle pourra accueillir des conférences, des séminaires, des ateliers ou des formations.</w:t>
      </w:r>
    </w:p>
    <w:p w14:paraId="5645E4C2" w14:textId="32D07827" w:rsidR="002051B3" w:rsidRDefault="002051B3" w:rsidP="00E03675">
      <w:pPr>
        <w:pStyle w:val="Paragraphedeliste"/>
        <w:numPr>
          <w:ilvl w:val="0"/>
          <w:numId w:val="70"/>
        </w:numPr>
      </w:pPr>
      <w:r>
        <w:t xml:space="preserve">Salle de réunion de 6 personnes : </w:t>
      </w:r>
      <w:r w:rsidRPr="002051B3">
        <w:t>Cette typologie conviendra aux réunions de taille intermédiaire, aux discussions en petits groupes ou aux sessions de travail collaboratif.</w:t>
      </w:r>
    </w:p>
    <w:p w14:paraId="2E297673" w14:textId="6B78874B" w:rsidR="002051B3" w:rsidRDefault="002051B3" w:rsidP="00E03675">
      <w:pPr>
        <w:pStyle w:val="Paragraphedeliste"/>
        <w:numPr>
          <w:ilvl w:val="0"/>
          <w:numId w:val="70"/>
        </w:numPr>
      </w:pPr>
      <w:r>
        <w:t xml:space="preserve">Salle de réunion de 4 personnes : </w:t>
      </w:r>
      <w:r w:rsidRPr="002051B3">
        <w:t>Ces espaces seront conçus pour des discussions plus informelles ou des réunions en petit comité. Ils seront idéaux pour les réunions de travail entre étudiants ou avec un membre du personnel.</w:t>
      </w:r>
    </w:p>
    <w:p w14:paraId="29A11CC6" w14:textId="6EECE8DF" w:rsidR="002051B3" w:rsidRPr="00E03675" w:rsidRDefault="002051B3" w:rsidP="002051B3">
      <w:r w:rsidRPr="002051B3">
        <w:t>L'aménagement des espaces inclura un mobilier flexible, composé de tables modulables qui peuvent être reconfigurées en fonction des besoins spécifiques</w:t>
      </w:r>
      <w:r>
        <w:t xml:space="preserve">. </w:t>
      </w:r>
      <w:r w:rsidRPr="002051B3">
        <w:t xml:space="preserve">Les équipements audiovisuels seront également essentiels, </w:t>
      </w:r>
      <w:r w:rsidRPr="002051B3">
        <w:lastRenderedPageBreak/>
        <w:t xml:space="preserve">comprenant des projecteurs, des écrans de qualité, </w:t>
      </w:r>
      <w:r>
        <w:t xml:space="preserve">et </w:t>
      </w:r>
      <w:r w:rsidRPr="002051B3">
        <w:t>des systèmes de sonorisation pour assurer une bonne acoustique</w:t>
      </w:r>
      <w:r>
        <w:t>.</w:t>
      </w:r>
    </w:p>
    <w:p w14:paraId="47E2BCD2" w14:textId="60FFE5CA" w:rsidR="00465F43" w:rsidRPr="00E547C6" w:rsidRDefault="00465F43" w:rsidP="00715492">
      <w:r w:rsidRPr="00E55F3A">
        <w:rPr>
          <w:b/>
          <w:bCs/>
        </w:rPr>
        <w:t>Des bulles</w:t>
      </w:r>
      <w:r w:rsidR="00E547C6">
        <w:rPr>
          <w:b/>
          <w:bCs/>
        </w:rPr>
        <w:t xml:space="preserve"> </w:t>
      </w:r>
      <w:r w:rsidR="00E547C6" w:rsidRPr="00E55F3A">
        <w:t>de travail</w:t>
      </w:r>
      <w:r w:rsidR="00E547C6" w:rsidRPr="00E547C6">
        <w:rPr>
          <w:b/>
          <w:bCs/>
        </w:rPr>
        <w:t xml:space="preserve"> </w:t>
      </w:r>
      <w:r w:rsidR="00E547C6" w:rsidRPr="00E55F3A">
        <w:t xml:space="preserve">pour 2 personnes sont des espaces dédiés à des séances de travail en petit comité, </w:t>
      </w:r>
      <w:r w:rsidR="00E547C6">
        <w:t>cela permettra de s’</w:t>
      </w:r>
      <w:r w:rsidR="00E547C6" w:rsidRPr="00E55F3A">
        <w:t>isol</w:t>
      </w:r>
      <w:r w:rsidR="00E547C6">
        <w:t>er</w:t>
      </w:r>
      <w:r w:rsidR="00E547C6" w:rsidRPr="00E55F3A">
        <w:t xml:space="preserve"> pour favoriser la concentration. Chaque bulle est équipée de mobilier ergonomique, comprenant une table adaptée et deux chaises. Des parois acoustiques assurent l’intimité et réduisent les nuisances sonores extérieures.</w:t>
      </w:r>
      <w:r w:rsidR="00E547C6">
        <w:t xml:space="preserve"> </w:t>
      </w:r>
      <w:r w:rsidR="007F1704">
        <w:t>Les</w:t>
      </w:r>
      <w:r w:rsidR="00E547C6" w:rsidRPr="00E547C6">
        <w:t xml:space="preserve"> parois seront </w:t>
      </w:r>
      <w:r w:rsidR="001023F4" w:rsidRPr="00E547C6">
        <w:t>transparentes</w:t>
      </w:r>
      <w:r w:rsidR="00E547C6" w:rsidRPr="00E547C6">
        <w:t xml:space="preserve"> pour rendre les ambiances plus chaleureuses et inciter les étudiants ou personnel à les </w:t>
      </w:r>
      <w:r w:rsidR="00E547C6">
        <w:t>approprier.</w:t>
      </w:r>
    </w:p>
    <w:p w14:paraId="5315A0D1" w14:textId="33E05AF0" w:rsidR="00465F43" w:rsidRPr="00932990" w:rsidRDefault="00465F43" w:rsidP="00715492">
      <w:r>
        <w:rPr>
          <w:b/>
          <w:bCs/>
        </w:rPr>
        <w:t>Des s</w:t>
      </w:r>
      <w:r w:rsidRPr="00E55F3A">
        <w:rPr>
          <w:b/>
          <w:bCs/>
        </w:rPr>
        <w:t>anitaires personnels</w:t>
      </w:r>
      <w:r w:rsidR="00932990">
        <w:rPr>
          <w:b/>
          <w:bCs/>
        </w:rPr>
        <w:t xml:space="preserve"> H/F : il sera prévu deux sanitaires pour homme et femme, </w:t>
      </w:r>
      <w:r w:rsidR="00932990">
        <w:t xml:space="preserve">ils seront dotés </w:t>
      </w:r>
      <w:r w:rsidR="00932990" w:rsidRPr="00E55F3A">
        <w:t xml:space="preserve">des lavabos. </w:t>
      </w:r>
      <w:r w:rsidR="00932990">
        <w:t>Les sanitaires seront</w:t>
      </w:r>
      <w:r w:rsidR="00932990" w:rsidRPr="00E55F3A">
        <w:t xml:space="preserve"> </w:t>
      </w:r>
      <w:r w:rsidR="00932990" w:rsidRPr="00932990">
        <w:t>adaptés</w:t>
      </w:r>
      <w:r w:rsidR="00932990" w:rsidRPr="00E55F3A">
        <w:t xml:space="preserve"> aux personnes à mobilité réduite (PMR). Le système de ventilation </w:t>
      </w:r>
      <w:r w:rsidR="00932990">
        <w:t>sera pensé dans ces locaux.</w:t>
      </w:r>
    </w:p>
    <w:p w14:paraId="788787CB" w14:textId="5EB53565" w:rsidR="00465F43" w:rsidRDefault="00465F43" w:rsidP="00715492">
      <w:r>
        <w:rPr>
          <w:b/>
          <w:bCs/>
        </w:rPr>
        <w:t xml:space="preserve">Des </w:t>
      </w:r>
      <w:r w:rsidRPr="00E55F3A">
        <w:rPr>
          <w:b/>
          <w:bCs/>
        </w:rPr>
        <w:t xml:space="preserve">Sanitaires </w:t>
      </w:r>
      <w:r w:rsidRPr="009E0402">
        <w:t>étudiant</w:t>
      </w:r>
      <w:r w:rsidR="00932990" w:rsidRPr="00E55F3A">
        <w:t>s</w:t>
      </w:r>
      <w:r w:rsidR="009E0402" w:rsidRPr="00E55F3A">
        <w:t> : L'espace sera divisé en plusieurs cabines individuelles pour assurer l’intimité, ainsi que des lavabos et des miroirs. Une attention particulière sera portée à l’accessibilité, avec des installations adaptées aux personnes à mobilité réduite (PMR)</w:t>
      </w:r>
      <w:r w:rsidR="009E0402">
        <w:t>.</w:t>
      </w:r>
    </w:p>
    <w:p w14:paraId="4D35E78A" w14:textId="49B490E7" w:rsidR="009E0402" w:rsidRPr="009E0402" w:rsidRDefault="009E0402" w:rsidP="00715492">
      <w:r w:rsidRPr="007E140C">
        <w:rPr>
          <w:b/>
          <w:bCs/>
        </w:rPr>
        <w:t xml:space="preserve">Une salle Snoezelen : </w:t>
      </w:r>
      <w:r w:rsidRPr="007E140C">
        <w:t xml:space="preserve">un espace sensoriel destiné aux étudiants qui </w:t>
      </w:r>
      <w:r w:rsidR="00055543" w:rsidRPr="007E140C">
        <w:t>rencontrent</w:t>
      </w:r>
      <w:r w:rsidRPr="007E140C">
        <w:t xml:space="preserve"> des difficultés cognitives.</w:t>
      </w:r>
      <w:r w:rsidRPr="00E55F3A">
        <w:t xml:space="preserve"> Elle sera équipée d’éléments interactifs permettant de stimuler les cinq sens (vue, toucher, odorat, ouïe et goût) de manière contrôlée. Le mobilier sera modulable et confortable, comprenant des coussins, des poufs et des chaises ergonomiques pour favoriser la détente.</w:t>
      </w:r>
      <w:r>
        <w:t xml:space="preserve"> Les ambiances sonores et visuelles seront soignées (éclairage tamisé, sons naturels…). Son positionnement sera en retrait par rapport aux autres locaux.</w:t>
      </w:r>
    </w:p>
    <w:p w14:paraId="4D93C2F1" w14:textId="4B49F39F" w:rsidR="00465F43" w:rsidRPr="009E0402" w:rsidRDefault="009E0402" w:rsidP="00715492">
      <w:r>
        <w:rPr>
          <w:b/>
          <w:bCs/>
        </w:rPr>
        <w:t xml:space="preserve">Les </w:t>
      </w:r>
      <w:r w:rsidR="00465F43" w:rsidRPr="00E55F3A">
        <w:rPr>
          <w:b/>
          <w:bCs/>
        </w:rPr>
        <w:t>Archives</w:t>
      </w:r>
      <w:r w:rsidRPr="00E55F3A">
        <w:t xml:space="preserve"> permettant la gestion de la documentation. Des étagères, rayonnages et armoires adaptées seront installés pour organiser les documents de manière sécurisée. </w:t>
      </w:r>
    </w:p>
    <w:p w14:paraId="17959BC0" w14:textId="06ABE341" w:rsidR="00465F43" w:rsidRDefault="00465F43" w:rsidP="00715492">
      <w:r>
        <w:rPr>
          <w:b/>
          <w:bCs/>
        </w:rPr>
        <w:t xml:space="preserve">Un </w:t>
      </w:r>
      <w:r w:rsidRPr="00E55F3A">
        <w:rPr>
          <w:b/>
          <w:bCs/>
        </w:rPr>
        <w:t>Local ménage</w:t>
      </w:r>
      <w:r w:rsidR="00C47731">
        <w:rPr>
          <w:b/>
          <w:bCs/>
        </w:rPr>
        <w:t xml:space="preserve"> </w:t>
      </w:r>
      <w:r w:rsidR="00C47731">
        <w:t>permet de stocker un chariot de ménage pour l’entretien de la maison d’étudiant. Ils sont équipés d’un point d’eau sur vidoir alimenté en eau froide et chaude.</w:t>
      </w:r>
    </w:p>
    <w:p w14:paraId="698159B5" w14:textId="71760851" w:rsidR="00535466" w:rsidRPr="00E55F3A" w:rsidRDefault="00252783" w:rsidP="00E55F3A">
      <w:pPr>
        <w:shd w:val="clear" w:color="auto" w:fill="F2F2F2" w:themeFill="background1" w:themeFillShade="F2"/>
        <w:spacing w:before="240" w:after="0"/>
        <w:rPr>
          <w:i/>
          <w:caps/>
          <w:color w:val="31849B" w:themeColor="accent5" w:themeShade="BF"/>
        </w:rPr>
      </w:pPr>
      <w:r w:rsidRPr="001F31A0">
        <w:rPr>
          <w:b/>
          <w:bCs/>
          <w:color w:val="31849B" w:themeColor="accent5" w:themeShade="BF"/>
        </w:rPr>
        <w:t>Schéma d’organisation fonctionnelle</w:t>
      </w:r>
    </w:p>
    <w:p w14:paraId="4CDBDD05" w14:textId="7ADCE5A5" w:rsidR="00535466" w:rsidRDefault="00535466" w:rsidP="00535466">
      <w:bookmarkStart w:id="271" w:name="_Toc183624443"/>
      <w:r>
        <w:rPr>
          <w:noProof/>
        </w:rPr>
        <w:drawing>
          <wp:inline distT="0" distB="0" distL="0" distR="0" wp14:anchorId="0762EE25" wp14:editId="5573E003">
            <wp:extent cx="5760085" cy="3399155"/>
            <wp:effectExtent l="0" t="0" r="0" b="0"/>
            <wp:docPr id="2070777254" name="Image 1" descr="Une image contenant texte, capture d’écran, diagramme, cerc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777254" name="Image 1" descr="Une image contenant texte, capture d’écran, diagramme, cercle&#10;&#10;Description générée automatiquement"/>
                    <pic:cNvPicPr/>
                  </pic:nvPicPr>
                  <pic:blipFill>
                    <a:blip r:embed="rId65"/>
                    <a:stretch>
                      <a:fillRect/>
                    </a:stretch>
                  </pic:blipFill>
                  <pic:spPr>
                    <a:xfrm>
                      <a:off x="0" y="0"/>
                      <a:ext cx="5760085" cy="3399155"/>
                    </a:xfrm>
                    <a:prstGeom prst="rect">
                      <a:avLst/>
                    </a:prstGeom>
                  </pic:spPr>
                </pic:pic>
              </a:graphicData>
            </a:graphic>
          </wp:inline>
        </w:drawing>
      </w:r>
    </w:p>
    <w:p w14:paraId="4D90C441" w14:textId="77777777" w:rsidR="00535466" w:rsidRDefault="00535466" w:rsidP="00535466"/>
    <w:p w14:paraId="6BA9A573" w14:textId="77777777" w:rsidR="00535466" w:rsidRDefault="00535466" w:rsidP="00535466"/>
    <w:p w14:paraId="42D72B51" w14:textId="77777777" w:rsidR="00535466" w:rsidRDefault="00535466" w:rsidP="00E55F3A"/>
    <w:p w14:paraId="6CD2170D" w14:textId="0F2656C8" w:rsidR="00137426" w:rsidRPr="00137426" w:rsidRDefault="007A046C" w:rsidP="00E55F3A">
      <w:pPr>
        <w:pStyle w:val="Titre3"/>
      </w:pPr>
      <w:bookmarkStart w:id="272" w:name="_Toc201156453"/>
      <w:r>
        <w:lastRenderedPageBreak/>
        <w:t>maison de l’étudiant</w:t>
      </w:r>
      <w:bookmarkStart w:id="273" w:name="_Toc183624444"/>
      <w:bookmarkStart w:id="274" w:name="_Toc183624446"/>
      <w:bookmarkStart w:id="275" w:name="_Toc183624447"/>
      <w:bookmarkStart w:id="276" w:name="_Toc183624449"/>
      <w:bookmarkStart w:id="277" w:name="_Toc183624450"/>
      <w:bookmarkEnd w:id="271"/>
      <w:bookmarkEnd w:id="272"/>
      <w:bookmarkEnd w:id="273"/>
      <w:bookmarkEnd w:id="274"/>
      <w:bookmarkEnd w:id="275"/>
      <w:bookmarkEnd w:id="276"/>
      <w:bookmarkEnd w:id="277"/>
    </w:p>
    <w:p w14:paraId="71FA1A75" w14:textId="3EE3AF21" w:rsidR="001D75F6" w:rsidRDefault="007A046C" w:rsidP="00201B9C">
      <w:pPr>
        <w:pStyle w:val="Titre4"/>
      </w:pPr>
      <w:bookmarkStart w:id="278" w:name="_Toc183624452"/>
      <w:r>
        <w:t>Fonctions communes ME</w:t>
      </w:r>
      <w:bookmarkEnd w:id="278"/>
    </w:p>
    <w:p w14:paraId="2489D03C" w14:textId="77777777" w:rsidR="00252783" w:rsidRPr="001F31A0" w:rsidRDefault="00252783" w:rsidP="00252783">
      <w:pPr>
        <w:shd w:val="clear" w:color="auto" w:fill="F2F2F2" w:themeFill="background1" w:themeFillShade="F2"/>
        <w:spacing w:before="240" w:after="0"/>
        <w:rPr>
          <w:b/>
          <w:bCs/>
          <w:color w:val="31849B" w:themeColor="accent5" w:themeShade="BF"/>
        </w:rPr>
      </w:pPr>
      <w:r w:rsidRPr="001F31A0">
        <w:rPr>
          <w:b/>
          <w:bCs/>
          <w:color w:val="31849B" w:themeColor="accent5" w:themeShade="BF"/>
        </w:rPr>
        <w:t>Activité :</w:t>
      </w:r>
    </w:p>
    <w:p w14:paraId="560662C4" w14:textId="54B4717F" w:rsidR="00252783" w:rsidRPr="00E55F3A" w:rsidRDefault="003C06DC" w:rsidP="00252783">
      <w:pPr>
        <w:rPr>
          <w:color w:val="auto"/>
        </w:rPr>
      </w:pPr>
      <w:r w:rsidRPr="007E140C">
        <w:rPr>
          <w:color w:val="auto"/>
        </w:rPr>
        <w:t>Les fonctions communes de la Maison de l’étudiant sont conçues pour soutenir les activités collectives. Ces espaces sont à destination des étudiants</w:t>
      </w:r>
      <w:r w:rsidR="00113635" w:rsidRPr="007E140C">
        <w:rPr>
          <w:color w:val="auto"/>
        </w:rPr>
        <w:t>.</w:t>
      </w:r>
      <w:r w:rsidR="00113635" w:rsidRPr="00E55F3A">
        <w:rPr>
          <w:color w:val="auto"/>
        </w:rPr>
        <w:t xml:space="preserve"> </w:t>
      </w:r>
    </w:p>
    <w:p w14:paraId="4E07D24B" w14:textId="77777777" w:rsidR="00252783" w:rsidRPr="001F31A0" w:rsidRDefault="00252783" w:rsidP="00252783">
      <w:pPr>
        <w:shd w:val="clear" w:color="auto" w:fill="F2F2F2" w:themeFill="background1" w:themeFillShade="F2"/>
        <w:spacing w:before="240" w:after="0"/>
        <w:rPr>
          <w:b/>
          <w:bCs/>
          <w:color w:val="31849B" w:themeColor="accent5" w:themeShade="BF"/>
        </w:rPr>
      </w:pPr>
      <w:r w:rsidRPr="001F31A0">
        <w:rPr>
          <w:b/>
          <w:bCs/>
          <w:color w:val="31849B" w:themeColor="accent5" w:themeShade="BF"/>
        </w:rPr>
        <w:t>Modalités d’accès / principaux flux :</w:t>
      </w:r>
    </w:p>
    <w:p w14:paraId="1D1B5FF7" w14:textId="3AE29498" w:rsidR="00252783" w:rsidRPr="00E55F3A" w:rsidRDefault="0025465D" w:rsidP="00E55F3A">
      <w:pPr>
        <w:snapToGrid w:val="0"/>
      </w:pPr>
      <w:r w:rsidRPr="00504DAD">
        <w:t>Les fonctions communes seront positionnées de manière centrale, et facile d’accès par l’ensemble des locaux. Ils seront directement reliés au hall d’accueil ME.</w:t>
      </w:r>
      <w:r>
        <w:t xml:space="preserve"> </w:t>
      </w:r>
    </w:p>
    <w:p w14:paraId="3E3D3C9B" w14:textId="77777777" w:rsidR="00252783" w:rsidRPr="001F31A0" w:rsidRDefault="00252783" w:rsidP="00252783">
      <w:pPr>
        <w:shd w:val="clear" w:color="auto" w:fill="F2F2F2" w:themeFill="background1" w:themeFillShade="F2"/>
        <w:spacing w:before="240" w:after="0"/>
        <w:rPr>
          <w:b/>
          <w:bCs/>
          <w:color w:val="31849B" w:themeColor="accent5" w:themeShade="BF"/>
        </w:rPr>
      </w:pPr>
      <w:r w:rsidRPr="001F31A0">
        <w:rPr>
          <w:b/>
          <w:bCs/>
          <w:color w:val="31849B" w:themeColor="accent5" w:themeShade="BF"/>
        </w:rPr>
        <w:t>Principe d’aménagement / organisation des locaux :</w:t>
      </w:r>
    </w:p>
    <w:p w14:paraId="4E4AD0C9" w14:textId="519D57EA" w:rsidR="00252783" w:rsidRDefault="002E6C97" w:rsidP="00252783">
      <w:pPr>
        <w:rPr>
          <w:color w:val="auto"/>
        </w:rPr>
      </w:pPr>
      <w:r>
        <w:rPr>
          <w:color w:val="auto"/>
        </w:rPr>
        <w:t xml:space="preserve">Ces fonctions comprennent </w:t>
      </w:r>
      <w:r w:rsidRPr="00E55F3A">
        <w:rPr>
          <w:b/>
          <w:bCs/>
          <w:color w:val="auto"/>
        </w:rPr>
        <w:t>un bureau de permanence</w:t>
      </w:r>
      <w:r w:rsidRPr="002E6C97">
        <w:rPr>
          <w:color w:val="auto"/>
        </w:rPr>
        <w:t xml:space="preserve"> dédié à l’accueil, l’orientation et la gestion administrative des étudiants</w:t>
      </w:r>
      <w:r w:rsidR="00A8556E">
        <w:rPr>
          <w:color w:val="auto"/>
        </w:rPr>
        <w:t xml:space="preserve"> sur des sujets précis (culture et sport)</w:t>
      </w:r>
      <w:r w:rsidRPr="002E6C97">
        <w:rPr>
          <w:color w:val="auto"/>
        </w:rPr>
        <w:t xml:space="preserve">. Il permet de répondre aux questions, d’organiser </w:t>
      </w:r>
      <w:r w:rsidR="00A8556E">
        <w:rPr>
          <w:color w:val="auto"/>
        </w:rPr>
        <w:t>les échanges</w:t>
      </w:r>
      <w:r w:rsidRPr="002E6C97">
        <w:rPr>
          <w:color w:val="auto"/>
        </w:rPr>
        <w:t xml:space="preserve">, et de diffuser des informations sur les activités de la Maison d’Étudiant. </w:t>
      </w:r>
    </w:p>
    <w:p w14:paraId="4F584AB2" w14:textId="71C40CF4" w:rsidR="00826ABB" w:rsidRDefault="00826ABB" w:rsidP="00252783">
      <w:pPr>
        <w:rPr>
          <w:color w:val="auto"/>
        </w:rPr>
      </w:pPr>
      <w:r>
        <w:rPr>
          <w:color w:val="auto"/>
        </w:rPr>
        <w:t xml:space="preserve">Un </w:t>
      </w:r>
      <w:r w:rsidRPr="00E55F3A">
        <w:rPr>
          <w:b/>
          <w:bCs/>
          <w:color w:val="auto"/>
        </w:rPr>
        <w:t>bureau d’entretien avec les étudiants</w:t>
      </w:r>
      <w:r>
        <w:rPr>
          <w:color w:val="auto"/>
        </w:rPr>
        <w:t xml:space="preserve"> </w:t>
      </w:r>
      <w:r w:rsidRPr="00826ABB">
        <w:rPr>
          <w:color w:val="auto"/>
        </w:rPr>
        <w:t>dédié aux entretiens entre les étudiants et les membres du personnel ou des intervenants extérieurs (psychologues, conseillers, responsables pédagogiques, etc.), permettant un accompagnement personnalisé</w:t>
      </w:r>
      <w:r w:rsidR="0057625B">
        <w:rPr>
          <w:color w:val="auto"/>
        </w:rPr>
        <w:t xml:space="preserve">. </w:t>
      </w:r>
      <w:r w:rsidR="00914783">
        <w:rPr>
          <w:color w:val="auto"/>
        </w:rPr>
        <w:t>Le traitement architectural intérieur devra garantir la confidentialité des échanges.</w:t>
      </w:r>
      <w:r w:rsidR="008C5E42">
        <w:rPr>
          <w:color w:val="auto"/>
        </w:rPr>
        <w:t xml:space="preserve"> Il sera situé dans une zone calme.</w:t>
      </w:r>
    </w:p>
    <w:p w14:paraId="7942FAC4" w14:textId="218DF06D" w:rsidR="009A420F" w:rsidRPr="00C37D42" w:rsidRDefault="00762DB6" w:rsidP="00252783">
      <w:pPr>
        <w:rPr>
          <w:color w:val="auto"/>
        </w:rPr>
      </w:pPr>
      <w:r>
        <w:rPr>
          <w:color w:val="auto"/>
        </w:rPr>
        <w:t>Une</w:t>
      </w:r>
      <w:r w:rsidR="009A420F" w:rsidRPr="009A420F">
        <w:rPr>
          <w:color w:val="auto"/>
        </w:rPr>
        <w:t xml:space="preserve"> </w:t>
      </w:r>
      <w:r w:rsidR="009A420F" w:rsidRPr="00E55F3A">
        <w:rPr>
          <w:b/>
          <w:bCs/>
          <w:color w:val="auto"/>
        </w:rPr>
        <w:t xml:space="preserve">salle polyvalente </w:t>
      </w:r>
      <w:r w:rsidR="009A420F" w:rsidRPr="009A420F">
        <w:rPr>
          <w:color w:val="auto"/>
        </w:rPr>
        <w:t>est un espace modulable conçu pour accueillir des activités culturelles et de loisirs (théâtre, cinéma, photographie, jeux). Elle dispose d’un équipement de projection et de sonorisation, ainsi que d’un mobilier flexible. L’éclairage, l’acoustique et l’accessibilité sont optimisés pour offrir un confort d’usage et une grande diversité d’aménagements. Réservable, elle est placée sous contrôle d’accès pour une gestion sécurisée et organisée.</w:t>
      </w:r>
      <w:r w:rsidR="00FE61BB">
        <w:rPr>
          <w:color w:val="auto"/>
        </w:rPr>
        <w:t xml:space="preserve"> Elle est positionnée à proximité direct avec le foyer étudian</w:t>
      </w:r>
      <w:r w:rsidR="00FE61BB" w:rsidRPr="00504DAD">
        <w:rPr>
          <w:color w:val="auto"/>
        </w:rPr>
        <w:t>t</w:t>
      </w:r>
      <w:r w:rsidR="00FE61BB" w:rsidRPr="007E140C">
        <w:rPr>
          <w:color w:val="auto"/>
        </w:rPr>
        <w:t xml:space="preserve">. Ces deux espaces seront séparés par une cloison amovible pour assurer une </w:t>
      </w:r>
      <w:commentRangeStart w:id="279"/>
      <w:commentRangeStart w:id="280"/>
      <w:commentRangeStart w:id="281"/>
      <w:r w:rsidR="00FE61BB" w:rsidRPr="007E140C">
        <w:rPr>
          <w:color w:val="auto"/>
        </w:rPr>
        <w:t>modularité entre les deux espaces.</w:t>
      </w:r>
    </w:p>
    <w:p w14:paraId="17DDE884" w14:textId="2CD68724" w:rsidR="009A420F" w:rsidRDefault="00762DB6" w:rsidP="00252783">
      <w:pPr>
        <w:rPr>
          <w:color w:val="auto"/>
        </w:rPr>
      </w:pPr>
      <w:r w:rsidRPr="007E140C">
        <w:rPr>
          <w:b/>
          <w:bCs/>
          <w:color w:val="auto"/>
        </w:rPr>
        <w:t xml:space="preserve">Des </w:t>
      </w:r>
      <w:r w:rsidR="009A420F" w:rsidRPr="007E140C">
        <w:rPr>
          <w:b/>
          <w:bCs/>
          <w:color w:val="auto"/>
        </w:rPr>
        <w:t>coulisses de la salle</w:t>
      </w:r>
      <w:r w:rsidR="009A420F" w:rsidRPr="007E140C">
        <w:rPr>
          <w:color w:val="auto"/>
        </w:rPr>
        <w:t xml:space="preserve"> polyvalente sont aménagées pour faciliter la préparation des intervenants, avec des loges équipées, une zone technique et un accès direct à la scène. Elles disposent de rangements, d’un éclairage adapté et d’une insonorisation optimisée pour assurer des conditions fonctionnelles et efficaces lors des événements. Elle doit être positionnée à proximité directe avec la salle polyvalente.</w:t>
      </w:r>
      <w:commentRangeEnd w:id="279"/>
      <w:r w:rsidR="00986DB1" w:rsidRPr="00C37D42">
        <w:rPr>
          <w:rStyle w:val="Marquedecommentaire"/>
          <w:rFonts w:ascii="Verdana" w:hAnsi="Verdana"/>
          <w:color w:val="auto"/>
        </w:rPr>
        <w:commentReference w:id="279"/>
      </w:r>
      <w:commentRangeEnd w:id="280"/>
      <w:r w:rsidR="00A841E3" w:rsidRPr="00C37D42">
        <w:rPr>
          <w:rStyle w:val="Marquedecommentaire"/>
          <w:rFonts w:ascii="Verdana" w:hAnsi="Verdana"/>
          <w:color w:val="auto"/>
        </w:rPr>
        <w:commentReference w:id="280"/>
      </w:r>
      <w:commentRangeEnd w:id="281"/>
      <w:r w:rsidR="006C2DFB" w:rsidRPr="00C37D42">
        <w:rPr>
          <w:rStyle w:val="Marquedecommentaire"/>
          <w:rFonts w:ascii="Verdana" w:hAnsi="Verdana"/>
          <w:color w:val="auto"/>
        </w:rPr>
        <w:commentReference w:id="281"/>
      </w:r>
      <w:r w:rsidR="00504DAD" w:rsidRPr="00C37D42">
        <w:rPr>
          <w:color w:val="auto"/>
        </w:rPr>
        <w:t xml:space="preserve"> Le choix d’intégrer des douches à cet espace sera précisé par le MOA en phase études.</w:t>
      </w:r>
    </w:p>
    <w:p w14:paraId="2BD386FF" w14:textId="5C913475" w:rsidR="009A420F" w:rsidRDefault="00080ACB" w:rsidP="00252783">
      <w:pPr>
        <w:rPr>
          <w:color w:val="auto"/>
        </w:rPr>
      </w:pPr>
      <w:r>
        <w:rPr>
          <w:b/>
          <w:bCs/>
          <w:color w:val="auto"/>
        </w:rPr>
        <w:t xml:space="preserve">Un </w:t>
      </w:r>
      <w:r w:rsidRPr="00080ACB">
        <w:rPr>
          <w:b/>
          <w:bCs/>
          <w:color w:val="auto"/>
        </w:rPr>
        <w:t>stockage</w:t>
      </w:r>
      <w:r w:rsidR="009A420F" w:rsidRPr="00E55F3A">
        <w:rPr>
          <w:b/>
          <w:bCs/>
          <w:color w:val="auto"/>
        </w:rPr>
        <w:t xml:space="preserve"> de la salle polyvalente</w:t>
      </w:r>
      <w:r w:rsidR="009A420F" w:rsidRPr="009A420F">
        <w:rPr>
          <w:color w:val="auto"/>
        </w:rPr>
        <w:t xml:space="preserve"> comprend des espaces modulables pour </w:t>
      </w:r>
      <w:r w:rsidR="009A420F" w:rsidRPr="007E140C">
        <w:rPr>
          <w:color w:val="auto"/>
        </w:rPr>
        <w:t>le matériel technique, les accessoires scéniques et les équipements divers</w:t>
      </w:r>
      <w:r w:rsidR="009A420F" w:rsidRPr="00504DAD">
        <w:rPr>
          <w:color w:val="auto"/>
        </w:rPr>
        <w:t>.</w:t>
      </w:r>
      <w:r w:rsidR="009A420F" w:rsidRPr="009A420F">
        <w:rPr>
          <w:color w:val="auto"/>
        </w:rPr>
        <w:t xml:space="preserve"> Ces zones sont accessibles et sécurisées, avec un système de contrôle d’accès et un aménagement optimisé pour une gestion efficace du matériel.</w:t>
      </w:r>
    </w:p>
    <w:p w14:paraId="4951AA33" w14:textId="4C4DBCDC" w:rsidR="00762DB6" w:rsidRDefault="00762DB6" w:rsidP="00762DB6">
      <w:pPr>
        <w:rPr>
          <w:color w:val="auto"/>
        </w:rPr>
      </w:pPr>
      <w:r>
        <w:rPr>
          <w:b/>
          <w:bCs/>
          <w:color w:val="auto"/>
        </w:rPr>
        <w:t>Des</w:t>
      </w:r>
      <w:r w:rsidRPr="00E55F3A">
        <w:rPr>
          <w:b/>
          <w:bCs/>
          <w:color w:val="auto"/>
        </w:rPr>
        <w:t xml:space="preserve"> salles de travail en groupe</w:t>
      </w:r>
      <w:r w:rsidRPr="00762DB6">
        <w:rPr>
          <w:color w:val="auto"/>
        </w:rPr>
        <w:t xml:space="preserve"> de la maison d’étudiant est un espace conçu pour favoriser la collaboration et l’étude en groupe</w:t>
      </w:r>
      <w:r>
        <w:rPr>
          <w:color w:val="auto"/>
        </w:rPr>
        <w:t xml:space="preserve"> des étudiants</w:t>
      </w:r>
      <w:r w:rsidRPr="00762DB6">
        <w:rPr>
          <w:color w:val="auto"/>
        </w:rPr>
        <w:t>. Elle</w:t>
      </w:r>
      <w:r>
        <w:rPr>
          <w:color w:val="auto"/>
        </w:rPr>
        <w:t>s</w:t>
      </w:r>
      <w:r w:rsidRPr="00762DB6">
        <w:rPr>
          <w:color w:val="auto"/>
        </w:rPr>
        <w:t xml:space="preserve"> </w:t>
      </w:r>
      <w:r>
        <w:rPr>
          <w:color w:val="auto"/>
        </w:rPr>
        <w:t>seront</w:t>
      </w:r>
      <w:r w:rsidRPr="00762DB6">
        <w:rPr>
          <w:color w:val="auto"/>
        </w:rPr>
        <w:t xml:space="preserve"> équipée</w:t>
      </w:r>
      <w:r>
        <w:rPr>
          <w:color w:val="auto"/>
        </w:rPr>
        <w:t>s</w:t>
      </w:r>
      <w:r w:rsidRPr="00762DB6">
        <w:rPr>
          <w:color w:val="auto"/>
        </w:rPr>
        <w:t xml:space="preserve"> de tables modulables, de chaises confortables et de prises électriques pour les appareils électroniques. </w:t>
      </w:r>
      <w:r>
        <w:rPr>
          <w:color w:val="auto"/>
        </w:rPr>
        <w:t>Les espaces sont</w:t>
      </w:r>
      <w:r w:rsidRPr="00762DB6">
        <w:rPr>
          <w:color w:val="auto"/>
        </w:rPr>
        <w:t xml:space="preserve"> bien éclairé</w:t>
      </w:r>
      <w:r>
        <w:rPr>
          <w:color w:val="auto"/>
        </w:rPr>
        <w:t>s</w:t>
      </w:r>
      <w:r w:rsidRPr="00762DB6">
        <w:rPr>
          <w:color w:val="auto"/>
        </w:rPr>
        <w:t>, avec un système de ventilation et de gestion acoustique pour offrir un environnement de travail optimal. Accessible</w:t>
      </w:r>
      <w:r>
        <w:rPr>
          <w:color w:val="auto"/>
        </w:rPr>
        <w:t>s</w:t>
      </w:r>
      <w:r w:rsidRPr="00762DB6">
        <w:rPr>
          <w:color w:val="auto"/>
        </w:rPr>
        <w:t xml:space="preserve"> sur réservation et sous contrôle d’accès</w:t>
      </w:r>
      <w:r>
        <w:rPr>
          <w:color w:val="auto"/>
        </w:rPr>
        <w:t>. Les salles seront réparties sur la maison d’étudiants et facile d’accès depuis son hall.</w:t>
      </w:r>
    </w:p>
    <w:p w14:paraId="49629455" w14:textId="260F008D" w:rsidR="00762DB6" w:rsidRDefault="00080ACB" w:rsidP="00252783">
      <w:pPr>
        <w:rPr>
          <w:color w:val="auto"/>
        </w:rPr>
      </w:pPr>
      <w:r>
        <w:rPr>
          <w:color w:val="auto"/>
        </w:rPr>
        <w:t xml:space="preserve">Un </w:t>
      </w:r>
      <w:r w:rsidRPr="00E55F3A">
        <w:rPr>
          <w:b/>
          <w:bCs/>
          <w:color w:val="auto"/>
        </w:rPr>
        <w:t>local ménage</w:t>
      </w:r>
      <w:r w:rsidRPr="00080ACB">
        <w:rPr>
          <w:color w:val="auto"/>
        </w:rPr>
        <w:t xml:space="preserve"> est un espace dédié au stockage des produits et équipements de nettoyage (produits, balais, aspirateurs, etc.). Organisé et sécurisé, il permet un entretien efficace des locaux, avec un accès facile et une ventilation adéquate.</w:t>
      </w:r>
      <w:r>
        <w:rPr>
          <w:color w:val="auto"/>
        </w:rPr>
        <w:t xml:space="preserve"> Il sera équipé d’un point d’eau.</w:t>
      </w:r>
    </w:p>
    <w:p w14:paraId="556234ED" w14:textId="761057DB" w:rsidR="00080ACB" w:rsidRPr="001F31A0" w:rsidRDefault="00080ACB" w:rsidP="00252783">
      <w:pPr>
        <w:rPr>
          <w:color w:val="auto"/>
        </w:rPr>
      </w:pPr>
      <w:r w:rsidRPr="00E55F3A">
        <w:rPr>
          <w:b/>
          <w:bCs/>
          <w:color w:val="auto"/>
        </w:rPr>
        <w:t>Un local déchet</w:t>
      </w:r>
      <w:r w:rsidRPr="00080ACB">
        <w:rPr>
          <w:color w:val="auto"/>
        </w:rPr>
        <w:t xml:space="preserve"> est un espace conçu pour le stockage temporaire et tri des déchets. Il est équipé de conteneurs pour différents types de déchets (recyclables, non recyclables, organiques), facilement accessibles et bien ventilés pour garantir l’hygiène et la sécurité. Ce local est sécurisé et entretenu régulièrement pour une gestion optimale des déchets.</w:t>
      </w:r>
    </w:p>
    <w:p w14:paraId="27389DFD" w14:textId="77777777" w:rsidR="00252783" w:rsidRPr="001F31A0" w:rsidRDefault="00252783" w:rsidP="00252783">
      <w:pPr>
        <w:shd w:val="clear" w:color="auto" w:fill="F2F2F2" w:themeFill="background1" w:themeFillShade="F2"/>
        <w:spacing w:before="240" w:after="0"/>
        <w:rPr>
          <w:b/>
          <w:bCs/>
          <w:color w:val="31849B" w:themeColor="accent5" w:themeShade="BF"/>
        </w:rPr>
      </w:pPr>
      <w:r w:rsidRPr="001F31A0">
        <w:rPr>
          <w:b/>
          <w:bCs/>
          <w:color w:val="31849B" w:themeColor="accent5" w:themeShade="BF"/>
        </w:rPr>
        <w:lastRenderedPageBreak/>
        <w:t>Schéma d’organisation fonctionnelle</w:t>
      </w:r>
    </w:p>
    <w:p w14:paraId="1A2C4099" w14:textId="1511D729" w:rsidR="00252783" w:rsidRDefault="00535466">
      <w:r>
        <w:rPr>
          <w:noProof/>
        </w:rPr>
        <w:drawing>
          <wp:inline distT="0" distB="0" distL="0" distR="0" wp14:anchorId="68780C8B" wp14:editId="4BF2FC75">
            <wp:extent cx="5086350" cy="2939889"/>
            <wp:effectExtent l="0" t="0" r="0" b="0"/>
            <wp:docPr id="224338409" name="Image 1" descr="Une image contenant texte, capture d’écran, Polic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338409" name="Image 1" descr="Une image contenant texte, capture d’écran, Police, diagramme&#10;&#10;Description générée automatiquement"/>
                    <pic:cNvPicPr/>
                  </pic:nvPicPr>
                  <pic:blipFill>
                    <a:blip r:embed="rId66"/>
                    <a:stretch>
                      <a:fillRect/>
                    </a:stretch>
                  </pic:blipFill>
                  <pic:spPr>
                    <a:xfrm>
                      <a:off x="0" y="0"/>
                      <a:ext cx="5109188" cy="2953089"/>
                    </a:xfrm>
                    <a:prstGeom prst="rect">
                      <a:avLst/>
                    </a:prstGeom>
                  </pic:spPr>
                </pic:pic>
              </a:graphicData>
            </a:graphic>
          </wp:inline>
        </w:drawing>
      </w:r>
    </w:p>
    <w:p w14:paraId="511BD134" w14:textId="77777777" w:rsidR="00535466" w:rsidRPr="00252783" w:rsidRDefault="00535466" w:rsidP="00E55F3A"/>
    <w:p w14:paraId="246A2B6F" w14:textId="12D68ED3" w:rsidR="00BF44BE" w:rsidRDefault="007A046C" w:rsidP="00201B9C">
      <w:pPr>
        <w:pStyle w:val="Titre4"/>
      </w:pPr>
      <w:bookmarkStart w:id="282" w:name="_Toc183624453"/>
      <w:bookmarkStart w:id="283" w:name="_Toc183624454"/>
      <w:bookmarkStart w:id="284" w:name="_Toc183624456"/>
      <w:bookmarkEnd w:id="282"/>
      <w:bookmarkEnd w:id="283"/>
      <w:r>
        <w:t>DRI</w:t>
      </w:r>
      <w:bookmarkEnd w:id="284"/>
    </w:p>
    <w:p w14:paraId="04EEA53F" w14:textId="77777777" w:rsidR="00B215AB" w:rsidRPr="001F31A0" w:rsidRDefault="00B215AB" w:rsidP="00B215AB">
      <w:pPr>
        <w:shd w:val="clear" w:color="auto" w:fill="F2F2F2" w:themeFill="background1" w:themeFillShade="F2"/>
        <w:spacing w:before="240" w:after="0"/>
        <w:rPr>
          <w:b/>
          <w:bCs/>
          <w:color w:val="31849B" w:themeColor="accent5" w:themeShade="BF"/>
        </w:rPr>
      </w:pPr>
      <w:r w:rsidRPr="001F31A0">
        <w:rPr>
          <w:b/>
          <w:bCs/>
          <w:color w:val="31849B" w:themeColor="accent5" w:themeShade="BF"/>
        </w:rPr>
        <w:t>Activité :</w:t>
      </w:r>
    </w:p>
    <w:p w14:paraId="5246112A" w14:textId="3454855E" w:rsidR="00B215AB" w:rsidRPr="00A318DF" w:rsidRDefault="001D3B36" w:rsidP="00B215AB">
      <w:r w:rsidRPr="001D3B36">
        <w:t>La direction des relations internationales d'une maison d'étudiant se charge généralement de gérer les échanges, la coopération et les partenariats entre l'établissement et des institutions ou organisations à l'étranger.</w:t>
      </w:r>
    </w:p>
    <w:p w14:paraId="650D69B3" w14:textId="77777777" w:rsidR="00B215AB" w:rsidRPr="001F31A0" w:rsidRDefault="00B215AB" w:rsidP="00B215AB">
      <w:pPr>
        <w:shd w:val="clear" w:color="auto" w:fill="F2F2F2" w:themeFill="background1" w:themeFillShade="F2"/>
        <w:spacing w:before="240" w:after="0"/>
        <w:rPr>
          <w:b/>
          <w:bCs/>
          <w:color w:val="31849B" w:themeColor="accent5" w:themeShade="BF"/>
        </w:rPr>
      </w:pPr>
      <w:r w:rsidRPr="001F31A0">
        <w:rPr>
          <w:b/>
          <w:bCs/>
          <w:color w:val="31849B" w:themeColor="accent5" w:themeShade="BF"/>
        </w:rPr>
        <w:t>Modalités d’accès / principaux flux :</w:t>
      </w:r>
    </w:p>
    <w:p w14:paraId="4E9CD204" w14:textId="76E2ABBD" w:rsidR="00B215AB" w:rsidRDefault="001D3B36" w:rsidP="00B215AB">
      <w:pPr>
        <w:snapToGrid w:val="0"/>
      </w:pPr>
      <w:r w:rsidRPr="001D3B36">
        <w:t>La DRI doit pouvoir être facilement accessible et visible pour pouvoir accueillir les étudiants du lundi au vendredi.</w:t>
      </w:r>
      <w:r>
        <w:t xml:space="preserve"> </w:t>
      </w:r>
    </w:p>
    <w:p w14:paraId="6FD96BB3" w14:textId="0F581DEA" w:rsidR="001D3B36" w:rsidRPr="00A318DF" w:rsidRDefault="001D3B36" w:rsidP="00B215AB">
      <w:pPr>
        <w:snapToGrid w:val="0"/>
      </w:pPr>
      <w:r w:rsidRPr="001D3B36">
        <w:t>Les besoins de proximité</w:t>
      </w:r>
      <w:r>
        <w:t xml:space="preserve"> de la Direction des Relations Internationales</w:t>
      </w:r>
      <w:r w:rsidRPr="001D3B36">
        <w:t xml:space="preserve"> incluent principalement, le Bureau de la Vie Etudiante (BVE) et les services de santé</w:t>
      </w:r>
      <w:r w:rsidR="00535466">
        <w:t xml:space="preserve"> étudiante</w:t>
      </w:r>
      <w:r w:rsidRPr="001D3B36">
        <w:t xml:space="preserve">. Les liens préférentiels, bien que non physiques, concernent Erasmus </w:t>
      </w:r>
      <w:proofErr w:type="spellStart"/>
      <w:r w:rsidRPr="001D3B36">
        <w:t>Mundus</w:t>
      </w:r>
      <w:proofErr w:type="spellEnd"/>
      <w:r w:rsidRPr="001D3B36">
        <w:t>, le SUIO (Service Universitaire d'Insertion et d'Orientation) et le CROUS, pour l’accompagnement international, l’orientation professionnelle et les services aux étudiants</w:t>
      </w:r>
      <w:r>
        <w:t>.</w:t>
      </w:r>
    </w:p>
    <w:p w14:paraId="7131C30F" w14:textId="77777777" w:rsidR="00B215AB" w:rsidRPr="001F31A0" w:rsidRDefault="00B215AB" w:rsidP="00B215AB">
      <w:pPr>
        <w:shd w:val="clear" w:color="auto" w:fill="F2F2F2" w:themeFill="background1" w:themeFillShade="F2"/>
        <w:spacing w:before="240" w:after="0"/>
        <w:rPr>
          <w:b/>
          <w:bCs/>
          <w:color w:val="31849B" w:themeColor="accent5" w:themeShade="BF"/>
        </w:rPr>
      </w:pPr>
      <w:r w:rsidRPr="001F31A0">
        <w:rPr>
          <w:b/>
          <w:bCs/>
          <w:color w:val="31849B" w:themeColor="accent5" w:themeShade="BF"/>
        </w:rPr>
        <w:t>Principe d’aménagement / organisation des locaux :</w:t>
      </w:r>
    </w:p>
    <w:p w14:paraId="63547979" w14:textId="77777777" w:rsidR="00FB0CD9" w:rsidRDefault="00F74F1C" w:rsidP="00B215AB">
      <w:pPr>
        <w:rPr>
          <w:highlight w:val="yellow"/>
        </w:rPr>
      </w:pPr>
      <w:r w:rsidRPr="00E55F3A">
        <w:rPr>
          <w:b/>
          <w:bCs/>
        </w:rPr>
        <w:t>La Direction des Relations Internationales</w:t>
      </w:r>
      <w:r w:rsidRPr="00F74F1C">
        <w:t xml:space="preserve"> (DRI) doit offrir un espace à la fois accessible et visible pour accueillir les étudiants du lundi au vendredi, tout en assurant une confidentialité pour les entretiens individuels</w:t>
      </w:r>
      <w:r w:rsidRPr="007E140C">
        <w:t>.</w:t>
      </w:r>
    </w:p>
    <w:p w14:paraId="78238E21" w14:textId="1B1F2989" w:rsidR="004F2697" w:rsidRPr="007E140C" w:rsidRDefault="00FB0CD9" w:rsidP="00B215AB">
      <w:r w:rsidRPr="007E140C">
        <w:t xml:space="preserve">L’aménagement de la Direction des Relations Internationales (DRI) prendra la forme d’un open </w:t>
      </w:r>
      <w:proofErr w:type="spellStart"/>
      <w:r w:rsidRPr="007E140C">
        <w:t>space</w:t>
      </w:r>
      <w:proofErr w:type="spellEnd"/>
      <w:r w:rsidRPr="007E140C">
        <w:t xml:space="preserve"> conçu pour </w:t>
      </w:r>
      <w:r w:rsidRPr="007E140C">
        <w:rPr>
          <w:b/>
          <w:bCs/>
        </w:rPr>
        <w:t xml:space="preserve">un responsable et deux </w:t>
      </w:r>
      <w:r w:rsidR="001B5887" w:rsidRPr="007E140C">
        <w:rPr>
          <w:b/>
          <w:bCs/>
        </w:rPr>
        <w:t>agents (</w:t>
      </w:r>
      <w:r w:rsidR="00CB6FAD" w:rsidRPr="007E140C">
        <w:rPr>
          <w:b/>
          <w:bCs/>
        </w:rPr>
        <w:t xml:space="preserve">la mutualisation avec le service Erasmus </w:t>
      </w:r>
      <w:proofErr w:type="spellStart"/>
      <w:r w:rsidR="00CB6FAD" w:rsidRPr="007E140C">
        <w:rPr>
          <w:b/>
          <w:bCs/>
        </w:rPr>
        <w:t>Mundus</w:t>
      </w:r>
      <w:proofErr w:type="spellEnd"/>
      <w:r w:rsidR="00CB6FAD" w:rsidRPr="007E140C">
        <w:rPr>
          <w:b/>
          <w:bCs/>
        </w:rPr>
        <w:t xml:space="preserve"> est envisageable)</w:t>
      </w:r>
      <w:r w:rsidRPr="007E140C">
        <w:t xml:space="preserve">, favorisant un travail collaboratif tout en intégrant des solutions pour la confidentialité et les réunions en </w:t>
      </w:r>
      <w:proofErr w:type="spellStart"/>
      <w:r w:rsidRPr="007E140C">
        <w:t>visio</w:t>
      </w:r>
      <w:proofErr w:type="spellEnd"/>
      <w:r w:rsidRPr="007E140C">
        <w:t xml:space="preserve">. </w:t>
      </w:r>
    </w:p>
    <w:p w14:paraId="2C568566" w14:textId="22CCCB6C" w:rsidR="004F2697" w:rsidRPr="007E140C" w:rsidRDefault="00FB0CD9" w:rsidP="00B215AB">
      <w:r w:rsidRPr="007E140C">
        <w:t>L’espace sera structuré pour assurer une accessibilité optimale aux étudiants, avec une zone d’accueil clairement identifiable. Des cloisons acoustiques ou des espaces semi-fermés permettront d’assurer la discrétion nécessaire aux entretiens individuels. La DRI sera en lien direct avec une salle de réunion 6p</w:t>
      </w:r>
      <w:r w:rsidR="004F2697" w:rsidRPr="007E140C">
        <w:t xml:space="preserve">. </w:t>
      </w:r>
    </w:p>
    <w:p w14:paraId="0A748846" w14:textId="7C96BC58" w:rsidR="004F2697" w:rsidRPr="007E140C" w:rsidRDefault="004F2697" w:rsidP="00B215AB">
      <w:r w:rsidRPr="007E140C">
        <w:rPr>
          <w:b/>
          <w:bCs/>
        </w:rPr>
        <w:t>Le stockage</w:t>
      </w:r>
      <w:r w:rsidRPr="007E140C">
        <w:t xml:space="preserve"> de la Direction des Relations Internationales (DRI) devra être optimisé pour répondre aux besoins administratifs et logistiques de l’équipe. Il comprendra des rangements dédiés aux dossiers physiques, accessibles aux agents tout en garantissant la confidentialité des documents sensibles.</w:t>
      </w:r>
    </w:p>
    <w:p w14:paraId="23F4343D" w14:textId="3034CA73" w:rsidR="00CB6FAD" w:rsidRPr="007E140C" w:rsidRDefault="004F2697" w:rsidP="00B215AB">
      <w:r w:rsidRPr="007E140C">
        <w:t>Il sera prévu de l’archivage pour la DRI. Il sera mutualisé avec les locaux d’archivage de la maison d’étudiant. Une section dédiée aux archives de la DRI sera aménagée au sein de cet espace commun</w:t>
      </w:r>
      <w:r w:rsidR="00CB6FAD" w:rsidRPr="007E140C">
        <w:t>.</w:t>
      </w:r>
    </w:p>
    <w:p w14:paraId="0D708262" w14:textId="7646B627" w:rsidR="00BF44BE" w:rsidRDefault="007A046C" w:rsidP="00201B9C">
      <w:pPr>
        <w:pStyle w:val="Titre4"/>
      </w:pPr>
      <w:bookmarkStart w:id="285" w:name="_Toc183624457"/>
      <w:bookmarkStart w:id="286" w:name="_Toc183624458"/>
      <w:bookmarkStart w:id="287" w:name="_Toc183624459"/>
      <w:bookmarkEnd w:id="285"/>
      <w:bookmarkEnd w:id="286"/>
      <w:r>
        <w:lastRenderedPageBreak/>
        <w:t>BVE</w:t>
      </w:r>
      <w:bookmarkEnd w:id="287"/>
    </w:p>
    <w:p w14:paraId="3119374D" w14:textId="77777777" w:rsidR="0036629C" w:rsidRPr="001F31A0" w:rsidRDefault="0036629C" w:rsidP="0036629C">
      <w:pPr>
        <w:shd w:val="clear" w:color="auto" w:fill="F2F2F2" w:themeFill="background1" w:themeFillShade="F2"/>
        <w:spacing w:before="240" w:after="0"/>
        <w:rPr>
          <w:b/>
          <w:bCs/>
          <w:color w:val="31849B" w:themeColor="accent5" w:themeShade="BF"/>
        </w:rPr>
      </w:pPr>
      <w:r w:rsidRPr="001F31A0">
        <w:rPr>
          <w:b/>
          <w:bCs/>
          <w:color w:val="31849B" w:themeColor="accent5" w:themeShade="BF"/>
        </w:rPr>
        <w:t>Activité :</w:t>
      </w:r>
    </w:p>
    <w:p w14:paraId="2F6B5A64" w14:textId="628FBD3E" w:rsidR="0036629C" w:rsidRPr="00A318DF" w:rsidRDefault="0036629C" w:rsidP="0036629C">
      <w:r w:rsidRPr="0036629C">
        <w:t xml:space="preserve">Les </w:t>
      </w:r>
      <w:r w:rsidR="000F438B">
        <w:t>locaux</w:t>
      </w:r>
      <w:r w:rsidRPr="0036629C">
        <w:t xml:space="preserve"> de la Vie Étudiante assureront l’accompagnement administratif et logistique des associations étudiantes, incluant leur reconnaissance officielle auprès de la préfecture et d’AMU, ainsi que leur domiciliation</w:t>
      </w:r>
      <w:r w:rsidR="000F438B">
        <w:t xml:space="preserve">. </w:t>
      </w:r>
      <w:r w:rsidRPr="0036629C">
        <w:t>L’équipe aura également la charge de l’organisation d’événements et de projets sur site, facilitant la vie étudiante au sein du campus. Par ailleurs, une attention particulière sera portée à la mission handicap, avec un soutien aux étudiants pour l’adaptation de leur scolarité et l’aménagement de leurs conditions d’étude. Ce service garantira un suivi efficace et accessible, favorisant l’inclusion et la dynamique associative.</w:t>
      </w:r>
    </w:p>
    <w:p w14:paraId="44778ADD" w14:textId="77777777" w:rsidR="0036629C" w:rsidRPr="001F31A0" w:rsidRDefault="0036629C" w:rsidP="0036629C">
      <w:pPr>
        <w:shd w:val="clear" w:color="auto" w:fill="F2F2F2" w:themeFill="background1" w:themeFillShade="F2"/>
        <w:spacing w:before="240" w:after="0"/>
        <w:rPr>
          <w:b/>
          <w:bCs/>
          <w:color w:val="31849B" w:themeColor="accent5" w:themeShade="BF"/>
        </w:rPr>
      </w:pPr>
      <w:r w:rsidRPr="001F31A0">
        <w:rPr>
          <w:b/>
          <w:bCs/>
          <w:color w:val="31849B" w:themeColor="accent5" w:themeShade="BF"/>
        </w:rPr>
        <w:t>Modalités d’accès / principaux flux :</w:t>
      </w:r>
    </w:p>
    <w:p w14:paraId="483219B3" w14:textId="1A6EF775" w:rsidR="0036629C" w:rsidRPr="00A318DF" w:rsidRDefault="00C153F7" w:rsidP="0036629C">
      <w:pPr>
        <w:snapToGrid w:val="0"/>
      </w:pPr>
      <w:r w:rsidRPr="00C153F7">
        <w:t xml:space="preserve">Les </w:t>
      </w:r>
      <w:r w:rsidR="00695C0D">
        <w:t>locaux</w:t>
      </w:r>
      <w:r w:rsidRPr="00C153F7">
        <w:t xml:space="preserve"> de la Vie Étudiante (BVE) devront être situés à proximité des services de la scolarité et des services de santé afin de garantir une coordination efficace et un accompagnement optimal des étudiants.</w:t>
      </w:r>
    </w:p>
    <w:p w14:paraId="4510C3BD" w14:textId="77777777" w:rsidR="0036629C" w:rsidRPr="001F31A0" w:rsidRDefault="0036629C" w:rsidP="0036629C">
      <w:pPr>
        <w:shd w:val="clear" w:color="auto" w:fill="F2F2F2" w:themeFill="background1" w:themeFillShade="F2"/>
        <w:spacing w:before="240" w:after="0"/>
        <w:rPr>
          <w:b/>
          <w:bCs/>
          <w:color w:val="31849B" w:themeColor="accent5" w:themeShade="BF"/>
        </w:rPr>
      </w:pPr>
      <w:r w:rsidRPr="001F31A0">
        <w:rPr>
          <w:b/>
          <w:bCs/>
          <w:color w:val="31849B" w:themeColor="accent5" w:themeShade="BF"/>
        </w:rPr>
        <w:t>Principe d’aménagement / organisation des locaux :</w:t>
      </w:r>
    </w:p>
    <w:p w14:paraId="2F321017" w14:textId="24280069" w:rsidR="0036629C" w:rsidRDefault="004B27A2" w:rsidP="004B27A2">
      <w:r>
        <w:t xml:space="preserve">L’aménagement </w:t>
      </w:r>
      <w:r w:rsidRPr="00E55F3A">
        <w:rPr>
          <w:b/>
          <w:bCs/>
        </w:rPr>
        <w:t>des bureaux de la Vie Étudiante (BVE)</w:t>
      </w:r>
      <w:r>
        <w:t xml:space="preserve"> prendra la forme d’un open </w:t>
      </w:r>
      <w:proofErr w:type="spellStart"/>
      <w:r>
        <w:t>space</w:t>
      </w:r>
      <w:proofErr w:type="spellEnd"/>
      <w:r>
        <w:t xml:space="preserve"> partagé entre trois agents, tout en intégrant des solutions pour garantir la confidentialité des échanges avec les étudiants. Chaque agent disposera d’un poste de travail ergonomique, avec un bureau adapté à l’accueil des étudiants en fauteuil roulant. Des cloisons acoustiques ou des séparateurs visuels seront installés pour limiter les nuisances sonores et préserver la discrétion des échanges.</w:t>
      </w:r>
    </w:p>
    <w:p w14:paraId="6F23FA99" w14:textId="088985AA" w:rsidR="004B27A2" w:rsidRPr="007E140C" w:rsidRDefault="004B27A2" w:rsidP="004B27A2">
      <w:r w:rsidRPr="007E140C">
        <w:t>Des espaces modulables faciliteront la gestion des démarches administratives, l’organisation d’événements et le suivi de la mission handicap.</w:t>
      </w:r>
    </w:p>
    <w:p w14:paraId="39B05745" w14:textId="77777777" w:rsidR="0036629C" w:rsidRPr="0036629C" w:rsidRDefault="0036629C" w:rsidP="00E55F3A"/>
    <w:p w14:paraId="4481933C" w14:textId="1CE7F254" w:rsidR="00137426" w:rsidRDefault="007A046C" w:rsidP="00201B9C">
      <w:pPr>
        <w:pStyle w:val="Titre4"/>
      </w:pPr>
      <w:bookmarkStart w:id="288" w:name="_Toc183624461"/>
      <w:bookmarkStart w:id="289" w:name="_Toc183624462"/>
      <w:bookmarkEnd w:id="288"/>
      <w:r>
        <w:t>SUIO</w:t>
      </w:r>
      <w:bookmarkEnd w:id="289"/>
    </w:p>
    <w:p w14:paraId="3B622891" w14:textId="77777777" w:rsidR="001E4E46" w:rsidRPr="001F31A0" w:rsidRDefault="001E4E46" w:rsidP="001E4E46">
      <w:pPr>
        <w:shd w:val="clear" w:color="auto" w:fill="F2F2F2" w:themeFill="background1" w:themeFillShade="F2"/>
        <w:spacing w:before="240" w:after="0"/>
        <w:rPr>
          <w:b/>
          <w:bCs/>
          <w:color w:val="31849B" w:themeColor="accent5" w:themeShade="BF"/>
        </w:rPr>
      </w:pPr>
      <w:r w:rsidRPr="001F31A0">
        <w:rPr>
          <w:b/>
          <w:bCs/>
          <w:color w:val="31849B" w:themeColor="accent5" w:themeShade="BF"/>
        </w:rPr>
        <w:t>Activité :</w:t>
      </w:r>
    </w:p>
    <w:p w14:paraId="361EA92A" w14:textId="6D9F4E7C" w:rsidR="00AC78A8" w:rsidRDefault="00AC78A8" w:rsidP="001E4E46">
      <w:r w:rsidRPr="00E55F3A">
        <w:rPr>
          <w:b/>
          <w:bCs/>
        </w:rPr>
        <w:t>Le Service Interuniversitaire d'Orientation (SIUO)</w:t>
      </w:r>
      <w:r w:rsidRPr="00AC78A8">
        <w:t xml:space="preserve"> a pour principales missions d’accompagner les étudiants dans leur parcours académique et professionnel. Un conseiller d’orientation les reçoit, sur rendez-vous ou spontanément, pour les guider dans leurs choix d’étude et de carrière. Un agent dédié à la documentation et à l’information assure la mise à disposition de ressources et d’informations utiles pour l’orientation. Enfin, la cellule partenariat, composée de trois agents, gère les conventions de stage et organise des événements pour favoriser les échanges entre étudiants et entreprises, contribuant ainsi à leur insertion professionnelle</w:t>
      </w:r>
      <w:r>
        <w:t xml:space="preserve">. </w:t>
      </w:r>
    </w:p>
    <w:p w14:paraId="5C4338F8" w14:textId="3C6204A0" w:rsidR="00AC78A8" w:rsidRPr="00A318DF" w:rsidRDefault="00AC78A8" w:rsidP="001E4E46">
      <w:r w:rsidRPr="00AC78A8">
        <w:t>Les ateliers organisés par le Service Interuniversitaire d'Orientation (SIUO) se dérouleront avec des groupes de 12 à 14 étudiants maximum</w:t>
      </w:r>
      <w:r>
        <w:t xml:space="preserve">. </w:t>
      </w:r>
      <w:r w:rsidRPr="00AC78A8">
        <w:t>Ils se tiendront dans des salles de réunion adaptées, offrant un environnement propice à la collaboration et à l’apprentissage interactif.</w:t>
      </w:r>
    </w:p>
    <w:p w14:paraId="058FE4AB" w14:textId="77777777" w:rsidR="001E4E46" w:rsidRPr="001F31A0" w:rsidRDefault="001E4E46" w:rsidP="001E4E46">
      <w:pPr>
        <w:shd w:val="clear" w:color="auto" w:fill="F2F2F2" w:themeFill="background1" w:themeFillShade="F2"/>
        <w:spacing w:before="240" w:after="0"/>
        <w:rPr>
          <w:b/>
          <w:bCs/>
          <w:color w:val="31849B" w:themeColor="accent5" w:themeShade="BF"/>
        </w:rPr>
      </w:pPr>
      <w:r w:rsidRPr="001F31A0">
        <w:rPr>
          <w:b/>
          <w:bCs/>
          <w:color w:val="31849B" w:themeColor="accent5" w:themeShade="BF"/>
        </w:rPr>
        <w:t>Modalités d’accès / principaux flux :</w:t>
      </w:r>
    </w:p>
    <w:p w14:paraId="7C441EC0" w14:textId="6B6EE6EA" w:rsidR="001E4E46" w:rsidRPr="00A318DF" w:rsidRDefault="00E614D0" w:rsidP="001E4E46">
      <w:pPr>
        <w:snapToGrid w:val="0"/>
      </w:pPr>
      <w:r w:rsidRPr="00E614D0">
        <w:t xml:space="preserve">Les bureaux du </w:t>
      </w:r>
      <w:r w:rsidRPr="00E55F3A">
        <w:rPr>
          <w:b/>
          <w:bCs/>
        </w:rPr>
        <w:t>Service Interuniversitaire d'Orientation (SIUO)</w:t>
      </w:r>
      <w:r w:rsidRPr="00E614D0">
        <w:t xml:space="preserve"> devront être situés à proximité des services de la scolarité et de la Direction des Relations Internationales (DRI) afin de faciliter la gestion des dossiers étudiants et leur orientation.</w:t>
      </w:r>
    </w:p>
    <w:p w14:paraId="5C5CB983" w14:textId="77777777" w:rsidR="001E4E46" w:rsidRPr="001F31A0" w:rsidRDefault="001E4E46" w:rsidP="001E4E46">
      <w:pPr>
        <w:shd w:val="clear" w:color="auto" w:fill="F2F2F2" w:themeFill="background1" w:themeFillShade="F2"/>
        <w:spacing w:before="240" w:after="0"/>
        <w:rPr>
          <w:b/>
          <w:bCs/>
          <w:color w:val="31849B" w:themeColor="accent5" w:themeShade="BF"/>
        </w:rPr>
      </w:pPr>
      <w:r w:rsidRPr="001F31A0">
        <w:rPr>
          <w:b/>
          <w:bCs/>
          <w:color w:val="31849B" w:themeColor="accent5" w:themeShade="BF"/>
        </w:rPr>
        <w:t>Principe d’aménagement / organisation des locaux :</w:t>
      </w:r>
    </w:p>
    <w:p w14:paraId="0D13C64D" w14:textId="77777777" w:rsidR="00C256CC" w:rsidRPr="00E55F3A" w:rsidRDefault="00C256CC" w:rsidP="001E4E46">
      <w:pPr>
        <w:rPr>
          <w:b/>
          <w:bCs/>
        </w:rPr>
      </w:pPr>
      <w:r w:rsidRPr="00C256CC">
        <w:t xml:space="preserve">L’aménagement du Service Interuniversitaire d'Orientation (SIUO) sera conçu sous forme de </w:t>
      </w:r>
      <w:r w:rsidRPr="00E55F3A">
        <w:rPr>
          <w:b/>
          <w:bCs/>
        </w:rPr>
        <w:t>hall d’accuei</w:t>
      </w:r>
      <w:r w:rsidRPr="00C256CC">
        <w:t xml:space="preserve">l ouvert et </w:t>
      </w:r>
      <w:r w:rsidRPr="00132980">
        <w:t xml:space="preserve">de bureaux aménagés </w:t>
      </w:r>
      <w:r w:rsidRPr="00E55F3A">
        <w:rPr>
          <w:b/>
          <w:bCs/>
        </w:rPr>
        <w:t xml:space="preserve">en open </w:t>
      </w:r>
      <w:proofErr w:type="spellStart"/>
      <w:r w:rsidRPr="00E55F3A">
        <w:rPr>
          <w:b/>
          <w:bCs/>
        </w:rPr>
        <w:t>space</w:t>
      </w:r>
      <w:proofErr w:type="spellEnd"/>
      <w:r w:rsidRPr="00E55F3A">
        <w:rPr>
          <w:b/>
          <w:bCs/>
        </w:rPr>
        <w:t>.</w:t>
      </w:r>
    </w:p>
    <w:p w14:paraId="5E283DCD" w14:textId="7D9B8F14" w:rsidR="00C256CC" w:rsidRDefault="00C256CC" w:rsidP="001E4E46">
      <w:r w:rsidRPr="00E55F3A">
        <w:rPr>
          <w:b/>
          <w:bCs/>
        </w:rPr>
        <w:t>Le hall</w:t>
      </w:r>
      <w:r w:rsidRPr="00C256CC">
        <w:t xml:space="preserve"> servira de point d’entrée central, avec un espace d’orientation et d’accueil pour guider les étudiants vers les différents services et ateliers proposés. </w:t>
      </w:r>
      <w:r w:rsidR="00C65AFF">
        <w:t xml:space="preserve"> Il</w:t>
      </w:r>
      <w:r w:rsidR="00C65AFF" w:rsidRPr="00C65AFF">
        <w:t xml:space="preserve"> comprendra une salle d’attente prévue pour accueillir jusqu’à 5 personnes, équipée de la documentation essentielle et de brochures pour informer les étudiants. Cette salle sera également dotée de 2 à 3 bornes interactives, permettant aux étudiants d'accéder facilement à des informations </w:t>
      </w:r>
      <w:r w:rsidR="00C65AFF" w:rsidRPr="00C65AFF">
        <w:lastRenderedPageBreak/>
        <w:t>supplémentaires</w:t>
      </w:r>
      <w:r w:rsidR="00C65AFF">
        <w:t xml:space="preserve">. </w:t>
      </w:r>
      <w:r w:rsidR="00C65AFF" w:rsidRPr="00C65AFF">
        <w:t>L'aménagement du hall assurera ainsi un accueil pratique et fonctionnel</w:t>
      </w:r>
      <w:r w:rsidR="00C65AFF">
        <w:t>.</w:t>
      </w:r>
    </w:p>
    <w:p w14:paraId="6DA2987D" w14:textId="64A18271" w:rsidR="00C256CC" w:rsidRDefault="00C256CC" w:rsidP="001E4E46">
      <w:r w:rsidRPr="007E140C">
        <w:rPr>
          <w:b/>
          <w:bCs/>
        </w:rPr>
        <w:t>Les bureaux</w:t>
      </w:r>
      <w:r w:rsidRPr="007E140C">
        <w:t xml:space="preserve"> en open </w:t>
      </w:r>
      <w:proofErr w:type="spellStart"/>
      <w:r w:rsidRPr="007E140C">
        <w:t>space</w:t>
      </w:r>
      <w:proofErr w:type="spellEnd"/>
      <w:r w:rsidRPr="007E140C">
        <w:t>, partagés entre les conseillers et agents, favoriseront un environnement collaboratif et dynamique. Des zones distinctes seront prévues pour la confidentialité des échanges lorsque nécessaire, tout en permettant un accès facile aux ressources et informations pour les étudiants.</w:t>
      </w:r>
    </w:p>
    <w:p w14:paraId="2A479AC2" w14:textId="18204B04" w:rsidR="001E4E46" w:rsidRDefault="008E35AD" w:rsidP="001E4E46">
      <w:r>
        <w:t>Une salle de convivialité est également nécessaire. Elle sera à mutualiser à l’échelle de la maison de l’étudiant. Le SUIO pourra également avoir un besoin pour de l’évènementiel (CV, parcours sup, semaine de l’orientation). Il pourra dans ces cas-là utiliser le hall de la maison de l’étudiant.</w:t>
      </w:r>
    </w:p>
    <w:p w14:paraId="6ECEFE12" w14:textId="77777777" w:rsidR="008E35AD" w:rsidRPr="001E4E46" w:rsidRDefault="008E35AD" w:rsidP="00E55F3A"/>
    <w:p w14:paraId="0A277593" w14:textId="6F8E193E" w:rsidR="007A046C" w:rsidRDefault="007A046C" w:rsidP="00201B9C">
      <w:pPr>
        <w:pStyle w:val="Titre4"/>
      </w:pPr>
      <w:bookmarkStart w:id="290" w:name="_Toc183624463"/>
      <w:bookmarkStart w:id="291" w:name="_Toc183624464"/>
      <w:bookmarkEnd w:id="290"/>
      <w:r>
        <w:t>SUAPS – Culture</w:t>
      </w:r>
      <w:bookmarkEnd w:id="291"/>
    </w:p>
    <w:p w14:paraId="29829203" w14:textId="77777777" w:rsidR="008E35AD" w:rsidRPr="001F31A0" w:rsidRDefault="008E35AD" w:rsidP="008E35AD">
      <w:pPr>
        <w:shd w:val="clear" w:color="auto" w:fill="F2F2F2" w:themeFill="background1" w:themeFillShade="F2"/>
        <w:spacing w:before="240" w:after="0"/>
        <w:rPr>
          <w:b/>
          <w:bCs/>
          <w:color w:val="31849B" w:themeColor="accent5" w:themeShade="BF"/>
        </w:rPr>
      </w:pPr>
      <w:r w:rsidRPr="007E140C">
        <w:rPr>
          <w:b/>
          <w:bCs/>
          <w:color w:val="31849B" w:themeColor="accent5" w:themeShade="BF"/>
        </w:rPr>
        <w:t>Activité :</w:t>
      </w:r>
    </w:p>
    <w:p w14:paraId="339293E5" w14:textId="481EB7FC" w:rsidR="00504823" w:rsidRDefault="00504823" w:rsidP="00E55F3A">
      <w:r w:rsidRPr="008E35AD">
        <w:t>Il s'agira d’un espace dédié, offrant un bureau pour l'agent en charge de répondre aux questions des étudiants concernant les activités physiques et sportives proposées</w:t>
      </w:r>
      <w:r>
        <w:t xml:space="preserve"> et culturelles.</w:t>
      </w:r>
    </w:p>
    <w:p w14:paraId="1491D8B9" w14:textId="29FEEB38" w:rsidR="008E35AD" w:rsidRPr="001F31A0" w:rsidRDefault="008E35AD" w:rsidP="008E35AD">
      <w:pPr>
        <w:shd w:val="clear" w:color="auto" w:fill="F2F2F2" w:themeFill="background1" w:themeFillShade="F2"/>
        <w:spacing w:before="240" w:after="0"/>
        <w:rPr>
          <w:b/>
          <w:bCs/>
          <w:color w:val="31849B" w:themeColor="accent5" w:themeShade="BF"/>
        </w:rPr>
      </w:pPr>
      <w:r w:rsidRPr="001F31A0">
        <w:rPr>
          <w:b/>
          <w:bCs/>
          <w:color w:val="31849B" w:themeColor="accent5" w:themeShade="BF"/>
        </w:rPr>
        <w:t>Modalités d’accès / principaux flux :</w:t>
      </w:r>
    </w:p>
    <w:p w14:paraId="3A33F278" w14:textId="0DC39DB1" w:rsidR="008E35AD" w:rsidRPr="00A318DF" w:rsidRDefault="00504823" w:rsidP="008E35AD">
      <w:pPr>
        <w:snapToGrid w:val="0"/>
      </w:pPr>
      <w:r w:rsidRPr="00504823">
        <w:t>Le poste de permanence du Service Universitaire des Activités Physiques et Sportives (SUAPS) devra être situé à proximité du Bureau de la Vie Étudiante (BVE).</w:t>
      </w:r>
    </w:p>
    <w:p w14:paraId="19CB4FE3" w14:textId="2D7EF08E" w:rsidR="00504823" w:rsidRPr="00504823" w:rsidRDefault="008E35AD" w:rsidP="008E35AD">
      <w:pPr>
        <w:shd w:val="clear" w:color="auto" w:fill="F2F2F2" w:themeFill="background1" w:themeFillShade="F2"/>
        <w:spacing w:before="240" w:after="0"/>
        <w:rPr>
          <w:b/>
          <w:bCs/>
          <w:color w:val="31849B" w:themeColor="accent5" w:themeShade="BF"/>
        </w:rPr>
      </w:pPr>
      <w:r w:rsidRPr="001F31A0">
        <w:rPr>
          <w:b/>
          <w:bCs/>
          <w:color w:val="31849B" w:themeColor="accent5" w:themeShade="BF"/>
        </w:rPr>
        <w:t>Principe d’aménagement / organisation des locaux </w:t>
      </w:r>
    </w:p>
    <w:p w14:paraId="18A580FB" w14:textId="77777777" w:rsidR="00504823" w:rsidRPr="00504823" w:rsidRDefault="00504823" w:rsidP="00E55F3A">
      <w:pPr>
        <w:pStyle w:val="Puce1"/>
        <w:numPr>
          <w:ilvl w:val="0"/>
          <w:numId w:val="0"/>
        </w:numPr>
        <w:tabs>
          <w:tab w:val="clear" w:pos="340"/>
        </w:tabs>
      </w:pPr>
      <w:r w:rsidRPr="00504823">
        <w:rPr>
          <w:rFonts w:ascii="Myriad Pro" w:eastAsia="Times New Roman" w:hAnsi="Myriad Pro" w:cs="Times New Roman"/>
          <w:color w:val="000000"/>
          <w:szCs w:val="24"/>
        </w:rPr>
        <w:t>Le bureau sera équipé d'un mobilier ergonomique pour l'agent en charge, incluant un bureau spacieux, une chaise confortable et des rangements pour la documentation et les supports nécessaires. Une vitrine ou un espace dédié permettra d'afficher des informations, des plannings d'activités sportives et des brochures.</w:t>
      </w:r>
    </w:p>
    <w:p w14:paraId="2051E531" w14:textId="77777777" w:rsidR="00504823" w:rsidRPr="00504823" w:rsidRDefault="00504823" w:rsidP="00E55F3A">
      <w:pPr>
        <w:pStyle w:val="Puce1"/>
        <w:numPr>
          <w:ilvl w:val="0"/>
          <w:numId w:val="0"/>
        </w:numPr>
        <w:tabs>
          <w:tab w:val="clear" w:pos="340"/>
        </w:tabs>
      </w:pPr>
      <w:r w:rsidRPr="00504823">
        <w:rPr>
          <w:rFonts w:ascii="Myriad Pro" w:eastAsia="Times New Roman" w:hAnsi="Myriad Pro" w:cs="Times New Roman"/>
          <w:color w:val="000000"/>
          <w:szCs w:val="24"/>
        </w:rPr>
        <w:t>L’espace sera également équipé d’un ordinateur avec accès à une base de données pour la gestion des inscriptions et des demandes des étudiants.</w:t>
      </w:r>
    </w:p>
    <w:p w14:paraId="649E2F47" w14:textId="77777777" w:rsidR="00504823" w:rsidRPr="00E55F3A" w:rsidRDefault="00504823" w:rsidP="00E55F3A">
      <w:pPr>
        <w:shd w:val="clear" w:color="auto" w:fill="F2F2F2" w:themeFill="background1" w:themeFillShade="F2"/>
        <w:spacing w:before="240" w:after="0"/>
      </w:pPr>
    </w:p>
    <w:p w14:paraId="1780343E" w14:textId="0EBA83F5" w:rsidR="007A046C" w:rsidRDefault="007A046C" w:rsidP="00201B9C">
      <w:pPr>
        <w:pStyle w:val="Titre4"/>
      </w:pPr>
      <w:bookmarkStart w:id="292" w:name="_Toc183624465"/>
      <w:r>
        <w:t>SSE</w:t>
      </w:r>
      <w:bookmarkEnd w:id="292"/>
    </w:p>
    <w:p w14:paraId="228491D1" w14:textId="77777777" w:rsidR="00417154" w:rsidRPr="001F31A0" w:rsidRDefault="00417154" w:rsidP="00417154">
      <w:pPr>
        <w:shd w:val="clear" w:color="auto" w:fill="F2F2F2" w:themeFill="background1" w:themeFillShade="F2"/>
        <w:spacing w:before="240" w:after="0"/>
        <w:rPr>
          <w:b/>
          <w:bCs/>
          <w:color w:val="31849B" w:themeColor="accent5" w:themeShade="BF"/>
        </w:rPr>
      </w:pPr>
      <w:r w:rsidRPr="007E140C">
        <w:rPr>
          <w:b/>
          <w:bCs/>
          <w:color w:val="31849B" w:themeColor="accent5" w:themeShade="BF"/>
        </w:rPr>
        <w:t>Activité :</w:t>
      </w:r>
    </w:p>
    <w:p w14:paraId="0108B58D" w14:textId="6DE9BC19" w:rsidR="00417154" w:rsidRPr="00417154" w:rsidRDefault="00417154" w:rsidP="00417154">
      <w:r w:rsidRPr="00417154">
        <w:t xml:space="preserve">Le </w:t>
      </w:r>
      <w:r w:rsidRPr="00417154">
        <w:rPr>
          <w:b/>
          <w:bCs/>
        </w:rPr>
        <w:t>Service de Santé Étudiante (SSE)</w:t>
      </w:r>
      <w:r w:rsidRPr="00417154">
        <w:t xml:space="preserve"> doit offrir un équilibre entre un espace dédié aux soins et un lieu de ressources accessible aux étudiants. Sa mission principale est de </w:t>
      </w:r>
      <w:r w:rsidRPr="00417154">
        <w:rPr>
          <w:b/>
          <w:bCs/>
        </w:rPr>
        <w:t>lutter contre la précarité étudiante</w:t>
      </w:r>
      <w:r w:rsidRPr="00417154">
        <w:t xml:space="preserve"> en facilitant l’accès aux services de santé et de soutien.</w:t>
      </w:r>
    </w:p>
    <w:p w14:paraId="52DABCAA" w14:textId="082157FB" w:rsidR="00417154" w:rsidRDefault="00417154" w:rsidP="00417154">
      <w:r w:rsidRPr="00417154">
        <w:t>L</w:t>
      </w:r>
      <w:r w:rsidR="00A72AA4">
        <w:t>e</w:t>
      </w:r>
      <w:r w:rsidRPr="00417154">
        <w:t xml:space="preserve"> </w:t>
      </w:r>
      <w:r w:rsidR="00A72AA4">
        <w:t xml:space="preserve">déménagement </w:t>
      </w:r>
      <w:r w:rsidRPr="00417154">
        <w:t xml:space="preserve">du SSE </w:t>
      </w:r>
      <w:r w:rsidR="00A72AA4">
        <w:t>à proximité</w:t>
      </w:r>
      <w:r w:rsidRPr="00417154">
        <w:t xml:space="preserve"> de la Maison de l’Étudiant permettrait </w:t>
      </w:r>
      <w:r w:rsidRPr="00417154">
        <w:rPr>
          <w:b/>
          <w:bCs/>
        </w:rPr>
        <w:t>d’accroître sa visibilité</w:t>
      </w:r>
      <w:r w:rsidRPr="00417154">
        <w:t xml:space="preserve"> et d’améliorer son accessibilité pour tous les étudiants. Ouvert </w:t>
      </w:r>
      <w:r w:rsidRPr="00417154">
        <w:rPr>
          <w:b/>
          <w:bCs/>
        </w:rPr>
        <w:t>tous les jours</w:t>
      </w:r>
      <w:r w:rsidRPr="00417154">
        <w:t xml:space="preserve">, le SSE fonctionne majoritairement </w:t>
      </w:r>
      <w:r w:rsidRPr="00417154">
        <w:rPr>
          <w:b/>
          <w:bCs/>
        </w:rPr>
        <w:t>sur rendez-vous</w:t>
      </w:r>
      <w:r w:rsidRPr="00417154">
        <w:t>, tout en restant disponible pour accueillir les étudiants en consultation ponctuelle sans rendez-vous.</w:t>
      </w:r>
    </w:p>
    <w:p w14:paraId="2C84B960" w14:textId="77777777" w:rsidR="00417154" w:rsidRPr="001F31A0" w:rsidRDefault="00417154" w:rsidP="00417154">
      <w:pPr>
        <w:shd w:val="clear" w:color="auto" w:fill="F2F2F2" w:themeFill="background1" w:themeFillShade="F2"/>
        <w:spacing w:before="240" w:after="0"/>
        <w:rPr>
          <w:b/>
          <w:bCs/>
          <w:color w:val="31849B" w:themeColor="accent5" w:themeShade="BF"/>
        </w:rPr>
      </w:pPr>
      <w:r w:rsidRPr="001F31A0">
        <w:rPr>
          <w:b/>
          <w:bCs/>
          <w:color w:val="31849B" w:themeColor="accent5" w:themeShade="BF"/>
        </w:rPr>
        <w:t>Modalités d’accès / principaux flux :</w:t>
      </w:r>
    </w:p>
    <w:p w14:paraId="1AC31344" w14:textId="17FD7827" w:rsidR="00465E81" w:rsidRPr="00465E81" w:rsidRDefault="00465E81" w:rsidP="00465E81">
      <w:pPr>
        <w:snapToGrid w:val="0"/>
      </w:pPr>
      <w:r w:rsidRPr="00465E81">
        <w:t xml:space="preserve">Le </w:t>
      </w:r>
      <w:r w:rsidRPr="00465E81">
        <w:rPr>
          <w:b/>
          <w:bCs/>
        </w:rPr>
        <w:t>Service de Santé Étudiante (SSE)</w:t>
      </w:r>
      <w:r w:rsidRPr="00465E81">
        <w:t xml:space="preserve"> doit être </w:t>
      </w:r>
      <w:r w:rsidR="00B5666A">
        <w:t xml:space="preserve">à </w:t>
      </w:r>
      <w:r w:rsidRPr="00465E81">
        <w:t xml:space="preserve">proximité </w:t>
      </w:r>
      <w:r w:rsidR="00B5666A">
        <w:t>du</w:t>
      </w:r>
      <w:r w:rsidRPr="00465E81">
        <w:t xml:space="preserve"> </w:t>
      </w:r>
      <w:r w:rsidRPr="00465E81">
        <w:rPr>
          <w:b/>
          <w:bCs/>
        </w:rPr>
        <w:t>Bureau de la Vie Étudiante (BVE)</w:t>
      </w:r>
      <w:r w:rsidRPr="00465E81">
        <w:t xml:space="preserve">, notamment pour la </w:t>
      </w:r>
      <w:r w:rsidRPr="00465E81">
        <w:rPr>
          <w:b/>
          <w:bCs/>
        </w:rPr>
        <w:t>mission handicap</w:t>
      </w:r>
      <w:r w:rsidRPr="00465E81">
        <w:t>, afin d’assurer un accompagnement coordonné des étudiants nécessitant des aménagements spécifiques.</w:t>
      </w:r>
    </w:p>
    <w:p w14:paraId="7AC855C3" w14:textId="22FDC31E" w:rsidR="00417154" w:rsidRPr="00A318DF" w:rsidRDefault="00465E81" w:rsidP="00417154">
      <w:pPr>
        <w:snapToGrid w:val="0"/>
      </w:pPr>
      <w:r w:rsidRPr="00465E81">
        <w:t xml:space="preserve">Une proximité avec le </w:t>
      </w:r>
      <w:r w:rsidRPr="00465E81">
        <w:rPr>
          <w:b/>
          <w:bCs/>
        </w:rPr>
        <w:t>SUAPS</w:t>
      </w:r>
      <w:r w:rsidRPr="00465E81">
        <w:t xml:space="preserve"> est également essentielle pour favoriser l’accès aux activités sportives adaptées et promouvoir le bien-être physique et mental des étudiants.</w:t>
      </w:r>
    </w:p>
    <w:p w14:paraId="728F1B63" w14:textId="77777777" w:rsidR="00417154" w:rsidRPr="00504823" w:rsidRDefault="00417154" w:rsidP="00417154">
      <w:pPr>
        <w:shd w:val="clear" w:color="auto" w:fill="F2F2F2" w:themeFill="background1" w:themeFillShade="F2"/>
        <w:spacing w:before="240" w:after="0"/>
        <w:rPr>
          <w:b/>
          <w:bCs/>
          <w:color w:val="31849B" w:themeColor="accent5" w:themeShade="BF"/>
        </w:rPr>
      </w:pPr>
      <w:r w:rsidRPr="001F31A0">
        <w:rPr>
          <w:b/>
          <w:bCs/>
          <w:color w:val="31849B" w:themeColor="accent5" w:themeShade="BF"/>
        </w:rPr>
        <w:t>Principe d’aménagement / organisation des locaux </w:t>
      </w:r>
    </w:p>
    <w:p w14:paraId="71497938" w14:textId="77777777" w:rsidR="0033126F" w:rsidRDefault="0033126F" w:rsidP="0033126F">
      <w:pPr>
        <w:pStyle w:val="Puce1"/>
        <w:numPr>
          <w:ilvl w:val="0"/>
          <w:numId w:val="0"/>
        </w:numPr>
        <w:tabs>
          <w:tab w:val="clear" w:pos="340"/>
        </w:tabs>
        <w:rPr>
          <w:rFonts w:ascii="Myriad Pro" w:eastAsia="Times New Roman" w:hAnsi="Myriad Pro" w:cs="Times New Roman"/>
          <w:color w:val="000000"/>
          <w:szCs w:val="24"/>
        </w:rPr>
      </w:pPr>
    </w:p>
    <w:p w14:paraId="08B9A485" w14:textId="526518AD" w:rsidR="0033126F" w:rsidRPr="0033126F" w:rsidRDefault="0033126F" w:rsidP="00E55F3A">
      <w:pPr>
        <w:pStyle w:val="Puce1"/>
        <w:numPr>
          <w:ilvl w:val="0"/>
          <w:numId w:val="0"/>
        </w:numPr>
        <w:tabs>
          <w:tab w:val="clear" w:pos="340"/>
        </w:tabs>
        <w:rPr>
          <w:rFonts w:ascii="Myriad Pro" w:eastAsia="Times New Roman" w:hAnsi="Myriad Pro" w:cs="Times New Roman"/>
          <w:color w:val="000000"/>
          <w:szCs w:val="24"/>
        </w:rPr>
      </w:pPr>
      <w:r w:rsidRPr="0033126F">
        <w:rPr>
          <w:rFonts w:ascii="Myriad Pro" w:eastAsia="Times New Roman" w:hAnsi="Myriad Pro" w:cs="Times New Roman"/>
          <w:color w:val="000000"/>
          <w:szCs w:val="24"/>
        </w:rPr>
        <w:t xml:space="preserve">Le </w:t>
      </w:r>
      <w:r w:rsidRPr="00E55F3A">
        <w:rPr>
          <w:rFonts w:ascii="Myriad Pro" w:eastAsia="Times New Roman" w:hAnsi="Myriad Pro" w:cs="Times New Roman"/>
          <w:b/>
          <w:bCs/>
          <w:color w:val="000000"/>
          <w:szCs w:val="24"/>
        </w:rPr>
        <w:t xml:space="preserve">Service de Santé Étudiante </w:t>
      </w:r>
      <w:r w:rsidRPr="0033126F">
        <w:rPr>
          <w:rFonts w:ascii="Myriad Pro" w:eastAsia="Times New Roman" w:hAnsi="Myriad Pro" w:cs="Times New Roman"/>
          <w:color w:val="000000"/>
          <w:szCs w:val="24"/>
        </w:rPr>
        <w:t xml:space="preserve">(SSE) s’organise autour </w:t>
      </w:r>
      <w:r w:rsidRPr="00E55F3A">
        <w:rPr>
          <w:rFonts w:ascii="Myriad Pro" w:eastAsia="Times New Roman" w:hAnsi="Myriad Pro" w:cs="Times New Roman"/>
          <w:b/>
          <w:bCs/>
          <w:color w:val="000000"/>
          <w:szCs w:val="24"/>
        </w:rPr>
        <w:t>d’un accueil</w:t>
      </w:r>
      <w:r w:rsidRPr="0033126F">
        <w:rPr>
          <w:rFonts w:ascii="Myriad Pro" w:eastAsia="Times New Roman" w:hAnsi="Myriad Pro" w:cs="Times New Roman"/>
          <w:color w:val="000000"/>
          <w:szCs w:val="24"/>
        </w:rPr>
        <w:t xml:space="preserve"> centralisé, garantissant une orientation fluide des étudiants. Dès leur arrivée, ils sont pris en charge par le secrétariat, qui gère les rendez-vous et les </w:t>
      </w:r>
      <w:r w:rsidRPr="0033126F">
        <w:rPr>
          <w:rFonts w:ascii="Myriad Pro" w:eastAsia="Times New Roman" w:hAnsi="Myriad Pro" w:cs="Times New Roman"/>
          <w:color w:val="000000"/>
          <w:szCs w:val="24"/>
        </w:rPr>
        <w:lastRenderedPageBreak/>
        <w:t>demandes ponctuelles.</w:t>
      </w:r>
      <w:r w:rsidR="006F579E">
        <w:rPr>
          <w:rFonts w:ascii="Myriad Pro" w:eastAsia="Times New Roman" w:hAnsi="Myriad Pro" w:cs="Times New Roman"/>
          <w:color w:val="000000"/>
          <w:szCs w:val="24"/>
        </w:rPr>
        <w:t xml:space="preserve"> </w:t>
      </w:r>
      <w:r w:rsidR="006F579E" w:rsidRPr="00E55F3A">
        <w:rPr>
          <w:rFonts w:ascii="Myriad Pro" w:eastAsia="Times New Roman" w:hAnsi="Myriad Pro" w:cs="Times New Roman"/>
          <w:b/>
          <w:bCs/>
          <w:color w:val="000000"/>
          <w:szCs w:val="24"/>
        </w:rPr>
        <w:t>Le bureau de secrétariat</w:t>
      </w:r>
      <w:r w:rsidR="006F579E">
        <w:rPr>
          <w:rFonts w:ascii="Myriad Pro" w:eastAsia="Times New Roman" w:hAnsi="Myriad Pro" w:cs="Times New Roman"/>
          <w:color w:val="000000"/>
          <w:szCs w:val="24"/>
        </w:rPr>
        <w:t xml:space="preserve"> sera équipé d’un poste de travail.</w:t>
      </w:r>
      <w:r w:rsidRPr="0033126F">
        <w:rPr>
          <w:rFonts w:ascii="Myriad Pro" w:eastAsia="Times New Roman" w:hAnsi="Myriad Pro" w:cs="Times New Roman"/>
          <w:color w:val="000000"/>
          <w:szCs w:val="24"/>
        </w:rPr>
        <w:t xml:space="preserve"> À proximité immédiate,</w:t>
      </w:r>
      <w:r w:rsidR="00B5666A">
        <w:rPr>
          <w:rFonts w:ascii="Myriad Pro" w:eastAsia="Times New Roman" w:hAnsi="Myriad Pro" w:cs="Times New Roman"/>
          <w:color w:val="000000"/>
          <w:szCs w:val="24"/>
        </w:rPr>
        <w:t xml:space="preserve"> avec une visibilité directe sur la salle d’attente.</w:t>
      </w:r>
      <w:r w:rsidRPr="0033126F">
        <w:rPr>
          <w:rFonts w:ascii="Myriad Pro" w:eastAsia="Times New Roman" w:hAnsi="Myriad Pro" w:cs="Times New Roman"/>
          <w:color w:val="000000"/>
          <w:szCs w:val="24"/>
        </w:rPr>
        <w:t xml:space="preserve"> </w:t>
      </w:r>
      <w:r w:rsidR="00B5666A">
        <w:rPr>
          <w:rFonts w:ascii="Myriad Pro" w:eastAsia="Times New Roman" w:hAnsi="Myriad Pro" w:cs="Times New Roman"/>
          <w:b/>
          <w:bCs/>
          <w:color w:val="000000"/>
          <w:szCs w:val="24"/>
        </w:rPr>
        <w:t>Cet</w:t>
      </w:r>
      <w:r w:rsidR="00AC6DB3">
        <w:rPr>
          <w:rFonts w:ascii="Myriad Pro" w:eastAsia="Times New Roman" w:hAnsi="Myriad Pro" w:cs="Times New Roman"/>
          <w:b/>
          <w:bCs/>
          <w:color w:val="000000"/>
          <w:szCs w:val="24"/>
        </w:rPr>
        <w:t xml:space="preserve"> espace </w:t>
      </w:r>
      <w:r w:rsidRPr="0033126F">
        <w:rPr>
          <w:rFonts w:ascii="Myriad Pro" w:eastAsia="Times New Roman" w:hAnsi="Myriad Pro" w:cs="Times New Roman"/>
          <w:color w:val="000000"/>
          <w:szCs w:val="24"/>
        </w:rPr>
        <w:t>permet aux étudiants de patienter dans un espace confortable avant leur consultation.</w:t>
      </w:r>
      <w:r w:rsidR="006F579E">
        <w:rPr>
          <w:rFonts w:ascii="Myriad Pro" w:eastAsia="Times New Roman" w:hAnsi="Myriad Pro" w:cs="Times New Roman"/>
          <w:color w:val="000000"/>
          <w:szCs w:val="24"/>
        </w:rPr>
        <w:t xml:space="preserve"> Elle permet d’accueillir </w:t>
      </w:r>
      <w:r w:rsidR="006F579E" w:rsidRPr="00E55F3A">
        <w:rPr>
          <w:rFonts w:ascii="Myriad Pro" w:eastAsia="Times New Roman" w:hAnsi="Myriad Pro" w:cs="Times New Roman"/>
          <w:color w:val="000000"/>
          <w:szCs w:val="24"/>
        </w:rPr>
        <w:t>3 à 5 patients</w:t>
      </w:r>
      <w:r w:rsidR="006F579E">
        <w:rPr>
          <w:rFonts w:ascii="Myriad Pro" w:eastAsia="Times New Roman" w:hAnsi="Myriad Pro" w:cs="Times New Roman"/>
          <w:color w:val="000000"/>
          <w:szCs w:val="24"/>
        </w:rPr>
        <w:t>.</w:t>
      </w:r>
    </w:p>
    <w:p w14:paraId="2593BEC7" w14:textId="77777777" w:rsidR="00181F19" w:rsidRDefault="00181F19" w:rsidP="0033126F">
      <w:pPr>
        <w:pStyle w:val="Puce1"/>
        <w:numPr>
          <w:ilvl w:val="0"/>
          <w:numId w:val="0"/>
        </w:numPr>
        <w:tabs>
          <w:tab w:val="clear" w:pos="340"/>
        </w:tabs>
        <w:rPr>
          <w:rFonts w:ascii="Myriad Pro" w:eastAsia="Times New Roman" w:hAnsi="Myriad Pro" w:cs="Times New Roman"/>
          <w:b/>
          <w:bCs/>
          <w:color w:val="000000"/>
          <w:szCs w:val="24"/>
        </w:rPr>
      </w:pPr>
      <w:r w:rsidRPr="00181F19">
        <w:rPr>
          <w:rFonts w:ascii="Myriad Pro" w:eastAsia="Times New Roman" w:hAnsi="Myriad Pro" w:cs="Times New Roman"/>
          <w:color w:val="000000"/>
          <w:szCs w:val="24"/>
        </w:rPr>
        <w:t xml:space="preserve">Les bureaux des professionnels de santé, comprenant </w:t>
      </w:r>
      <w:r w:rsidRPr="00E55F3A">
        <w:rPr>
          <w:rFonts w:ascii="Myriad Pro" w:eastAsia="Times New Roman" w:hAnsi="Myriad Pro" w:cs="Times New Roman"/>
          <w:b/>
          <w:bCs/>
          <w:color w:val="000000"/>
          <w:szCs w:val="24"/>
        </w:rPr>
        <w:t>deux bureaux infirmiers</w:t>
      </w:r>
      <w:r w:rsidRPr="00181F19">
        <w:rPr>
          <w:rFonts w:ascii="Myriad Pro" w:eastAsia="Times New Roman" w:hAnsi="Myriad Pro" w:cs="Times New Roman"/>
          <w:color w:val="000000"/>
          <w:szCs w:val="24"/>
        </w:rPr>
        <w:t xml:space="preserve">, </w:t>
      </w:r>
      <w:r w:rsidRPr="00E55F3A">
        <w:rPr>
          <w:rFonts w:ascii="Myriad Pro" w:eastAsia="Times New Roman" w:hAnsi="Myriad Pro" w:cs="Times New Roman"/>
          <w:b/>
          <w:bCs/>
          <w:color w:val="000000"/>
          <w:szCs w:val="24"/>
        </w:rPr>
        <w:t>deux bureaux de médecin et un bureau de psychologue</w:t>
      </w:r>
      <w:r w:rsidRPr="00181F19">
        <w:rPr>
          <w:rFonts w:ascii="Myriad Pro" w:eastAsia="Times New Roman" w:hAnsi="Myriad Pro" w:cs="Times New Roman"/>
          <w:color w:val="000000"/>
          <w:szCs w:val="24"/>
        </w:rPr>
        <w:t>, sont positionnés pour garantir à la fois confidentialité et accessibilité</w:t>
      </w:r>
      <w:r w:rsidRPr="00E55F3A">
        <w:rPr>
          <w:rFonts w:ascii="Myriad Pro" w:eastAsia="Times New Roman" w:hAnsi="Myriad Pro" w:cs="Times New Roman"/>
          <w:b/>
          <w:bCs/>
          <w:color w:val="000000"/>
          <w:szCs w:val="24"/>
        </w:rPr>
        <w:t xml:space="preserve">. </w:t>
      </w:r>
    </w:p>
    <w:p w14:paraId="73AF4BFF" w14:textId="77777777" w:rsidR="00181F19" w:rsidRDefault="00181F19" w:rsidP="0033126F">
      <w:pPr>
        <w:pStyle w:val="Puce1"/>
        <w:numPr>
          <w:ilvl w:val="0"/>
          <w:numId w:val="0"/>
        </w:numPr>
        <w:tabs>
          <w:tab w:val="clear" w:pos="340"/>
        </w:tabs>
        <w:rPr>
          <w:rFonts w:ascii="Myriad Pro" w:eastAsia="Times New Roman" w:hAnsi="Myriad Pro" w:cs="Times New Roman"/>
          <w:color w:val="000000"/>
          <w:szCs w:val="24"/>
        </w:rPr>
      </w:pPr>
      <w:r w:rsidRPr="00E55F3A">
        <w:rPr>
          <w:rFonts w:ascii="Myriad Pro" w:eastAsia="Times New Roman" w:hAnsi="Myriad Pro" w:cs="Times New Roman"/>
          <w:b/>
          <w:bCs/>
          <w:color w:val="000000"/>
          <w:szCs w:val="24"/>
        </w:rPr>
        <w:t>Les bureaux infirmiers</w:t>
      </w:r>
      <w:r w:rsidRPr="00181F19">
        <w:rPr>
          <w:rFonts w:ascii="Myriad Pro" w:eastAsia="Times New Roman" w:hAnsi="Myriad Pro" w:cs="Times New Roman"/>
          <w:color w:val="000000"/>
          <w:szCs w:val="24"/>
        </w:rPr>
        <w:t xml:space="preserve">, directement reliés à une salle de soins, facilitent la prise en charge des interventions médicales mineures. Chacun est équipé d’une table d’examen ajustable, d’un point d’eau, d’un bureau avec un poste informatique et de deux chaises pour accueillir les patients. </w:t>
      </w:r>
    </w:p>
    <w:p w14:paraId="38B2C598" w14:textId="77777777" w:rsidR="00181F19" w:rsidRDefault="00181F19" w:rsidP="0033126F">
      <w:pPr>
        <w:pStyle w:val="Puce1"/>
        <w:numPr>
          <w:ilvl w:val="0"/>
          <w:numId w:val="0"/>
        </w:numPr>
        <w:tabs>
          <w:tab w:val="clear" w:pos="340"/>
        </w:tabs>
        <w:rPr>
          <w:rFonts w:ascii="Myriad Pro" w:eastAsia="Times New Roman" w:hAnsi="Myriad Pro" w:cs="Times New Roman"/>
          <w:color w:val="000000"/>
          <w:szCs w:val="24"/>
        </w:rPr>
      </w:pPr>
      <w:r w:rsidRPr="00E55F3A">
        <w:rPr>
          <w:rFonts w:ascii="Myriad Pro" w:eastAsia="Times New Roman" w:hAnsi="Myriad Pro" w:cs="Times New Roman"/>
          <w:b/>
          <w:bCs/>
          <w:color w:val="000000"/>
          <w:szCs w:val="24"/>
        </w:rPr>
        <w:t>Les bureaux des médecins</w:t>
      </w:r>
      <w:r w:rsidRPr="00181F19">
        <w:rPr>
          <w:rFonts w:ascii="Myriad Pro" w:eastAsia="Times New Roman" w:hAnsi="Myriad Pro" w:cs="Times New Roman"/>
          <w:color w:val="000000"/>
          <w:szCs w:val="24"/>
        </w:rPr>
        <w:t xml:space="preserve">, conçus pour assurer un suivi médical efficace, disposent d’un bureau ergonomique avec rangement, d’un poste informatique, d’une table d’examen ajustable, d’appareils médicaux et d’un point d’eau. </w:t>
      </w:r>
    </w:p>
    <w:p w14:paraId="675F2ADE" w14:textId="6FD157B6" w:rsidR="00181F19" w:rsidRDefault="00181F19" w:rsidP="0033126F">
      <w:pPr>
        <w:pStyle w:val="Puce1"/>
        <w:numPr>
          <w:ilvl w:val="0"/>
          <w:numId w:val="0"/>
        </w:numPr>
        <w:tabs>
          <w:tab w:val="clear" w:pos="340"/>
        </w:tabs>
        <w:rPr>
          <w:rFonts w:ascii="Myriad Pro" w:eastAsia="Times New Roman" w:hAnsi="Myriad Pro" w:cs="Times New Roman"/>
          <w:color w:val="000000"/>
          <w:szCs w:val="24"/>
        </w:rPr>
      </w:pPr>
      <w:r w:rsidRPr="00181F19">
        <w:rPr>
          <w:rFonts w:ascii="Myriad Pro" w:eastAsia="Times New Roman" w:hAnsi="Myriad Pro" w:cs="Times New Roman"/>
          <w:color w:val="000000"/>
          <w:szCs w:val="24"/>
        </w:rPr>
        <w:t xml:space="preserve">Quant au </w:t>
      </w:r>
      <w:r w:rsidRPr="00E55F3A">
        <w:rPr>
          <w:rFonts w:ascii="Myriad Pro" w:eastAsia="Times New Roman" w:hAnsi="Myriad Pro" w:cs="Times New Roman"/>
          <w:b/>
          <w:bCs/>
          <w:color w:val="000000"/>
          <w:szCs w:val="24"/>
        </w:rPr>
        <w:t>bureau du psychologue</w:t>
      </w:r>
      <w:r w:rsidRPr="00181F19">
        <w:rPr>
          <w:rFonts w:ascii="Myriad Pro" w:eastAsia="Times New Roman" w:hAnsi="Myriad Pro" w:cs="Times New Roman"/>
          <w:color w:val="000000"/>
          <w:szCs w:val="24"/>
        </w:rPr>
        <w:t xml:space="preserve">, il est situé dans un secteur isolé afin de garantir la discrétion des échanges. Il est aménagé avec une table d’examen ajustable, un point d’eau permettant une adaptabilité de l’espace, ainsi qu’un poste de travail informatique avec deux fauteuils. </w:t>
      </w:r>
    </w:p>
    <w:p w14:paraId="748DA452" w14:textId="3571934A" w:rsidR="006B6ECC" w:rsidRPr="006B6ECC" w:rsidRDefault="006B6ECC" w:rsidP="00E55F3A">
      <w:pPr>
        <w:pStyle w:val="Puce1"/>
        <w:numPr>
          <w:ilvl w:val="0"/>
          <w:numId w:val="0"/>
        </w:numPr>
        <w:tabs>
          <w:tab w:val="clear" w:pos="340"/>
        </w:tabs>
        <w:rPr>
          <w:rFonts w:ascii="Myriad Pro" w:eastAsia="Times New Roman" w:hAnsi="Myriad Pro" w:cs="Times New Roman"/>
          <w:color w:val="000000"/>
          <w:szCs w:val="24"/>
        </w:rPr>
      </w:pPr>
      <w:r w:rsidRPr="00E55F3A">
        <w:rPr>
          <w:rFonts w:ascii="Myriad Pro" w:eastAsia="Times New Roman" w:hAnsi="Myriad Pro" w:cs="Times New Roman"/>
          <w:b/>
          <w:bCs/>
          <w:color w:val="000000"/>
          <w:szCs w:val="24"/>
        </w:rPr>
        <w:t>La salle de soins</w:t>
      </w:r>
      <w:r w:rsidRPr="006B6ECC">
        <w:rPr>
          <w:rFonts w:ascii="Myriad Pro" w:eastAsia="Times New Roman" w:hAnsi="Myriad Pro" w:cs="Times New Roman"/>
          <w:color w:val="000000"/>
          <w:szCs w:val="24"/>
        </w:rPr>
        <w:t xml:space="preserve"> est un espace fonctionnel et sécurisé, conçu pour assurer la prise en charge médicale ponctuelle des étudiants dans un environnement hygiénique et accessible. Située à proximité du bureau infirmier et du bureau médecin, elle garantit une intervention rapide et efficace. Son aménagement privilégie la confidentialité grâce à une isolation acoustique renforcée, ainsi que le confort des patients et du personnel avec un éclairage modulable et une ventilation optimisée.</w:t>
      </w:r>
    </w:p>
    <w:p w14:paraId="67498201" w14:textId="3E71CEE0" w:rsidR="006B6ECC" w:rsidRDefault="006B6ECC" w:rsidP="006B6ECC">
      <w:pPr>
        <w:pStyle w:val="Puce1"/>
        <w:numPr>
          <w:ilvl w:val="0"/>
          <w:numId w:val="0"/>
        </w:numPr>
        <w:tabs>
          <w:tab w:val="clear" w:pos="340"/>
        </w:tabs>
        <w:rPr>
          <w:rFonts w:ascii="Myriad Pro" w:eastAsia="Times New Roman" w:hAnsi="Myriad Pro" w:cs="Times New Roman"/>
          <w:color w:val="000000"/>
          <w:szCs w:val="24"/>
        </w:rPr>
      </w:pPr>
      <w:r w:rsidRPr="007E140C">
        <w:rPr>
          <w:rFonts w:ascii="Myriad Pro" w:eastAsia="Times New Roman" w:hAnsi="Myriad Pro" w:cs="Times New Roman"/>
          <w:color w:val="000000"/>
          <w:szCs w:val="24"/>
        </w:rPr>
        <w:t>Elle est équipée d’une table d’examen réglable, d’un chariot de soins avec matériel médical de première nécessité (</w:t>
      </w:r>
      <w:r w:rsidR="001D7A42" w:rsidRPr="001D7A42">
        <w:rPr>
          <w:rFonts w:ascii="Myriad Pro" w:eastAsia="Times New Roman" w:hAnsi="Myriad Pro" w:cs="Times New Roman"/>
          <w:color w:val="000000"/>
          <w:szCs w:val="24"/>
        </w:rPr>
        <w:t>tensiomètre</w:t>
      </w:r>
      <w:r w:rsidRPr="007E140C">
        <w:rPr>
          <w:rFonts w:ascii="Myriad Pro" w:eastAsia="Times New Roman" w:hAnsi="Myriad Pro" w:cs="Times New Roman"/>
          <w:color w:val="000000"/>
          <w:szCs w:val="24"/>
        </w:rPr>
        <w:t>, thermomètre, pansements, antiseptiques), un poste de lavage des mains pour garantir l’hygiène</w:t>
      </w:r>
      <w:r w:rsidR="00A556FD" w:rsidRPr="007E140C">
        <w:rPr>
          <w:rFonts w:ascii="Myriad Pro" w:eastAsia="Times New Roman" w:hAnsi="Myriad Pro" w:cs="Times New Roman"/>
          <w:color w:val="000000"/>
          <w:szCs w:val="24"/>
        </w:rPr>
        <w:t xml:space="preserve">. Ainsi </w:t>
      </w:r>
      <w:proofErr w:type="gramStart"/>
      <w:r w:rsidR="001D7A42" w:rsidRPr="001D7A42">
        <w:rPr>
          <w:rFonts w:ascii="Myriad Pro" w:eastAsia="Times New Roman" w:hAnsi="Myriad Pro" w:cs="Times New Roman"/>
          <w:color w:val="000000"/>
          <w:szCs w:val="24"/>
        </w:rPr>
        <w:t>qu’un</w:t>
      </w:r>
      <w:r w:rsidR="00A556FD" w:rsidRPr="007E140C">
        <w:rPr>
          <w:rFonts w:ascii="Myriad Pro" w:eastAsia="Times New Roman" w:hAnsi="Myriad Pro" w:cs="Times New Roman"/>
          <w:color w:val="000000"/>
          <w:szCs w:val="24"/>
        </w:rPr>
        <w:t xml:space="preserve"> armoire</w:t>
      </w:r>
      <w:proofErr w:type="gramEnd"/>
      <w:r w:rsidR="00A556FD" w:rsidRPr="007E140C">
        <w:rPr>
          <w:rFonts w:ascii="Myriad Pro" w:eastAsia="Times New Roman" w:hAnsi="Myriad Pro" w:cs="Times New Roman"/>
          <w:color w:val="000000"/>
          <w:szCs w:val="24"/>
        </w:rPr>
        <w:t xml:space="preserve"> de rangement pour le matériel médical.</w:t>
      </w:r>
    </w:p>
    <w:p w14:paraId="57E58D37" w14:textId="16D97486" w:rsidR="0033126F" w:rsidRPr="00A72AA4" w:rsidRDefault="0033126F" w:rsidP="00E55F3A">
      <w:pPr>
        <w:pStyle w:val="Puce1"/>
        <w:numPr>
          <w:ilvl w:val="0"/>
          <w:numId w:val="0"/>
        </w:numPr>
        <w:tabs>
          <w:tab w:val="clear" w:pos="340"/>
        </w:tabs>
        <w:rPr>
          <w:rFonts w:ascii="Myriad Pro" w:eastAsia="Times New Roman" w:hAnsi="Myriad Pro" w:cs="Times New Roman"/>
          <w:color w:val="000000"/>
          <w:szCs w:val="24"/>
        </w:rPr>
      </w:pPr>
      <w:r w:rsidRPr="0033126F">
        <w:rPr>
          <w:rFonts w:ascii="Myriad Pro" w:eastAsia="Times New Roman" w:hAnsi="Myriad Pro" w:cs="Times New Roman"/>
          <w:color w:val="000000"/>
          <w:szCs w:val="24"/>
        </w:rPr>
        <w:t xml:space="preserve">Des espaces </w:t>
      </w:r>
      <w:r w:rsidR="00181F19">
        <w:rPr>
          <w:rFonts w:ascii="Myriad Pro" w:eastAsia="Times New Roman" w:hAnsi="Myriad Pro" w:cs="Times New Roman"/>
          <w:color w:val="000000"/>
          <w:szCs w:val="24"/>
        </w:rPr>
        <w:t>logistiques</w:t>
      </w:r>
      <w:r w:rsidRPr="0033126F">
        <w:rPr>
          <w:rFonts w:ascii="Myriad Pro" w:eastAsia="Times New Roman" w:hAnsi="Myriad Pro" w:cs="Times New Roman"/>
          <w:color w:val="000000"/>
          <w:szCs w:val="24"/>
        </w:rPr>
        <w:t xml:space="preserve"> viennent compléter l’aménagement : </w:t>
      </w:r>
      <w:r w:rsidRPr="007E140C">
        <w:rPr>
          <w:rFonts w:ascii="Myriad Pro" w:eastAsia="Times New Roman" w:hAnsi="Myriad Pro" w:cs="Times New Roman"/>
          <w:b/>
          <w:bCs/>
          <w:color w:val="000000"/>
          <w:szCs w:val="24"/>
        </w:rPr>
        <w:t>une zone de stockage</w:t>
      </w:r>
      <w:r w:rsidRPr="0033126F">
        <w:rPr>
          <w:rFonts w:ascii="Myriad Pro" w:eastAsia="Times New Roman" w:hAnsi="Myriad Pro" w:cs="Times New Roman"/>
          <w:color w:val="000000"/>
          <w:szCs w:val="24"/>
        </w:rPr>
        <w:t xml:space="preserve">, dédiée au matériel médical et administratif, est située à proximité des espaces de consultation pour un accès rapide aux fournitures </w:t>
      </w:r>
      <w:r w:rsidRPr="00A72AA4">
        <w:rPr>
          <w:rFonts w:ascii="Myriad Pro" w:eastAsia="Times New Roman" w:hAnsi="Myriad Pro" w:cs="Times New Roman"/>
          <w:color w:val="000000"/>
          <w:szCs w:val="24"/>
        </w:rPr>
        <w:t xml:space="preserve">nécessaires. </w:t>
      </w:r>
      <w:r w:rsidRPr="007E140C">
        <w:rPr>
          <w:rFonts w:ascii="Myriad Pro" w:eastAsia="Times New Roman" w:hAnsi="Myriad Pro" w:cs="Times New Roman"/>
          <w:color w:val="000000"/>
          <w:szCs w:val="24"/>
        </w:rPr>
        <w:t>Une salle de reprographie</w:t>
      </w:r>
      <w:r w:rsidRPr="00A72AA4">
        <w:rPr>
          <w:rFonts w:ascii="Myriad Pro" w:eastAsia="Times New Roman" w:hAnsi="Myriad Pro" w:cs="Times New Roman"/>
          <w:color w:val="000000"/>
          <w:szCs w:val="24"/>
        </w:rPr>
        <w:t xml:space="preserve"> permet la gestion documentaire et l’édition des dossiers administratifs. </w:t>
      </w:r>
      <w:r w:rsidRPr="007E140C">
        <w:rPr>
          <w:rFonts w:ascii="Myriad Pro" w:eastAsia="Times New Roman" w:hAnsi="Myriad Pro" w:cs="Times New Roman"/>
          <w:b/>
          <w:bCs/>
          <w:color w:val="000000"/>
          <w:szCs w:val="24"/>
        </w:rPr>
        <w:t>Un espace de repos</w:t>
      </w:r>
      <w:r w:rsidRPr="007E140C">
        <w:rPr>
          <w:rFonts w:ascii="Myriad Pro" w:eastAsia="Times New Roman" w:hAnsi="Myriad Pro" w:cs="Times New Roman"/>
          <w:color w:val="000000"/>
          <w:szCs w:val="24"/>
        </w:rPr>
        <w:t>,</w:t>
      </w:r>
      <w:r w:rsidRPr="00A72AA4">
        <w:rPr>
          <w:rFonts w:ascii="Myriad Pro" w:eastAsia="Times New Roman" w:hAnsi="Myriad Pro" w:cs="Times New Roman"/>
          <w:color w:val="000000"/>
          <w:szCs w:val="24"/>
        </w:rPr>
        <w:t xml:space="preserve"> réservé aux professionnels de santé, est </w:t>
      </w:r>
      <w:r w:rsidRPr="007E140C">
        <w:rPr>
          <w:rFonts w:ascii="Myriad Pro" w:eastAsia="Times New Roman" w:hAnsi="Myriad Pro" w:cs="Times New Roman"/>
          <w:color w:val="000000"/>
          <w:szCs w:val="24"/>
        </w:rPr>
        <w:t>aménagé en retrait pour offrir un lieu de détente entre les consultations.</w:t>
      </w:r>
      <w:r w:rsidR="00B95C3D" w:rsidRPr="007E140C">
        <w:rPr>
          <w:rFonts w:ascii="Myriad Pro" w:eastAsia="Times New Roman" w:hAnsi="Myriad Pro" w:cs="Times New Roman"/>
          <w:color w:val="000000"/>
          <w:szCs w:val="24"/>
        </w:rPr>
        <w:t xml:space="preserve"> Il sera équipé de tables, chaises et un coin kitchenette avec microonde et réfrigérateur.</w:t>
      </w:r>
    </w:p>
    <w:p w14:paraId="5495707D" w14:textId="1C6769FF" w:rsidR="00417154" w:rsidRDefault="0033126F" w:rsidP="0033126F">
      <w:pPr>
        <w:pStyle w:val="Puce1"/>
        <w:numPr>
          <w:ilvl w:val="0"/>
          <w:numId w:val="0"/>
        </w:numPr>
        <w:tabs>
          <w:tab w:val="clear" w:pos="340"/>
        </w:tabs>
        <w:rPr>
          <w:rFonts w:ascii="Myriad Pro" w:eastAsia="Times New Roman" w:hAnsi="Myriad Pro" w:cs="Times New Roman"/>
          <w:color w:val="000000"/>
          <w:szCs w:val="24"/>
        </w:rPr>
      </w:pPr>
      <w:r w:rsidRPr="00A72AA4">
        <w:rPr>
          <w:rFonts w:ascii="Myriad Pro" w:eastAsia="Times New Roman" w:hAnsi="Myriad Pro" w:cs="Times New Roman"/>
          <w:color w:val="000000"/>
          <w:szCs w:val="24"/>
        </w:rPr>
        <w:t xml:space="preserve">Enfin, </w:t>
      </w:r>
      <w:r w:rsidRPr="007E140C">
        <w:rPr>
          <w:rFonts w:ascii="Myriad Pro" w:eastAsia="Times New Roman" w:hAnsi="Myriad Pro" w:cs="Times New Roman"/>
          <w:b/>
          <w:bCs/>
          <w:color w:val="000000"/>
          <w:szCs w:val="24"/>
        </w:rPr>
        <w:t>des sanitaires</w:t>
      </w:r>
      <w:r w:rsidRPr="00E55F3A">
        <w:rPr>
          <w:rFonts w:ascii="Myriad Pro" w:eastAsia="Times New Roman" w:hAnsi="Myriad Pro" w:cs="Times New Roman"/>
          <w:b/>
          <w:bCs/>
          <w:color w:val="000000"/>
          <w:szCs w:val="24"/>
        </w:rPr>
        <w:t xml:space="preserve"> adaptés aux étudiants et au personnel sont accessibles depuis la salle d’attente et les bureaux de consultation</w:t>
      </w:r>
      <w:r w:rsidRPr="0033126F">
        <w:rPr>
          <w:rFonts w:ascii="Myriad Pro" w:eastAsia="Times New Roman" w:hAnsi="Myriad Pro" w:cs="Times New Roman"/>
          <w:color w:val="000000"/>
          <w:szCs w:val="24"/>
        </w:rPr>
        <w:t>. L’ensemble de ces espaces est pensé pour garantir une prise en charge efficace, une organisation optimisée des soins et une meilleure accessibilité aux services de santé pour les étudiants.</w:t>
      </w:r>
    </w:p>
    <w:p w14:paraId="1A4D058A" w14:textId="77777777" w:rsidR="00535466" w:rsidRDefault="00535466" w:rsidP="0033126F">
      <w:pPr>
        <w:pStyle w:val="Puce1"/>
        <w:numPr>
          <w:ilvl w:val="0"/>
          <w:numId w:val="0"/>
        </w:numPr>
        <w:tabs>
          <w:tab w:val="clear" w:pos="340"/>
        </w:tabs>
        <w:rPr>
          <w:rFonts w:ascii="Myriad Pro" w:eastAsia="Times New Roman" w:hAnsi="Myriad Pro" w:cs="Times New Roman"/>
          <w:color w:val="000000"/>
          <w:szCs w:val="24"/>
        </w:rPr>
      </w:pPr>
    </w:p>
    <w:p w14:paraId="58246EB6" w14:textId="77777777" w:rsidR="00535466" w:rsidRDefault="00535466" w:rsidP="0033126F">
      <w:pPr>
        <w:pStyle w:val="Puce1"/>
        <w:numPr>
          <w:ilvl w:val="0"/>
          <w:numId w:val="0"/>
        </w:numPr>
        <w:tabs>
          <w:tab w:val="clear" w:pos="340"/>
        </w:tabs>
        <w:rPr>
          <w:rFonts w:ascii="Myriad Pro" w:eastAsia="Times New Roman" w:hAnsi="Myriad Pro" w:cs="Times New Roman"/>
          <w:color w:val="000000"/>
          <w:szCs w:val="24"/>
        </w:rPr>
      </w:pPr>
    </w:p>
    <w:p w14:paraId="2F9D3B4D" w14:textId="77777777" w:rsidR="00535466" w:rsidRDefault="00535466" w:rsidP="0033126F">
      <w:pPr>
        <w:pStyle w:val="Puce1"/>
        <w:numPr>
          <w:ilvl w:val="0"/>
          <w:numId w:val="0"/>
        </w:numPr>
        <w:tabs>
          <w:tab w:val="clear" w:pos="340"/>
        </w:tabs>
        <w:rPr>
          <w:rFonts w:ascii="Myriad Pro" w:eastAsia="Times New Roman" w:hAnsi="Myriad Pro" w:cs="Times New Roman"/>
          <w:color w:val="000000"/>
          <w:szCs w:val="24"/>
        </w:rPr>
      </w:pPr>
    </w:p>
    <w:p w14:paraId="44FE9C4E" w14:textId="77777777" w:rsidR="00535466" w:rsidRDefault="00535466" w:rsidP="0033126F">
      <w:pPr>
        <w:pStyle w:val="Puce1"/>
        <w:numPr>
          <w:ilvl w:val="0"/>
          <w:numId w:val="0"/>
        </w:numPr>
        <w:tabs>
          <w:tab w:val="clear" w:pos="340"/>
        </w:tabs>
        <w:rPr>
          <w:rFonts w:ascii="Myriad Pro" w:eastAsia="Times New Roman" w:hAnsi="Myriad Pro" w:cs="Times New Roman"/>
          <w:color w:val="000000"/>
          <w:szCs w:val="24"/>
        </w:rPr>
      </w:pPr>
    </w:p>
    <w:p w14:paraId="200254A2" w14:textId="77777777" w:rsidR="00535466" w:rsidRDefault="00535466" w:rsidP="0033126F">
      <w:pPr>
        <w:pStyle w:val="Puce1"/>
        <w:numPr>
          <w:ilvl w:val="0"/>
          <w:numId w:val="0"/>
        </w:numPr>
        <w:tabs>
          <w:tab w:val="clear" w:pos="340"/>
        </w:tabs>
        <w:rPr>
          <w:rFonts w:ascii="Myriad Pro" w:eastAsia="Times New Roman" w:hAnsi="Myriad Pro" w:cs="Times New Roman"/>
          <w:color w:val="000000"/>
          <w:szCs w:val="24"/>
        </w:rPr>
      </w:pPr>
    </w:p>
    <w:p w14:paraId="5AB00907" w14:textId="77777777" w:rsidR="00535466" w:rsidRDefault="00535466" w:rsidP="0033126F">
      <w:pPr>
        <w:pStyle w:val="Puce1"/>
        <w:numPr>
          <w:ilvl w:val="0"/>
          <w:numId w:val="0"/>
        </w:numPr>
        <w:tabs>
          <w:tab w:val="clear" w:pos="340"/>
        </w:tabs>
        <w:rPr>
          <w:rFonts w:ascii="Myriad Pro" w:eastAsia="Times New Roman" w:hAnsi="Myriad Pro" w:cs="Times New Roman"/>
          <w:color w:val="000000"/>
          <w:szCs w:val="24"/>
        </w:rPr>
      </w:pPr>
    </w:p>
    <w:p w14:paraId="49D7056C" w14:textId="77777777" w:rsidR="00925298" w:rsidRDefault="00925298" w:rsidP="0033126F">
      <w:pPr>
        <w:pStyle w:val="Puce1"/>
        <w:numPr>
          <w:ilvl w:val="0"/>
          <w:numId w:val="0"/>
        </w:numPr>
        <w:tabs>
          <w:tab w:val="clear" w:pos="340"/>
        </w:tabs>
        <w:rPr>
          <w:rFonts w:ascii="Myriad Pro" w:eastAsia="Times New Roman" w:hAnsi="Myriad Pro" w:cs="Times New Roman"/>
          <w:color w:val="000000"/>
          <w:szCs w:val="24"/>
        </w:rPr>
      </w:pPr>
    </w:p>
    <w:p w14:paraId="03ACAB5C" w14:textId="77777777" w:rsidR="00535466" w:rsidRPr="001A62AC" w:rsidRDefault="00535466" w:rsidP="0033126F">
      <w:pPr>
        <w:pStyle w:val="Puce1"/>
        <w:numPr>
          <w:ilvl w:val="0"/>
          <w:numId w:val="0"/>
        </w:numPr>
        <w:tabs>
          <w:tab w:val="clear" w:pos="340"/>
        </w:tabs>
        <w:rPr>
          <w:rFonts w:ascii="Myriad Pro" w:eastAsia="Times New Roman" w:hAnsi="Myriad Pro" w:cs="Times New Roman"/>
          <w:color w:val="000000"/>
          <w:szCs w:val="24"/>
        </w:rPr>
      </w:pPr>
    </w:p>
    <w:p w14:paraId="1DACEADC" w14:textId="52A4D4EC" w:rsidR="00535466" w:rsidRPr="00504823" w:rsidRDefault="00BD6A1A" w:rsidP="00535466">
      <w:pPr>
        <w:shd w:val="clear" w:color="auto" w:fill="F2F2F2" w:themeFill="background1" w:themeFillShade="F2"/>
        <w:spacing w:before="240" w:after="0"/>
        <w:rPr>
          <w:b/>
          <w:bCs/>
          <w:color w:val="31849B" w:themeColor="accent5" w:themeShade="BF"/>
        </w:rPr>
      </w:pPr>
      <w:r>
        <w:rPr>
          <w:noProof/>
        </w:rPr>
        <w:lastRenderedPageBreak/>
        <w:drawing>
          <wp:anchor distT="0" distB="0" distL="114300" distR="114300" simplePos="0" relativeHeight="251995136" behindDoc="0" locked="0" layoutInCell="1" allowOverlap="1" wp14:anchorId="7CA29DAA" wp14:editId="25F71FE7">
            <wp:simplePos x="0" y="0"/>
            <wp:positionH relativeFrom="column">
              <wp:posOffset>-21590</wp:posOffset>
            </wp:positionH>
            <wp:positionV relativeFrom="paragraph">
              <wp:posOffset>215900</wp:posOffset>
            </wp:positionV>
            <wp:extent cx="5608955" cy="3094355"/>
            <wp:effectExtent l="0" t="0" r="0" b="0"/>
            <wp:wrapSquare wrapText="bothSides"/>
            <wp:docPr id="70911708" name="Image 1"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11708" name="Image 1" descr="Une image contenant texte, capture d’écran, Police, nombre&#10;&#10;Le contenu généré par l’IA peut être incorrect."/>
                    <pic:cNvPicPr/>
                  </pic:nvPicPr>
                  <pic:blipFill>
                    <a:blip r:embed="rId67"/>
                    <a:stretch>
                      <a:fillRect/>
                    </a:stretch>
                  </pic:blipFill>
                  <pic:spPr>
                    <a:xfrm>
                      <a:off x="0" y="0"/>
                      <a:ext cx="5608955" cy="3094355"/>
                    </a:xfrm>
                    <a:prstGeom prst="rect">
                      <a:avLst/>
                    </a:prstGeom>
                  </pic:spPr>
                </pic:pic>
              </a:graphicData>
            </a:graphic>
            <wp14:sizeRelH relativeFrom="margin">
              <wp14:pctWidth>0</wp14:pctWidth>
            </wp14:sizeRelH>
            <wp14:sizeRelV relativeFrom="margin">
              <wp14:pctHeight>0</wp14:pctHeight>
            </wp14:sizeRelV>
          </wp:anchor>
        </w:drawing>
      </w:r>
      <w:r w:rsidR="00535466">
        <w:rPr>
          <w:b/>
          <w:bCs/>
          <w:color w:val="31849B" w:themeColor="accent5" w:themeShade="BF"/>
        </w:rPr>
        <w:t>Schéma d’organisation fonctionnel</w:t>
      </w:r>
    </w:p>
    <w:p w14:paraId="2D0E9CC3" w14:textId="3F7069EE" w:rsidR="00A66470" w:rsidRPr="00417154" w:rsidRDefault="00A66470" w:rsidP="00E55F3A"/>
    <w:p w14:paraId="1A90DBE9" w14:textId="36F9CF27" w:rsidR="007A046C" w:rsidRDefault="007A046C" w:rsidP="00201B9C">
      <w:pPr>
        <w:pStyle w:val="Titre4"/>
      </w:pPr>
      <w:bookmarkStart w:id="293" w:name="_Toc183624466"/>
      <w:r>
        <w:t>Foyer étudiant</w:t>
      </w:r>
      <w:bookmarkEnd w:id="293"/>
    </w:p>
    <w:p w14:paraId="0646AD66" w14:textId="709A7602" w:rsidR="00FE61BB" w:rsidRPr="001F31A0" w:rsidRDefault="00FE61BB" w:rsidP="00FE61BB">
      <w:pPr>
        <w:shd w:val="clear" w:color="auto" w:fill="F2F2F2" w:themeFill="background1" w:themeFillShade="F2"/>
        <w:spacing w:before="240" w:after="0"/>
        <w:rPr>
          <w:b/>
          <w:bCs/>
          <w:color w:val="31849B" w:themeColor="accent5" w:themeShade="BF"/>
        </w:rPr>
      </w:pPr>
      <w:r w:rsidRPr="007E140C">
        <w:rPr>
          <w:b/>
          <w:bCs/>
          <w:color w:val="31849B" w:themeColor="accent5" w:themeShade="BF"/>
        </w:rPr>
        <w:t>Activité :</w:t>
      </w:r>
    </w:p>
    <w:p w14:paraId="49974353" w14:textId="1770895C" w:rsidR="00FE61BB" w:rsidRDefault="00FE61BB" w:rsidP="00FE61BB">
      <w:r w:rsidRPr="00E55F3A">
        <w:rPr>
          <w:b/>
          <w:bCs/>
        </w:rPr>
        <w:t>Le foyer étudiant</w:t>
      </w:r>
      <w:r w:rsidRPr="00FE61BB">
        <w:t xml:space="preserve"> est un espace de vie favorisant la convivialité, le travail collaboratif et l’animation culturelle. Il offre des zones de détente avec canapés et fauteuils, un espace de travail modulable avec accès numérique, ainsi qu’un coin restauration équipé. Des événements tels que conférences, projections, concerts et ateliers y sont organisés, tandis que des animations comme des jeux, des débats et des clubs</w:t>
      </w:r>
      <w:r w:rsidR="003E6F8A">
        <w:t>. Il sera également constitué d’un espace ouvert et flexible pour permettre le travail des étudiants hors amplitude universitaire.</w:t>
      </w:r>
    </w:p>
    <w:p w14:paraId="4AFEAC01" w14:textId="77777777" w:rsidR="00FE61BB" w:rsidRPr="001F31A0" w:rsidRDefault="00FE61BB" w:rsidP="00FE61BB">
      <w:pPr>
        <w:shd w:val="clear" w:color="auto" w:fill="F2F2F2" w:themeFill="background1" w:themeFillShade="F2"/>
        <w:spacing w:before="240" w:after="0"/>
        <w:rPr>
          <w:b/>
          <w:bCs/>
          <w:color w:val="31849B" w:themeColor="accent5" w:themeShade="BF"/>
        </w:rPr>
      </w:pPr>
      <w:r w:rsidRPr="001F31A0">
        <w:rPr>
          <w:b/>
          <w:bCs/>
          <w:color w:val="31849B" w:themeColor="accent5" w:themeShade="BF"/>
        </w:rPr>
        <w:t>Modalités d’accès / principaux flux :</w:t>
      </w:r>
    </w:p>
    <w:p w14:paraId="1A8D483C" w14:textId="3F97B442" w:rsidR="00FE61BB" w:rsidRPr="00A318DF" w:rsidRDefault="001F77C6" w:rsidP="00FE61BB">
      <w:pPr>
        <w:snapToGrid w:val="0"/>
      </w:pPr>
      <w:r w:rsidRPr="00E55F3A">
        <w:rPr>
          <w:b/>
          <w:bCs/>
        </w:rPr>
        <w:t>Le foyer étudiant</w:t>
      </w:r>
      <w:r w:rsidRPr="001F77C6">
        <w:t xml:space="preserve"> est conçu pour fonctionner de manière indépendante, permettant aux étudiants de l’utiliser en dehors des horaires classiques des autres services du campus. </w:t>
      </w:r>
      <w:r w:rsidR="000B2C9A" w:rsidRPr="001F77C6">
        <w:t>Son</w:t>
      </w:r>
      <w:r w:rsidRPr="001F77C6">
        <w:t xml:space="preserve"> accès</w:t>
      </w:r>
      <w:r>
        <w:t xml:space="preserve"> est</w:t>
      </w:r>
      <w:r w:rsidRPr="001F77C6">
        <w:t xml:space="preserve"> direct depuis le hall de la maison de l’étudiant</w:t>
      </w:r>
      <w:r w:rsidR="000B2C9A">
        <w:t xml:space="preserve">. Il est positionné à </w:t>
      </w:r>
      <w:r w:rsidRPr="001F77C6">
        <w:t>sa proximité avec la salle polyvalente</w:t>
      </w:r>
      <w:r w:rsidR="000B2C9A">
        <w:t>.</w:t>
      </w:r>
    </w:p>
    <w:p w14:paraId="3918DE5E" w14:textId="77777777" w:rsidR="00FE61BB" w:rsidRPr="00504823" w:rsidRDefault="00FE61BB" w:rsidP="00FE61BB">
      <w:pPr>
        <w:shd w:val="clear" w:color="auto" w:fill="F2F2F2" w:themeFill="background1" w:themeFillShade="F2"/>
        <w:spacing w:before="240" w:after="0"/>
        <w:rPr>
          <w:b/>
          <w:bCs/>
          <w:color w:val="31849B" w:themeColor="accent5" w:themeShade="BF"/>
        </w:rPr>
      </w:pPr>
      <w:r w:rsidRPr="001F31A0">
        <w:rPr>
          <w:b/>
          <w:bCs/>
          <w:color w:val="31849B" w:themeColor="accent5" w:themeShade="BF"/>
        </w:rPr>
        <w:t>Principe d’aménagement / organisation des locaux </w:t>
      </w:r>
    </w:p>
    <w:p w14:paraId="2889007E" w14:textId="0C501F9F" w:rsidR="003E6F8A" w:rsidRPr="003E6F8A" w:rsidRDefault="003E6F8A" w:rsidP="003E6F8A">
      <w:r w:rsidRPr="003E6F8A">
        <w:t xml:space="preserve">L’aménagement </w:t>
      </w:r>
      <w:r>
        <w:t xml:space="preserve">du foyer étudiant </w:t>
      </w:r>
      <w:r w:rsidRPr="003E6F8A">
        <w:t xml:space="preserve">privilégie une atmosphère </w:t>
      </w:r>
      <w:r w:rsidRPr="003E6F8A">
        <w:rPr>
          <w:b/>
          <w:bCs/>
        </w:rPr>
        <w:t>accueillante et chaleureuse</w:t>
      </w:r>
      <w:r w:rsidRPr="003E6F8A">
        <w:t xml:space="preserve">. Cet espace, distinct du hall administratif, favorise les rencontres informelles et l’organisation d’événements. </w:t>
      </w:r>
    </w:p>
    <w:p w14:paraId="2AE4A6EF" w14:textId="571F3EDB" w:rsidR="003E6F8A" w:rsidRPr="003E6F8A" w:rsidRDefault="003E6F8A" w:rsidP="003E6F8A">
      <w:r w:rsidRPr="003E6F8A">
        <w:t xml:space="preserve">Le foyer est doté de </w:t>
      </w:r>
      <w:r w:rsidRPr="003E6F8A">
        <w:rPr>
          <w:b/>
          <w:bCs/>
        </w:rPr>
        <w:t>mobilier modulable</w:t>
      </w:r>
      <w:r w:rsidRPr="003E6F8A">
        <w:t xml:space="preserve"> pour s’adapter aux différents usages : espaces de détente avec canapés et fauteuils confortables, zones de travail équipées de tables et prises électriques, ainsi qu’un coin restauration avec </w:t>
      </w:r>
      <w:r>
        <w:t xml:space="preserve">cuisine, </w:t>
      </w:r>
      <w:r w:rsidRPr="003E6F8A">
        <w:t xml:space="preserve">distributeurs et micro-ondes. </w:t>
      </w:r>
    </w:p>
    <w:p w14:paraId="20E4EB67" w14:textId="7A190E52" w:rsidR="003E6F8A" w:rsidRDefault="003E6F8A" w:rsidP="003E6F8A">
      <w:r w:rsidRPr="003E6F8A">
        <w:t xml:space="preserve">Enfin, une attention particulière est portée à </w:t>
      </w:r>
      <w:r w:rsidRPr="003E6F8A">
        <w:rPr>
          <w:b/>
          <w:bCs/>
        </w:rPr>
        <w:t>l’éclairage naturel et à l’acoustique</w:t>
      </w:r>
      <w:r w:rsidRPr="003E6F8A">
        <w:t xml:space="preserve">, garantissant un cadre agréable aussi bien pour la détente que pour le travail collaboratif. Ce foyer constitue ainsi un véritable </w:t>
      </w:r>
      <w:r w:rsidRPr="00E55F3A">
        <w:t>lieu de vie</w:t>
      </w:r>
      <w:r>
        <w:t>.</w:t>
      </w:r>
    </w:p>
    <w:p w14:paraId="061C229E" w14:textId="2F1A457C" w:rsidR="00902D53" w:rsidRPr="00902D53" w:rsidRDefault="003E6F8A" w:rsidP="00E55F3A">
      <w:r w:rsidRPr="003E6F8A">
        <w:t xml:space="preserve">Le foyer étudiant </w:t>
      </w:r>
      <w:r w:rsidRPr="00A72AA4">
        <w:t xml:space="preserve">comprend </w:t>
      </w:r>
      <w:r w:rsidRPr="007E140C">
        <w:t xml:space="preserve">un </w:t>
      </w:r>
      <w:r w:rsidRPr="007E140C">
        <w:rPr>
          <w:b/>
          <w:bCs/>
        </w:rPr>
        <w:t xml:space="preserve">espace bureau sous forme de </w:t>
      </w:r>
      <w:proofErr w:type="spellStart"/>
      <w:r w:rsidRPr="007E140C">
        <w:rPr>
          <w:b/>
          <w:bCs/>
        </w:rPr>
        <w:t>flex</w:t>
      </w:r>
      <w:proofErr w:type="spellEnd"/>
      <w:r w:rsidRPr="007E140C">
        <w:rPr>
          <w:b/>
          <w:bCs/>
        </w:rPr>
        <w:t xml:space="preserve"> office</w:t>
      </w:r>
      <w:r w:rsidRPr="007E140C">
        <w:t xml:space="preserve"> conçu</w:t>
      </w:r>
      <w:r w:rsidRPr="003E6F8A">
        <w:t xml:space="preserve"> pour offrir un cadre de travail modulable et fonctionnel. Équipé de bureaux partagés, de postes informatiques, de prises électriques et d’une connexion Wi-Fi, il permet aussi bien le travail individuel que collaboratif. Son mobilier ergonomique et mobile optimise l’aménagement selon les besoins, facilitant les révisions, les travaux de groupe et les réunions informelles</w:t>
      </w:r>
    </w:p>
    <w:p w14:paraId="727F29E6" w14:textId="6848A725" w:rsidR="007A046C" w:rsidRDefault="007A046C" w:rsidP="00201B9C">
      <w:pPr>
        <w:pStyle w:val="Titre4"/>
      </w:pPr>
      <w:bookmarkStart w:id="294" w:name="_Toc183624467"/>
      <w:r>
        <w:lastRenderedPageBreak/>
        <w:t>Quartier de</w:t>
      </w:r>
      <w:r w:rsidR="00FC637D">
        <w:t xml:space="preserve"> création </w:t>
      </w:r>
      <w:bookmarkEnd w:id="294"/>
      <w:r w:rsidR="00E84AE1">
        <w:t xml:space="preserve">et </w:t>
      </w:r>
      <w:r w:rsidR="00FC637D">
        <w:t xml:space="preserve">de </w:t>
      </w:r>
      <w:r w:rsidR="00E84AE1">
        <w:t>solidarité</w:t>
      </w:r>
    </w:p>
    <w:p w14:paraId="6ACFDCD0" w14:textId="77777777" w:rsidR="000D6802" w:rsidRPr="001F31A0" w:rsidRDefault="000D6802" w:rsidP="000D6802">
      <w:pPr>
        <w:shd w:val="clear" w:color="auto" w:fill="F2F2F2" w:themeFill="background1" w:themeFillShade="F2"/>
        <w:spacing w:before="240" w:after="0"/>
        <w:rPr>
          <w:b/>
          <w:bCs/>
          <w:color w:val="31849B" w:themeColor="accent5" w:themeShade="BF"/>
        </w:rPr>
      </w:pPr>
      <w:r w:rsidRPr="007E140C">
        <w:rPr>
          <w:b/>
          <w:bCs/>
          <w:color w:val="31849B" w:themeColor="accent5" w:themeShade="BF"/>
        </w:rPr>
        <w:t>Activité :</w:t>
      </w:r>
    </w:p>
    <w:p w14:paraId="43571046" w14:textId="6E70CEA6" w:rsidR="000D6802" w:rsidRDefault="000D6802" w:rsidP="000D6802">
      <w:r>
        <w:t xml:space="preserve">Le quartier </w:t>
      </w:r>
      <w:r w:rsidR="00FF4646">
        <w:t>de création et de solidarité</w:t>
      </w:r>
      <w:r>
        <w:t xml:space="preserve"> sera composé principalement d’un studio de musique et espace de stockage dédié. Il </w:t>
      </w:r>
      <w:r w:rsidRPr="000D6802">
        <w:t>est conçu pour offrir un espace fonctionnel et acoustiquement adapté à la pratique musicale et à l'enregistrement tout en répondant aux besoins d’un environnement étudiant.</w:t>
      </w:r>
    </w:p>
    <w:p w14:paraId="7E1818E1" w14:textId="77777777" w:rsidR="000D6802" w:rsidRPr="001F31A0" w:rsidRDefault="000D6802" w:rsidP="000D6802">
      <w:pPr>
        <w:shd w:val="clear" w:color="auto" w:fill="F2F2F2" w:themeFill="background1" w:themeFillShade="F2"/>
        <w:spacing w:before="240" w:after="0"/>
        <w:rPr>
          <w:b/>
          <w:bCs/>
          <w:color w:val="31849B" w:themeColor="accent5" w:themeShade="BF"/>
        </w:rPr>
      </w:pPr>
      <w:r w:rsidRPr="001F31A0">
        <w:rPr>
          <w:b/>
          <w:bCs/>
          <w:color w:val="31849B" w:themeColor="accent5" w:themeShade="BF"/>
        </w:rPr>
        <w:t>Modalités d’accès / principaux flux :</w:t>
      </w:r>
    </w:p>
    <w:p w14:paraId="7D7F6C91" w14:textId="5AFBA306" w:rsidR="000D6802" w:rsidRDefault="000D6802" w:rsidP="000D6802">
      <w:pPr>
        <w:snapToGrid w:val="0"/>
      </w:pPr>
      <w:r w:rsidRPr="000D6802">
        <w:t xml:space="preserve">L’accès se fait par une porte sécurisée avec un </w:t>
      </w:r>
      <w:r w:rsidRPr="000D6802">
        <w:rPr>
          <w:b/>
          <w:bCs/>
        </w:rPr>
        <w:t>système de réservation</w:t>
      </w:r>
      <w:r w:rsidRPr="000D6802">
        <w:t xml:space="preserve"> pour garantir une utilisation organisée et éviter les chevauchements d’horaires entre les étudiants.</w:t>
      </w:r>
    </w:p>
    <w:p w14:paraId="562F3EA1" w14:textId="1B954A09" w:rsidR="000D6802" w:rsidRPr="00A318DF" w:rsidRDefault="000D6802" w:rsidP="000D6802">
      <w:pPr>
        <w:snapToGrid w:val="0"/>
      </w:pPr>
      <w:r w:rsidRPr="000D6802">
        <w:t xml:space="preserve">Le studio de musique est situé à proximité d’autres espaces communs de la maison d’étudiant, notamment le </w:t>
      </w:r>
      <w:r w:rsidRPr="000D6802">
        <w:rPr>
          <w:b/>
          <w:bCs/>
        </w:rPr>
        <w:t>foyer</w:t>
      </w:r>
      <w:r w:rsidRPr="000D6802">
        <w:t xml:space="preserve">, </w:t>
      </w:r>
      <w:r>
        <w:t xml:space="preserve">et </w:t>
      </w:r>
      <w:r w:rsidRPr="000D6802">
        <w:t xml:space="preserve">la </w:t>
      </w:r>
      <w:r w:rsidRPr="000D6802">
        <w:rPr>
          <w:b/>
          <w:bCs/>
        </w:rPr>
        <w:t>salle polyvalente</w:t>
      </w:r>
      <w:r>
        <w:rPr>
          <w:b/>
          <w:bCs/>
        </w:rPr>
        <w:t>.</w:t>
      </w:r>
    </w:p>
    <w:p w14:paraId="1C74E832" w14:textId="77777777" w:rsidR="000D6802" w:rsidRPr="00504823" w:rsidRDefault="000D6802" w:rsidP="000D6802">
      <w:pPr>
        <w:shd w:val="clear" w:color="auto" w:fill="F2F2F2" w:themeFill="background1" w:themeFillShade="F2"/>
        <w:spacing w:before="240" w:after="0"/>
        <w:rPr>
          <w:b/>
          <w:bCs/>
          <w:color w:val="31849B" w:themeColor="accent5" w:themeShade="BF"/>
        </w:rPr>
      </w:pPr>
      <w:r w:rsidRPr="001F31A0">
        <w:rPr>
          <w:b/>
          <w:bCs/>
          <w:color w:val="31849B" w:themeColor="accent5" w:themeShade="BF"/>
        </w:rPr>
        <w:t>Principe d’aménagement / organisation des locaux </w:t>
      </w:r>
    </w:p>
    <w:p w14:paraId="5CBD856A" w14:textId="46411E5E" w:rsidR="00CE3DBF" w:rsidRPr="007E140C" w:rsidRDefault="00A9546E" w:rsidP="00CE3DBF">
      <w:r w:rsidRPr="007E140C">
        <w:rPr>
          <w:b/>
          <w:bCs/>
        </w:rPr>
        <w:t>Le studio de musique</w:t>
      </w:r>
      <w:r w:rsidR="000D6802" w:rsidRPr="007E140C">
        <w:t xml:space="preserve"> sera configuré de façon modulable. Le </w:t>
      </w:r>
      <w:r w:rsidR="000D6802" w:rsidRPr="007E140C">
        <w:rPr>
          <w:b/>
          <w:bCs/>
        </w:rPr>
        <w:t>traitement acoustique</w:t>
      </w:r>
      <w:r w:rsidR="000D6802" w:rsidRPr="007E140C">
        <w:t xml:space="preserve"> </w:t>
      </w:r>
      <w:r w:rsidR="00CE3DBF" w:rsidRPr="007E140C">
        <w:t xml:space="preserve">doit être soigné </w:t>
      </w:r>
      <w:r w:rsidR="000D6802" w:rsidRPr="007E140C">
        <w:t xml:space="preserve">pour limiter les bruits extérieurs et contrôler les réverbérations internes. </w:t>
      </w:r>
    </w:p>
    <w:p w14:paraId="3E2A6056" w14:textId="09E9E05E" w:rsidR="00A9546E" w:rsidRPr="007E140C" w:rsidRDefault="00A9546E" w:rsidP="00CE3DBF">
      <w:r w:rsidRPr="007E140C">
        <w:t>Le mobilier du studio de musique est adapté aux besoins des utilisateurs, avec des chaises ergonomiques, des étagères de rangement pour le matériel et des tables de travail destinées aux équipements. L’éclairage modulable permet d’ajuster l’intensité lumineuse en fonction des activités, assurant ainsi à la fois confort visuel et conditions optimales pour la pratique musicale.</w:t>
      </w:r>
    </w:p>
    <w:p w14:paraId="2EA68835" w14:textId="7C211A55" w:rsidR="00A9546E" w:rsidRPr="00FF4646" w:rsidRDefault="00A9546E" w:rsidP="00CE3DBF">
      <w:r w:rsidRPr="007E140C">
        <w:t xml:space="preserve">Le studio de musique est équipé d’un espace de </w:t>
      </w:r>
      <w:r w:rsidRPr="007E140C">
        <w:rPr>
          <w:b/>
          <w:bCs/>
        </w:rPr>
        <w:t>stockage sécurisé</w:t>
      </w:r>
      <w:r w:rsidRPr="007E140C">
        <w:t xml:space="preserve"> permettant de ranger le matériel et les instruments. Une </w:t>
      </w:r>
      <w:r w:rsidRPr="007E140C">
        <w:rPr>
          <w:b/>
          <w:bCs/>
        </w:rPr>
        <w:t>armoire insonorisée</w:t>
      </w:r>
      <w:r w:rsidRPr="007E140C">
        <w:t xml:space="preserve"> est prévue pour les équipements sensibles comme les microphones, les casques et les interfaces audio. Des </w:t>
      </w:r>
      <w:r w:rsidRPr="007E140C">
        <w:rPr>
          <w:b/>
          <w:bCs/>
        </w:rPr>
        <w:t>étagères adaptées</w:t>
      </w:r>
      <w:r w:rsidRPr="007E140C">
        <w:t xml:space="preserve"> permettent d’organiser les partitions, câbles et accessoires, tandis que des </w:t>
      </w:r>
      <w:r w:rsidRPr="007E140C">
        <w:rPr>
          <w:b/>
          <w:bCs/>
        </w:rPr>
        <w:t>rangements spécifiques</w:t>
      </w:r>
      <w:r w:rsidRPr="007E140C">
        <w:t xml:space="preserve"> sont prévus pour les instruments volumineux tels que les guitares et la batterie électronique.</w:t>
      </w:r>
      <w:r w:rsidRPr="00FF4646">
        <w:t xml:space="preserve"> </w:t>
      </w:r>
    </w:p>
    <w:p w14:paraId="4B775459" w14:textId="40711C00" w:rsidR="00E84AE1" w:rsidRPr="00FF4646" w:rsidRDefault="00BA11A8" w:rsidP="00CE3DBF">
      <w:r w:rsidRPr="007E140C">
        <w:t xml:space="preserve">La </w:t>
      </w:r>
      <w:r w:rsidR="00E84AE1" w:rsidRPr="007E140C">
        <w:rPr>
          <w:b/>
          <w:bCs/>
        </w:rPr>
        <w:t>Ressourcerie</w:t>
      </w:r>
      <w:r w:rsidRPr="007E140C">
        <w:t xml:space="preserve"> vise à donner une seconde vie à des objets en bon état</w:t>
      </w:r>
      <w:r w:rsidR="00653B04" w:rsidRPr="007E140C">
        <w:t xml:space="preserve"> (petit mobilier, électroménager, livres…) qui ne servaient plus à leur </w:t>
      </w:r>
      <w:r w:rsidR="00FF4646" w:rsidRPr="007E140C">
        <w:t>propriétaire</w:t>
      </w:r>
      <w:r w:rsidR="00653B04" w:rsidRPr="007E140C">
        <w:t>. Une collecte de dons est réalisée pour être revendus à petit prix aux étudiants dans une optique de réemploi solidaire.</w:t>
      </w:r>
      <w:r w:rsidR="00FF4646">
        <w:t xml:space="preserve"> </w:t>
      </w:r>
      <w:r w:rsidR="00653B04" w:rsidRPr="00FF4646">
        <w:t>Un espace atelier avec un établi</w:t>
      </w:r>
      <w:r w:rsidR="000D768A" w:rsidRPr="007E140C">
        <w:t xml:space="preserve"> </w:t>
      </w:r>
      <w:r w:rsidR="00653B04" w:rsidRPr="00FF4646">
        <w:t xml:space="preserve">devra permettre de </w:t>
      </w:r>
      <w:r w:rsidR="0047707D" w:rsidRPr="007E140C">
        <w:t>petite réparation</w:t>
      </w:r>
      <w:r w:rsidR="00653B04" w:rsidRPr="00FF4646">
        <w:t xml:space="preserve"> ou de l’auto-fabrication.</w:t>
      </w:r>
    </w:p>
    <w:p w14:paraId="55DB29DE" w14:textId="77777777" w:rsidR="00BE2064" w:rsidRPr="000D6802" w:rsidRDefault="00BE2064" w:rsidP="00E55F3A"/>
    <w:p w14:paraId="34EFBFD3" w14:textId="4A945FFB" w:rsidR="007A046C" w:rsidRDefault="007A046C" w:rsidP="00201B9C">
      <w:pPr>
        <w:pStyle w:val="Titre4"/>
      </w:pPr>
      <w:bookmarkStart w:id="295" w:name="_Toc183624468"/>
      <w:r>
        <w:t xml:space="preserve">Erasmus </w:t>
      </w:r>
      <w:proofErr w:type="spellStart"/>
      <w:r>
        <w:t>mundus</w:t>
      </w:r>
      <w:bookmarkEnd w:id="295"/>
      <w:proofErr w:type="spellEnd"/>
    </w:p>
    <w:p w14:paraId="7C7916BE" w14:textId="77777777" w:rsidR="004E7579" w:rsidRPr="001F31A0" w:rsidRDefault="004E7579" w:rsidP="004E7579">
      <w:pPr>
        <w:shd w:val="clear" w:color="auto" w:fill="F2F2F2" w:themeFill="background1" w:themeFillShade="F2"/>
        <w:spacing w:before="240" w:after="0"/>
        <w:rPr>
          <w:b/>
          <w:bCs/>
          <w:color w:val="31849B" w:themeColor="accent5" w:themeShade="BF"/>
        </w:rPr>
      </w:pPr>
      <w:r w:rsidRPr="007E140C">
        <w:rPr>
          <w:b/>
          <w:bCs/>
          <w:color w:val="31849B" w:themeColor="accent5" w:themeShade="BF"/>
        </w:rPr>
        <w:t>Activité :</w:t>
      </w:r>
    </w:p>
    <w:p w14:paraId="056BD449" w14:textId="14C0FA78" w:rsidR="004E7579" w:rsidRPr="004E7579" w:rsidRDefault="004E7579" w:rsidP="004E7579">
      <w:r>
        <w:t>L’</w:t>
      </w:r>
      <w:r w:rsidRPr="004E7579">
        <w:t xml:space="preserve">activité </w:t>
      </w:r>
      <w:r>
        <w:t xml:space="preserve">de Erasmus </w:t>
      </w:r>
      <w:proofErr w:type="spellStart"/>
      <w:r>
        <w:t>Mundus</w:t>
      </w:r>
      <w:proofErr w:type="spellEnd"/>
      <w:r>
        <w:t xml:space="preserve"> </w:t>
      </w:r>
      <w:r w:rsidRPr="004E7579">
        <w:t>repose sur la gestion des échanges académiques, le suivi administratif des mobilités et l’accompagnement des étudiants internationaux.</w:t>
      </w:r>
    </w:p>
    <w:p w14:paraId="2A13CD56" w14:textId="77777777" w:rsidR="004E7579" w:rsidRPr="001F31A0" w:rsidRDefault="004E7579" w:rsidP="004E7579">
      <w:pPr>
        <w:shd w:val="clear" w:color="auto" w:fill="F2F2F2" w:themeFill="background1" w:themeFillShade="F2"/>
        <w:spacing w:before="240" w:after="0"/>
        <w:rPr>
          <w:b/>
          <w:bCs/>
          <w:color w:val="31849B" w:themeColor="accent5" w:themeShade="BF"/>
        </w:rPr>
      </w:pPr>
      <w:r w:rsidRPr="001F31A0">
        <w:rPr>
          <w:b/>
          <w:bCs/>
          <w:color w:val="31849B" w:themeColor="accent5" w:themeShade="BF"/>
        </w:rPr>
        <w:t>Modalités d’accès / principaux flux :</w:t>
      </w:r>
    </w:p>
    <w:p w14:paraId="0726EFD4" w14:textId="3D4CE81A" w:rsidR="001D7A42" w:rsidRPr="00A318DF" w:rsidRDefault="004E7579" w:rsidP="004E7579">
      <w:pPr>
        <w:snapToGrid w:val="0"/>
      </w:pPr>
      <w:r>
        <w:t xml:space="preserve">Les bureaux de Erasmus </w:t>
      </w:r>
      <w:proofErr w:type="spellStart"/>
      <w:r>
        <w:t>Mundus</w:t>
      </w:r>
      <w:proofErr w:type="spellEnd"/>
      <w:r w:rsidRPr="004E7579">
        <w:t xml:space="preserve"> sont </w:t>
      </w:r>
      <w:r w:rsidRPr="00FF4646">
        <w:t xml:space="preserve">situés </w:t>
      </w:r>
      <w:r w:rsidRPr="007E140C">
        <w:rPr>
          <w:b/>
          <w:bCs/>
        </w:rPr>
        <w:t>à proximité de la Direction des Relations Internationales (DRI)</w:t>
      </w:r>
      <w:r w:rsidRPr="007E140C">
        <w:t>,</w:t>
      </w:r>
      <w:r w:rsidRPr="004E7579">
        <w:t xml:space="preserve"> facilitant ainsi la coordination des actions et l’échange d’informations essentielles à la gestion des mobilités et des partenariats internationaux.</w:t>
      </w:r>
    </w:p>
    <w:p w14:paraId="355F56F9" w14:textId="77777777" w:rsidR="004E7579" w:rsidRPr="00504823" w:rsidRDefault="004E7579" w:rsidP="004E7579">
      <w:pPr>
        <w:shd w:val="clear" w:color="auto" w:fill="F2F2F2" w:themeFill="background1" w:themeFillShade="F2"/>
        <w:spacing w:before="240" w:after="0"/>
        <w:rPr>
          <w:b/>
          <w:bCs/>
          <w:color w:val="31849B" w:themeColor="accent5" w:themeShade="BF"/>
        </w:rPr>
      </w:pPr>
      <w:r w:rsidRPr="001F31A0">
        <w:rPr>
          <w:b/>
          <w:bCs/>
          <w:color w:val="31849B" w:themeColor="accent5" w:themeShade="BF"/>
        </w:rPr>
        <w:t>Principe d’aménagement / organisation des locaux </w:t>
      </w:r>
    </w:p>
    <w:p w14:paraId="76A256F1" w14:textId="2E30A566" w:rsidR="00141381" w:rsidRPr="007E140C" w:rsidRDefault="004E7579" w:rsidP="00BE15E9">
      <w:pPr>
        <w:snapToGrid w:val="0"/>
      </w:pPr>
      <w:r w:rsidRPr="007E140C">
        <w:t xml:space="preserve">L’espace dédié à </w:t>
      </w:r>
      <w:r w:rsidRPr="007E140C">
        <w:rPr>
          <w:b/>
          <w:bCs/>
        </w:rPr>
        <w:t xml:space="preserve">Erasmus </w:t>
      </w:r>
      <w:proofErr w:type="spellStart"/>
      <w:r w:rsidRPr="007E140C">
        <w:rPr>
          <w:b/>
          <w:bCs/>
        </w:rPr>
        <w:t>Mundus</w:t>
      </w:r>
      <w:proofErr w:type="spellEnd"/>
      <w:r w:rsidRPr="007E140C">
        <w:t xml:space="preserve"> comprend un </w:t>
      </w:r>
      <w:r w:rsidR="00141381" w:rsidRPr="007E140C">
        <w:t xml:space="preserve">open </w:t>
      </w:r>
      <w:proofErr w:type="spellStart"/>
      <w:r w:rsidR="00141381" w:rsidRPr="007E140C">
        <w:t>space</w:t>
      </w:r>
      <w:proofErr w:type="spellEnd"/>
      <w:r w:rsidR="00141381" w:rsidRPr="007E140C">
        <w:t xml:space="preserve"> pour 5 personnes (chargé de coordination et gestionnaires)</w:t>
      </w:r>
      <w:r w:rsidRPr="007E140C">
        <w:t xml:space="preserve"> assurant le suivi administratif des mobilités, la gestion des dossiers étudiants et la liaison avec les universités partenaires.</w:t>
      </w:r>
      <w:r w:rsidR="00E84AE1" w:rsidRPr="007E140C">
        <w:t xml:space="preserve"> </w:t>
      </w:r>
      <w:r w:rsidR="00141381" w:rsidRPr="007E140C">
        <w:t>Cet espace</w:t>
      </w:r>
      <w:r w:rsidR="00E84AE1" w:rsidRPr="007E140C">
        <w:t xml:space="preserve"> </w:t>
      </w:r>
      <w:r w:rsidR="00141381" w:rsidRPr="007E140C">
        <w:t>pourrait</w:t>
      </w:r>
      <w:r w:rsidR="00E84AE1" w:rsidRPr="007E140C">
        <w:t xml:space="preserve"> </w:t>
      </w:r>
      <w:r w:rsidR="00141381" w:rsidRPr="007E140C">
        <w:t>être mutualisés</w:t>
      </w:r>
      <w:r w:rsidR="00E84AE1" w:rsidRPr="007E140C">
        <w:t xml:space="preserve"> </w:t>
      </w:r>
      <w:r w:rsidR="00141381" w:rsidRPr="007E140C">
        <w:t>avec la DRI</w:t>
      </w:r>
    </w:p>
    <w:p w14:paraId="508CDDA7" w14:textId="54F6553B" w:rsidR="001023F4" w:rsidRPr="004E7579" w:rsidRDefault="00141381" w:rsidP="00E55F3A">
      <w:pPr>
        <w:snapToGrid w:val="0"/>
      </w:pPr>
      <w:r w:rsidRPr="007E140C">
        <w:t>Une salle de réunion de 4 personnes devra être aménagée à proximité.</w:t>
      </w:r>
    </w:p>
    <w:p w14:paraId="23722F92" w14:textId="0CC0F22E" w:rsidR="007A046C" w:rsidRDefault="007A046C" w:rsidP="00201B9C">
      <w:pPr>
        <w:pStyle w:val="Titre4"/>
      </w:pPr>
      <w:bookmarkStart w:id="296" w:name="_Toc183624469"/>
      <w:r>
        <w:lastRenderedPageBreak/>
        <w:t>Espace extérieurs</w:t>
      </w:r>
      <w:bookmarkEnd w:id="296"/>
    </w:p>
    <w:p w14:paraId="29E1D26D" w14:textId="77777777" w:rsidR="00BE15E9" w:rsidRPr="001F31A0" w:rsidRDefault="00BE15E9" w:rsidP="00BE15E9">
      <w:pPr>
        <w:shd w:val="clear" w:color="auto" w:fill="F2F2F2" w:themeFill="background1" w:themeFillShade="F2"/>
        <w:spacing w:before="240" w:after="0"/>
        <w:rPr>
          <w:b/>
          <w:bCs/>
          <w:color w:val="31849B" w:themeColor="accent5" w:themeShade="BF"/>
        </w:rPr>
      </w:pPr>
      <w:r w:rsidRPr="007E140C">
        <w:rPr>
          <w:b/>
          <w:bCs/>
          <w:color w:val="31849B" w:themeColor="accent5" w:themeShade="BF"/>
        </w:rPr>
        <w:t>Activité :</w:t>
      </w:r>
    </w:p>
    <w:p w14:paraId="57527B9C" w14:textId="0194D3AE" w:rsidR="00BE15E9" w:rsidRPr="004E7579" w:rsidRDefault="00BE15E9" w:rsidP="00BE15E9">
      <w:r w:rsidRPr="00BE15E9">
        <w:t>Ces espaces extérieurs prolongent l’activité du foyer étudiant en offrant un cadre ouvert et polyvalent, favorisant les échanges, la détente et la participation à des initiatives collectives.</w:t>
      </w:r>
    </w:p>
    <w:p w14:paraId="125CEB9D" w14:textId="77777777" w:rsidR="00BE15E9" w:rsidRPr="001F31A0" w:rsidRDefault="00BE15E9" w:rsidP="00BE15E9">
      <w:pPr>
        <w:shd w:val="clear" w:color="auto" w:fill="F2F2F2" w:themeFill="background1" w:themeFillShade="F2"/>
        <w:spacing w:before="240" w:after="0"/>
        <w:rPr>
          <w:b/>
          <w:bCs/>
          <w:color w:val="31849B" w:themeColor="accent5" w:themeShade="BF"/>
        </w:rPr>
      </w:pPr>
      <w:r w:rsidRPr="001F31A0">
        <w:rPr>
          <w:b/>
          <w:bCs/>
          <w:color w:val="31849B" w:themeColor="accent5" w:themeShade="BF"/>
        </w:rPr>
        <w:t>Modalités d’accès / principaux flux :</w:t>
      </w:r>
    </w:p>
    <w:p w14:paraId="11C794A5" w14:textId="14AB6D3E" w:rsidR="00BE15E9" w:rsidRPr="00A318DF" w:rsidRDefault="00BE15E9" w:rsidP="00BE15E9">
      <w:pPr>
        <w:snapToGrid w:val="0"/>
      </w:pPr>
      <w:r>
        <w:t>Les espaces extérieurs seront en lien direct avec le foyer étudiant.</w:t>
      </w:r>
    </w:p>
    <w:p w14:paraId="309E30AB" w14:textId="77777777" w:rsidR="00BE15E9" w:rsidRPr="00504823" w:rsidRDefault="00BE15E9" w:rsidP="00BE15E9">
      <w:pPr>
        <w:shd w:val="clear" w:color="auto" w:fill="F2F2F2" w:themeFill="background1" w:themeFillShade="F2"/>
        <w:spacing w:before="240" w:after="0"/>
        <w:rPr>
          <w:b/>
          <w:bCs/>
          <w:color w:val="31849B" w:themeColor="accent5" w:themeShade="BF"/>
        </w:rPr>
      </w:pPr>
      <w:r w:rsidRPr="001F31A0">
        <w:rPr>
          <w:b/>
          <w:bCs/>
          <w:color w:val="31849B" w:themeColor="accent5" w:themeShade="BF"/>
        </w:rPr>
        <w:t>Principe d’aménagement / organisation des locaux </w:t>
      </w:r>
    </w:p>
    <w:p w14:paraId="6C898D78" w14:textId="7E9C9E9C" w:rsidR="00BE15E9" w:rsidRPr="00E33A05" w:rsidRDefault="00BE15E9" w:rsidP="00E55F3A">
      <w:pPr>
        <w:pStyle w:val="NormalWeb"/>
        <w:spacing w:line="276" w:lineRule="auto"/>
        <w:jc w:val="both"/>
        <w:rPr>
          <w:rFonts w:ascii="Myriad Pro" w:hAnsi="Myriad Pro"/>
          <w:color w:val="000000"/>
          <w:sz w:val="20"/>
        </w:rPr>
      </w:pPr>
      <w:r w:rsidRPr="00E55F3A">
        <w:rPr>
          <w:rFonts w:ascii="Myriad Pro" w:hAnsi="Myriad Pro"/>
          <w:color w:val="000000"/>
          <w:sz w:val="20"/>
        </w:rPr>
        <w:t xml:space="preserve">Les espaces extérieurs de la maison de l’étudiant, </w:t>
      </w:r>
      <w:r w:rsidRPr="00E33A05">
        <w:rPr>
          <w:rFonts w:ascii="Myriad Pro" w:hAnsi="Myriad Pro"/>
          <w:color w:val="000000"/>
          <w:sz w:val="20"/>
        </w:rPr>
        <w:t>composés, d’une terrasse</w:t>
      </w:r>
      <w:r w:rsidR="001948A2" w:rsidRPr="00E33A05">
        <w:rPr>
          <w:rFonts w:ascii="Myriad Pro" w:hAnsi="Myriad Pro"/>
          <w:color w:val="000000"/>
          <w:sz w:val="20"/>
        </w:rPr>
        <w:t xml:space="preserve"> équipée pour aménager des tables pour pouvoir se restaurer, et</w:t>
      </w:r>
      <w:r w:rsidRPr="00E33A05">
        <w:rPr>
          <w:rFonts w:ascii="Myriad Pro" w:hAnsi="Myriad Pro"/>
          <w:color w:val="000000"/>
          <w:sz w:val="20"/>
        </w:rPr>
        <w:t xml:space="preserve"> d’un jardin partagé</w:t>
      </w:r>
      <w:r w:rsidR="00AC7C7E" w:rsidRPr="007E140C">
        <w:rPr>
          <w:rFonts w:ascii="Myriad Pro" w:hAnsi="Myriad Pro"/>
          <w:color w:val="000000"/>
          <w:sz w:val="20"/>
        </w:rPr>
        <w:t xml:space="preserve"> </w:t>
      </w:r>
      <w:r w:rsidR="001948A2" w:rsidRPr="00E33A05">
        <w:rPr>
          <w:rFonts w:ascii="Myriad Pro" w:hAnsi="Myriad Pro"/>
          <w:color w:val="000000"/>
          <w:sz w:val="20"/>
        </w:rPr>
        <w:t xml:space="preserve">(type </w:t>
      </w:r>
      <w:r w:rsidR="001D7A42" w:rsidRPr="00E33A05">
        <w:rPr>
          <w:rFonts w:ascii="Myriad Pro" w:hAnsi="Myriad Pro"/>
          <w:color w:val="000000"/>
          <w:sz w:val="20"/>
        </w:rPr>
        <w:t>potager)</w:t>
      </w:r>
      <w:r w:rsidR="001948A2" w:rsidRPr="00E33A05">
        <w:rPr>
          <w:rFonts w:ascii="Myriad Pro" w:hAnsi="Myriad Pro"/>
          <w:color w:val="000000"/>
          <w:sz w:val="20"/>
        </w:rPr>
        <w:t>.</w:t>
      </w:r>
      <w:r w:rsidRPr="00E33A05">
        <w:rPr>
          <w:rFonts w:ascii="Myriad Pro" w:hAnsi="Myriad Pro"/>
          <w:color w:val="000000"/>
          <w:sz w:val="20"/>
        </w:rPr>
        <w:t xml:space="preserve"> </w:t>
      </w:r>
      <w:r w:rsidR="001948A2" w:rsidRPr="00E33A05">
        <w:rPr>
          <w:rFonts w:ascii="Myriad Pro" w:hAnsi="Myriad Pro"/>
          <w:color w:val="000000"/>
          <w:sz w:val="20"/>
        </w:rPr>
        <w:t xml:space="preserve">Les espaces extérieurs </w:t>
      </w:r>
      <w:r w:rsidRPr="00E33A05">
        <w:rPr>
          <w:rFonts w:ascii="Myriad Pro" w:hAnsi="Myriad Pro"/>
          <w:color w:val="000000"/>
          <w:sz w:val="20"/>
        </w:rPr>
        <w:t>constituent un prolongement naturel du foyer étudiant.</w:t>
      </w:r>
    </w:p>
    <w:p w14:paraId="7405231C" w14:textId="7D9CC54A" w:rsidR="00BE15E9" w:rsidRDefault="00AC7C7E">
      <w:pPr>
        <w:pStyle w:val="NormalWeb"/>
        <w:spacing w:line="276" w:lineRule="auto"/>
        <w:jc w:val="both"/>
        <w:rPr>
          <w:rFonts w:ascii="Myriad Pro" w:hAnsi="Myriad Pro"/>
          <w:color w:val="000000"/>
          <w:sz w:val="20"/>
        </w:rPr>
      </w:pPr>
      <w:r w:rsidRPr="00E33A05">
        <w:rPr>
          <w:rStyle w:val="Marquedecommentaire"/>
          <w:rFonts w:ascii="Verdana" w:hAnsi="Verdana"/>
        </w:rPr>
        <w:commentReference w:id="297"/>
      </w:r>
      <w:r w:rsidRPr="007E140C">
        <w:rPr>
          <w:rFonts w:ascii="Myriad Pro" w:hAnsi="Myriad Pro"/>
          <w:color w:val="000000"/>
          <w:sz w:val="20"/>
        </w:rPr>
        <w:t>L</w:t>
      </w:r>
      <w:r w:rsidR="00BE15E9" w:rsidRPr="00E33A05">
        <w:rPr>
          <w:rFonts w:ascii="Myriad Pro" w:hAnsi="Myriad Pro"/>
          <w:color w:val="000000"/>
          <w:sz w:val="20"/>
        </w:rPr>
        <w:t xml:space="preserve">a terrasse aménagée avec du mobilier </w:t>
      </w:r>
      <w:r w:rsidR="001D7A42">
        <w:rPr>
          <w:rFonts w:ascii="Myriad Pro" w:hAnsi="Myriad Pro"/>
          <w:color w:val="000000"/>
          <w:sz w:val="20"/>
        </w:rPr>
        <w:t xml:space="preserve">et </w:t>
      </w:r>
      <w:proofErr w:type="gramStart"/>
      <w:r w:rsidR="001D7A42">
        <w:rPr>
          <w:rFonts w:ascii="Myriad Pro" w:hAnsi="Myriad Pro"/>
          <w:color w:val="000000"/>
          <w:sz w:val="20"/>
        </w:rPr>
        <w:t xml:space="preserve">des gradins </w:t>
      </w:r>
      <w:r w:rsidR="00BE15E9" w:rsidRPr="00E33A05">
        <w:rPr>
          <w:rFonts w:ascii="Myriad Pro" w:hAnsi="Myriad Pro"/>
          <w:color w:val="000000"/>
          <w:sz w:val="20"/>
        </w:rPr>
        <w:t>extérieur</w:t>
      </w:r>
      <w:proofErr w:type="gramEnd"/>
      <w:r w:rsidR="001D7A42">
        <w:rPr>
          <w:rFonts w:ascii="Myriad Pro" w:hAnsi="Myriad Pro"/>
          <w:color w:val="000000"/>
          <w:sz w:val="20"/>
        </w:rPr>
        <w:t xml:space="preserve"> </w:t>
      </w:r>
      <w:r w:rsidR="00BE15E9" w:rsidRPr="00E33A05">
        <w:rPr>
          <w:rFonts w:ascii="Myriad Pro" w:hAnsi="Myriad Pro"/>
          <w:color w:val="000000"/>
          <w:sz w:val="20"/>
        </w:rPr>
        <w:t>permet</w:t>
      </w:r>
      <w:r w:rsidR="001D7A42">
        <w:rPr>
          <w:rFonts w:ascii="Myriad Pro" w:hAnsi="Myriad Pro"/>
          <w:color w:val="000000"/>
          <w:sz w:val="20"/>
        </w:rPr>
        <w:t>tent</w:t>
      </w:r>
      <w:r w:rsidR="00BE15E9" w:rsidRPr="00E33A05">
        <w:rPr>
          <w:rFonts w:ascii="Myriad Pro" w:hAnsi="Myriad Pro"/>
          <w:color w:val="000000"/>
          <w:sz w:val="20"/>
        </w:rPr>
        <w:t xml:space="preserve"> de se retrouver, d’étudier ou de se restaurer en plein air, prolongeant ainsi les espaces de convivialité du foyer. Enfin, le jardin partagé, conçu comme un espace collaboratif, encourage les initiatives étudiantes autour du jardinage.</w:t>
      </w:r>
      <w:r w:rsidR="00BE15E9">
        <w:rPr>
          <w:rFonts w:ascii="Myriad Pro" w:hAnsi="Myriad Pro"/>
          <w:color w:val="000000"/>
          <w:sz w:val="20"/>
        </w:rPr>
        <w:t xml:space="preserve"> </w:t>
      </w:r>
    </w:p>
    <w:p w14:paraId="3D95DA7D" w14:textId="5BA309B1" w:rsidR="004622BB" w:rsidRDefault="00D56A02" w:rsidP="007E140C">
      <w:r w:rsidRPr="00D56A02">
        <w:t xml:space="preserve">Un </w:t>
      </w:r>
      <w:r w:rsidRPr="00D56A02">
        <w:rPr>
          <w:b/>
          <w:bCs/>
        </w:rPr>
        <w:t>boulodrome</w:t>
      </w:r>
      <w:r w:rsidRPr="00D56A02">
        <w:t xml:space="preserve"> sera prévu dans les espaces extérieurs afin d'offrir un lieu de convivialité et de pratique de la pétanque. Aménagé avec des terrains stabilisés, des assises et des zones ombragées</w:t>
      </w:r>
      <w:r w:rsidR="00733E54">
        <w:t xml:space="preserve">. </w:t>
      </w:r>
      <w:r w:rsidR="00733E54" w:rsidRPr="00733E54">
        <w:t>Un éclairage peut être prévu pour une utilisation en soirée, et un local technique ou un abri peut compléter l’ensemble pour le rangement du matériel et l’organisation d’événements.</w:t>
      </w:r>
      <w:r w:rsidR="00E33A05" w:rsidRPr="00BE15E9" w:rsidDel="00E33A05">
        <w:t xml:space="preserve"> </w:t>
      </w:r>
      <w:bookmarkStart w:id="298" w:name="_Toc183624470"/>
      <w:bookmarkStart w:id="299" w:name="_Toc183624473"/>
      <w:bookmarkStart w:id="300" w:name="_Toc183624474"/>
      <w:bookmarkStart w:id="301" w:name="_Toc183624476"/>
      <w:bookmarkStart w:id="302" w:name="_Toc183624477"/>
      <w:bookmarkStart w:id="303" w:name="_Toc183624478"/>
      <w:bookmarkStart w:id="304" w:name="_Toc183624479"/>
      <w:bookmarkStart w:id="305" w:name="_Toc183624482"/>
      <w:bookmarkStart w:id="306" w:name="_Toc183624485"/>
      <w:bookmarkStart w:id="307" w:name="_Toc183624487"/>
      <w:bookmarkStart w:id="308" w:name="_Toc183624489"/>
      <w:bookmarkStart w:id="309" w:name="_Toc183624491"/>
      <w:bookmarkStart w:id="310" w:name="_Toc183624493"/>
      <w:bookmarkStart w:id="311" w:name="_Toc183624496"/>
      <w:bookmarkStart w:id="312" w:name="_Toc183624503"/>
      <w:bookmarkStart w:id="313" w:name="_Toc183624504"/>
      <w:bookmarkStart w:id="314" w:name="_Toc183624506"/>
      <w:bookmarkStart w:id="315" w:name="_Toc183624508"/>
      <w:bookmarkStart w:id="316" w:name="_Toc183624511"/>
      <w:bookmarkStart w:id="317" w:name="_Toc183624513"/>
      <w:bookmarkEnd w:id="218"/>
      <w:bookmarkEnd w:id="250"/>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commentRangeStart w:id="318"/>
      <w:commentRangeEnd w:id="318"/>
    </w:p>
    <w:p w14:paraId="763C89C6" w14:textId="77777777" w:rsidR="004F5BAE" w:rsidRPr="004F5BAE" w:rsidRDefault="004F5BAE" w:rsidP="004F5BAE"/>
    <w:p w14:paraId="0CAFF823" w14:textId="77777777" w:rsidR="004F5BAE" w:rsidRPr="004F5BAE" w:rsidRDefault="004F5BAE" w:rsidP="004F5BAE"/>
    <w:p w14:paraId="02F1E989" w14:textId="77777777" w:rsidR="004F5BAE" w:rsidRPr="004F5BAE" w:rsidRDefault="004F5BAE" w:rsidP="004F5BAE"/>
    <w:p w14:paraId="270A699A" w14:textId="77777777" w:rsidR="004F5BAE" w:rsidRPr="004F5BAE" w:rsidRDefault="004F5BAE" w:rsidP="004F5BAE"/>
    <w:p w14:paraId="7942C442" w14:textId="77777777" w:rsidR="004F5BAE" w:rsidRPr="004F5BAE" w:rsidRDefault="004F5BAE" w:rsidP="004F5BAE"/>
    <w:p w14:paraId="14007299" w14:textId="77777777" w:rsidR="004F5BAE" w:rsidRPr="004F5BAE" w:rsidRDefault="004F5BAE" w:rsidP="004F5BAE"/>
    <w:p w14:paraId="5AE807E6" w14:textId="77777777" w:rsidR="004F5BAE" w:rsidRPr="004F5BAE" w:rsidRDefault="004F5BAE" w:rsidP="004F5BAE"/>
    <w:p w14:paraId="6B0379D2" w14:textId="77777777" w:rsidR="004F5BAE" w:rsidRPr="004F5BAE" w:rsidRDefault="004F5BAE" w:rsidP="004F5BAE"/>
    <w:p w14:paraId="7103CE12" w14:textId="77777777" w:rsidR="004F5BAE" w:rsidRPr="004F5BAE" w:rsidRDefault="004F5BAE" w:rsidP="004F5BAE"/>
    <w:p w14:paraId="7E425676" w14:textId="77777777" w:rsidR="004F5BAE" w:rsidRPr="004F5BAE" w:rsidRDefault="004F5BAE" w:rsidP="004F5BAE"/>
    <w:p w14:paraId="47B74963" w14:textId="77777777" w:rsidR="004F5BAE" w:rsidRPr="004F5BAE" w:rsidRDefault="004F5BAE" w:rsidP="004F5BAE"/>
    <w:p w14:paraId="28F89DE1" w14:textId="77777777" w:rsidR="004F5BAE" w:rsidRPr="004F5BAE" w:rsidRDefault="004F5BAE" w:rsidP="004F5BAE"/>
    <w:p w14:paraId="3A07071C" w14:textId="77777777" w:rsidR="004F5BAE" w:rsidRPr="004F5BAE" w:rsidRDefault="004F5BAE" w:rsidP="004F5BAE"/>
    <w:p w14:paraId="6E3ADC57" w14:textId="77777777" w:rsidR="004F5BAE" w:rsidRPr="004F5BAE" w:rsidRDefault="004F5BAE" w:rsidP="004F5BAE"/>
    <w:p w14:paraId="740A49D8" w14:textId="77777777" w:rsidR="004F5BAE" w:rsidRPr="004F5BAE" w:rsidRDefault="004F5BAE" w:rsidP="004F5BAE"/>
    <w:p w14:paraId="6118349B" w14:textId="77777777" w:rsidR="004F5BAE" w:rsidRPr="004F5BAE" w:rsidRDefault="004F5BAE" w:rsidP="004F5BAE"/>
    <w:p w14:paraId="3CE3096E" w14:textId="77777777" w:rsidR="004F5BAE" w:rsidRPr="004F5BAE" w:rsidRDefault="004F5BAE" w:rsidP="004F5BAE"/>
    <w:p w14:paraId="6EFFE2AE" w14:textId="77777777" w:rsidR="004F5BAE" w:rsidRDefault="004F5BAE" w:rsidP="004F5BAE"/>
    <w:p w14:paraId="73E30D40" w14:textId="77777777" w:rsidR="004F5BAE" w:rsidRDefault="004F5BAE" w:rsidP="004F5BAE"/>
    <w:p w14:paraId="1E9558B7" w14:textId="73B97669" w:rsidR="004F5BAE" w:rsidRPr="004F5BAE" w:rsidRDefault="004F5BAE" w:rsidP="000035D4">
      <w:pPr>
        <w:tabs>
          <w:tab w:val="left" w:pos="4041"/>
        </w:tabs>
      </w:pPr>
      <w:r>
        <w:lastRenderedPageBreak/>
        <w:tab/>
      </w:r>
    </w:p>
    <w:sectPr w:rsidR="004F5BAE" w:rsidRPr="004F5BAE" w:rsidSect="00AC4DF0">
      <w:headerReference w:type="even" r:id="rId68"/>
      <w:headerReference w:type="default" r:id="rId69"/>
      <w:headerReference w:type="first" r:id="rId70"/>
      <w:pgSz w:w="11907" w:h="16840" w:code="9"/>
      <w:pgMar w:top="1418" w:right="1418" w:bottom="1418" w:left="1418" w:header="709" w:footer="567"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22" w:author="MAZOUZ Sabrina" w:date="2025-06-18T16:34:00Z" w:initials="SM">
    <w:p w14:paraId="772313CD" w14:textId="77777777" w:rsidR="00E13121" w:rsidRDefault="00E13121" w:rsidP="00E13121">
      <w:pPr>
        <w:pStyle w:val="Commentaire"/>
      </w:pPr>
      <w:r>
        <w:rPr>
          <w:rStyle w:val="Marquedecommentaire"/>
        </w:rPr>
        <w:annotationRef/>
      </w:r>
      <w:r>
        <w:t>J’ai ajouté le projet de faisabilité comme donnée indicative</w:t>
      </w:r>
    </w:p>
  </w:comment>
  <w:comment w:id="279" w:author="GUELLIL Sofia" w:date="2025-02-04T10:02:00Z" w:initials="SG">
    <w:p w14:paraId="411BA14D" w14:textId="20D6EE93" w:rsidR="00201B9C" w:rsidRDefault="00201B9C" w:rsidP="001D4CEB">
      <w:pPr>
        <w:pStyle w:val="Commentaire"/>
      </w:pPr>
      <w:r>
        <w:rPr>
          <w:rStyle w:val="Marquedecommentaire"/>
        </w:rPr>
        <w:annotationRef/>
      </w:r>
      <w:r>
        <w:t>Est ce qu’il faut prévoir des douches?</w:t>
      </w:r>
    </w:p>
  </w:comment>
  <w:comment w:id="280" w:author="MASCRET Nicolas" w:date="2025-05-22T15:18:00Z" w:initials="NM">
    <w:p w14:paraId="7CDFC973" w14:textId="77777777" w:rsidR="00201B9C" w:rsidRDefault="00201B9C" w:rsidP="00A841E3">
      <w:pPr>
        <w:jc w:val="left"/>
      </w:pPr>
      <w:r>
        <w:rPr>
          <w:rStyle w:val="Marquedecommentaire"/>
        </w:rPr>
        <w:annotationRef/>
      </w:r>
      <w:r>
        <w:rPr>
          <w:rFonts w:ascii="Verdana" w:hAnsi="Verdana"/>
          <w:szCs w:val="20"/>
        </w:rPr>
        <w:t>Dans le mesure du possible, ce serait une très bonne idée</w:t>
      </w:r>
    </w:p>
  </w:comment>
  <w:comment w:id="281" w:author="MAZOUZ Sabrina" w:date="2025-06-18T15:59:00Z" w:initials="SM">
    <w:p w14:paraId="1291E46E" w14:textId="77777777" w:rsidR="006C2DFB" w:rsidRDefault="006C2DFB" w:rsidP="006C2DFB">
      <w:pPr>
        <w:pStyle w:val="Commentaire"/>
      </w:pPr>
      <w:r>
        <w:rPr>
          <w:rStyle w:val="Marquedecommentaire"/>
        </w:rPr>
        <w:annotationRef/>
      </w:r>
      <w:r>
        <w:t>J’ai ajouté une phrase pour vous laisser le choix en phase études.</w:t>
      </w:r>
    </w:p>
  </w:comment>
  <w:comment w:id="297" w:author="MAZOUZ Sabrina" w:date="2025-06-18T12:41:00Z" w:initials="SM">
    <w:p w14:paraId="3FAB1A93" w14:textId="77777777" w:rsidR="006C2DFB" w:rsidRDefault="00AC7C7E" w:rsidP="006C2DFB">
      <w:pPr>
        <w:pStyle w:val="Commentaire"/>
      </w:pPr>
      <w:r>
        <w:rPr>
          <w:rStyle w:val="Marquedecommentaire"/>
        </w:rPr>
        <w:annotationRef/>
      </w:r>
      <w:r w:rsidR="006C2DFB">
        <w:t xml:space="preserve">Lors de notre dernier échange vous souhaitiez supprimer le teqball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72313CD" w15:done="0"/>
  <w15:commentEx w15:paraId="411BA14D" w15:done="0"/>
  <w15:commentEx w15:paraId="7CDFC973" w15:paraIdParent="411BA14D" w15:done="0"/>
  <w15:commentEx w15:paraId="1291E46E" w15:paraIdParent="411BA14D" w15:done="0"/>
  <w15:commentEx w15:paraId="3FAB1A9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B12758E" w16cex:dateUtc="2025-05-22T13:15:00Z"/>
  <w16cex:commentExtensible w16cex:durableId="7564F046" w16cex:dateUtc="2025-06-18T14:34:00Z"/>
  <w16cex:commentExtensible w16cex:durableId="7B29DB50" w16cex:dateUtc="2025-02-04T09:02:00Z"/>
  <w16cex:commentExtensible w16cex:durableId="64555888" w16cex:dateUtc="2025-05-22T13:18:00Z"/>
  <w16cex:commentExtensible w16cex:durableId="479A6119" w16cex:dateUtc="2025-06-18T13:59:00Z"/>
  <w16cex:commentExtensible w16cex:durableId="6059A414" w16cex:dateUtc="2025-06-18T10:41:00Z"/>
  <w16cex:commentExtensible w16cex:durableId="7B49EE8D" w16cex:dateUtc="2025-06-18T10: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72313CD" w16cid:durableId="7564F046"/>
  <w16cid:commentId w16cid:paraId="411BA14D" w16cid:durableId="7B29DB50"/>
  <w16cid:commentId w16cid:paraId="7CDFC973" w16cid:durableId="64555888"/>
  <w16cid:commentId w16cid:paraId="1291E46E" w16cid:durableId="479A611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6F3AF2" w14:textId="77777777" w:rsidR="008A55E3" w:rsidRDefault="008A55E3" w:rsidP="00E90842">
      <w:r>
        <w:separator/>
      </w:r>
    </w:p>
    <w:p w14:paraId="77353957" w14:textId="77777777" w:rsidR="008A55E3" w:rsidRDefault="008A55E3" w:rsidP="00E90842"/>
  </w:endnote>
  <w:endnote w:type="continuationSeparator" w:id="0">
    <w:p w14:paraId="3C0C7A90" w14:textId="77777777" w:rsidR="008A55E3" w:rsidRDefault="008A55E3" w:rsidP="00E90842">
      <w:r>
        <w:continuationSeparator/>
      </w:r>
    </w:p>
    <w:p w14:paraId="45C6CC11" w14:textId="77777777" w:rsidR="008A55E3" w:rsidRDefault="008A55E3" w:rsidP="00E908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yriad Pro">
    <w:altName w:val="Corbel"/>
    <w:panose1 w:val="00000000000000000000"/>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Arial Gras">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D035D0" w14:textId="6755457F" w:rsidR="00201B9C" w:rsidRPr="00502C87" w:rsidRDefault="00201B9C" w:rsidP="00502C87">
    <w:r>
      <w:t>AMU – création de la Maison de l’Etudiant dans le bâtiment administratif du campus Etoile sur le site Saint Jérôme</w:t>
    </w:r>
  </w:p>
  <w:p w14:paraId="6A5DDF69" w14:textId="18B7A66B" w:rsidR="00201B9C" w:rsidRDefault="00201B9C" w:rsidP="007218CA">
    <w:pPr>
      <w:pStyle w:val="Pieddepage"/>
      <w:jc w:val="center"/>
    </w:pPr>
    <w:r>
      <w:t xml:space="preserve">Programme fonctionnel – </w:t>
    </w:r>
    <w:r w:rsidR="001D7A42">
      <w:t xml:space="preserve">Juin </w:t>
    </w:r>
    <w:r>
      <w:t>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1E3299" w14:textId="77777777" w:rsidR="008A55E3" w:rsidRDefault="008A55E3" w:rsidP="00E90842">
      <w:r>
        <w:separator/>
      </w:r>
    </w:p>
    <w:p w14:paraId="5787E0A3" w14:textId="77777777" w:rsidR="008A55E3" w:rsidRDefault="008A55E3" w:rsidP="00E90842"/>
  </w:footnote>
  <w:footnote w:type="continuationSeparator" w:id="0">
    <w:p w14:paraId="2AC52F2A" w14:textId="77777777" w:rsidR="008A55E3" w:rsidRDefault="008A55E3" w:rsidP="00E90842">
      <w:r>
        <w:continuationSeparator/>
      </w:r>
    </w:p>
    <w:p w14:paraId="69AF254A" w14:textId="77777777" w:rsidR="008A55E3" w:rsidRDefault="008A55E3" w:rsidP="00E9084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C625DF" w14:textId="5FB55DA9" w:rsidR="00201B9C" w:rsidRPr="00602F4C" w:rsidRDefault="00201B9C" w:rsidP="00EC5A5C">
    <w:pPr>
      <w:jc w:val="right"/>
      <w:rPr>
        <w:color w:val="84AFBE"/>
      </w:rPr>
    </w:pPr>
    <w:r w:rsidRPr="00EC5A5C">
      <w:rPr>
        <w:noProof/>
        <w:color w:val="auto"/>
        <w:sz w:val="18"/>
      </w:rPr>
      <w:drawing>
        <wp:anchor distT="0" distB="0" distL="114300" distR="114300" simplePos="0" relativeHeight="251665408" behindDoc="1" locked="0" layoutInCell="1" allowOverlap="1" wp14:anchorId="18A204E3" wp14:editId="1AA24738">
          <wp:simplePos x="0" y="0"/>
          <wp:positionH relativeFrom="column">
            <wp:posOffset>-6985</wp:posOffset>
          </wp:positionH>
          <wp:positionV relativeFrom="paragraph">
            <wp:posOffset>-234950</wp:posOffset>
          </wp:positionV>
          <wp:extent cx="685165" cy="433070"/>
          <wp:effectExtent l="0" t="0" r="635" b="5080"/>
          <wp:wrapThrough wrapText="bothSides">
            <wp:wrapPolygon edited="0">
              <wp:start x="0" y="0"/>
              <wp:lineTo x="0" y="15202"/>
              <wp:lineTo x="8408" y="15202"/>
              <wp:lineTo x="10810" y="20903"/>
              <wp:lineTo x="11411" y="20903"/>
              <wp:lineTo x="20419" y="20903"/>
              <wp:lineTo x="21019" y="20903"/>
              <wp:lineTo x="21019" y="1900"/>
              <wp:lineTo x="1802" y="0"/>
              <wp:lineTo x="0" y="0"/>
            </wp:wrapPolygon>
          </wp:wrapThrough>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leConseil_Egis_cmjn_sans_opacite.png"/>
                  <pic:cNvPicPr/>
                </pic:nvPicPr>
                <pic:blipFill>
                  <a:blip r:embed="rId1">
                    <a:extLst>
                      <a:ext uri="{28A0092B-C50C-407E-A947-70E740481C1C}">
                        <a14:useLocalDpi xmlns:a14="http://schemas.microsoft.com/office/drawing/2010/main" val="0"/>
                      </a:ext>
                    </a:extLst>
                  </a:blip>
                  <a:stretch>
                    <a:fillRect/>
                  </a:stretch>
                </pic:blipFill>
                <pic:spPr>
                  <a:xfrm>
                    <a:off x="0" y="0"/>
                    <a:ext cx="685165" cy="433070"/>
                  </a:xfrm>
                  <a:prstGeom prst="rect">
                    <a:avLst/>
                  </a:prstGeom>
                </pic:spPr>
              </pic:pic>
            </a:graphicData>
          </a:graphic>
          <wp14:sizeRelH relativeFrom="page">
            <wp14:pctWidth>0</wp14:pctWidth>
          </wp14:sizeRelH>
          <wp14:sizeRelV relativeFrom="page">
            <wp14:pctHeight>0</wp14:pctHeight>
          </wp14:sizeRelV>
        </wp:anchor>
      </w:drawing>
    </w:r>
    <w:r w:rsidRPr="00EC5A5C">
      <w:rPr>
        <w:color w:val="auto"/>
        <w:sz w:val="18"/>
      </w:rPr>
      <w:t xml:space="preserve">- </w:t>
    </w:r>
    <w:r w:rsidRPr="00EC5A5C">
      <w:rPr>
        <w:color w:val="auto"/>
        <w:sz w:val="18"/>
      </w:rPr>
      <w:fldChar w:fldCharType="begin"/>
    </w:r>
    <w:r w:rsidRPr="00EC5A5C">
      <w:rPr>
        <w:color w:val="auto"/>
        <w:sz w:val="18"/>
      </w:rPr>
      <w:instrText xml:space="preserve"> PAGE </w:instrText>
    </w:r>
    <w:r w:rsidRPr="00EC5A5C">
      <w:rPr>
        <w:color w:val="auto"/>
        <w:sz w:val="18"/>
      </w:rPr>
      <w:fldChar w:fldCharType="separate"/>
    </w:r>
    <w:r>
      <w:rPr>
        <w:noProof/>
        <w:color w:val="auto"/>
        <w:sz w:val="18"/>
      </w:rPr>
      <w:t>16</w:t>
    </w:r>
    <w:r w:rsidRPr="00EC5A5C">
      <w:rPr>
        <w:color w:val="auto"/>
        <w:sz w:val="18"/>
      </w:rPr>
      <w:fldChar w:fldCharType="end"/>
    </w:r>
    <w:r w:rsidRPr="00EC5A5C">
      <w:rPr>
        <w:color w:val="auto"/>
        <w:sz w:val="18"/>
      </w:rPr>
      <w:t>/</w:t>
    </w:r>
    <w:r w:rsidRPr="00EC5A5C">
      <w:rPr>
        <w:color w:val="auto"/>
        <w:sz w:val="18"/>
      </w:rPr>
      <w:fldChar w:fldCharType="begin"/>
    </w:r>
    <w:r w:rsidRPr="00EC5A5C">
      <w:rPr>
        <w:color w:val="auto"/>
        <w:sz w:val="18"/>
      </w:rPr>
      <w:instrText xml:space="preserve"> NUMPAGES </w:instrText>
    </w:r>
    <w:r w:rsidRPr="00EC5A5C">
      <w:rPr>
        <w:color w:val="auto"/>
        <w:sz w:val="18"/>
      </w:rPr>
      <w:fldChar w:fldCharType="separate"/>
    </w:r>
    <w:r>
      <w:rPr>
        <w:noProof/>
        <w:color w:val="auto"/>
        <w:sz w:val="18"/>
      </w:rPr>
      <w:t>42</w:t>
    </w:r>
    <w:r w:rsidRPr="00EC5A5C">
      <w:rPr>
        <w:color w:val="auto"/>
        <w:sz w:val="18"/>
      </w:rPr>
      <w:fldChar w:fldCharType="end"/>
    </w:r>
    <w:r w:rsidRPr="00EC5A5C">
      <w:rPr>
        <w:color w:val="auto"/>
        <w:sz w:val="18"/>
      </w:rPr>
      <w:t xml:space="preserve"> -</w:t>
    </w:r>
    <w:r w:rsidRPr="00602F4C">
      <w:rPr>
        <w:noProof/>
      </w:rPr>
      <mc:AlternateContent>
        <mc:Choice Requires="wps">
          <w:drawing>
            <wp:anchor distT="4294967295" distB="4294967295" distL="114300" distR="114300" simplePos="0" relativeHeight="251664384" behindDoc="1" locked="1" layoutInCell="1" allowOverlap="1" wp14:anchorId="5E92DF25" wp14:editId="43878A4C">
              <wp:simplePos x="0" y="0"/>
              <wp:positionH relativeFrom="page">
                <wp:posOffset>886460</wp:posOffset>
              </wp:positionH>
              <wp:positionV relativeFrom="page">
                <wp:posOffset>773430</wp:posOffset>
              </wp:positionV>
              <wp:extent cx="5759450" cy="0"/>
              <wp:effectExtent l="0" t="0" r="12700" b="19050"/>
              <wp:wrapNone/>
              <wp:docPr id="29"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0" cy="0"/>
                      </a:xfrm>
                      <a:prstGeom prst="line">
                        <a:avLst/>
                      </a:prstGeom>
                      <a:noFill/>
                      <a:ln w="6350">
                        <a:solidFill>
                          <a:schemeClr val="tx1"/>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03753AD4" id="Line 10" o:spid="_x0000_s1026" style="position:absolute;z-index:-251652096;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page" from="69.8pt,60.9pt" to="523.3pt,6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" strokecolor="black [3213]" strokeweight=".5pt">
              <v:stroke startarrowwidth="narrow" startarrowlength="short" endarrowwidth="narrow" endarrowlength="short"/>
              <w10:wrap anchorx="page" anchory="page"/>
              <w10:anchorlock/>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A6C838" w14:textId="66DE42AF" w:rsidR="00201B9C" w:rsidRDefault="00201B9C" w:rsidP="00C24E20">
    <w:pPr>
      <w:pStyle w:val="En-tte"/>
      <w:ind w:firstLine="709"/>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8EB640" w14:textId="1146A6BF" w:rsidR="00201B9C" w:rsidRDefault="00201B9C">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72572" w14:textId="5E77B04C" w:rsidR="00201B9C" w:rsidRDefault="00201B9C">
    <w:pPr>
      <w:pStyle w:val="En-tt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B98E6" w14:textId="4BD6FA21" w:rsidR="00201B9C" w:rsidRPr="00602F4C" w:rsidRDefault="00201B9C" w:rsidP="00C24E20">
    <w:pPr>
      <w:jc w:val="right"/>
      <w:rPr>
        <w:color w:val="84AFBE"/>
      </w:rPr>
    </w:pPr>
    <w:r w:rsidRPr="00EC5A5C">
      <w:rPr>
        <w:noProof/>
        <w:color w:val="auto"/>
        <w:sz w:val="18"/>
      </w:rPr>
      <w:drawing>
        <wp:anchor distT="0" distB="0" distL="114300" distR="114300" simplePos="0" relativeHeight="251668480" behindDoc="1" locked="0" layoutInCell="1" allowOverlap="1" wp14:anchorId="31055B17" wp14:editId="3584494A">
          <wp:simplePos x="0" y="0"/>
          <wp:positionH relativeFrom="column">
            <wp:posOffset>-6985</wp:posOffset>
          </wp:positionH>
          <wp:positionV relativeFrom="paragraph">
            <wp:posOffset>-234950</wp:posOffset>
          </wp:positionV>
          <wp:extent cx="685165" cy="433070"/>
          <wp:effectExtent l="0" t="0" r="635" b="5080"/>
          <wp:wrapThrough wrapText="bothSides">
            <wp:wrapPolygon edited="0">
              <wp:start x="0" y="0"/>
              <wp:lineTo x="0" y="15202"/>
              <wp:lineTo x="8408" y="15202"/>
              <wp:lineTo x="10810" y="20903"/>
              <wp:lineTo x="11411" y="20903"/>
              <wp:lineTo x="20419" y="20903"/>
              <wp:lineTo x="21019" y="20903"/>
              <wp:lineTo x="21019" y="1900"/>
              <wp:lineTo x="1802" y="0"/>
              <wp:lineTo x="0" y="0"/>
            </wp:wrapPolygon>
          </wp:wrapThrough>
          <wp:docPr id="864639088" name="Image 864639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leConseil_Egis_cmjn_sans_opacite.png"/>
                  <pic:cNvPicPr/>
                </pic:nvPicPr>
                <pic:blipFill>
                  <a:blip r:embed="rId1">
                    <a:extLst>
                      <a:ext uri="{28A0092B-C50C-407E-A947-70E740481C1C}">
                        <a14:useLocalDpi xmlns:a14="http://schemas.microsoft.com/office/drawing/2010/main" val="0"/>
                      </a:ext>
                    </a:extLst>
                  </a:blip>
                  <a:stretch>
                    <a:fillRect/>
                  </a:stretch>
                </pic:blipFill>
                <pic:spPr>
                  <a:xfrm>
                    <a:off x="0" y="0"/>
                    <a:ext cx="685165" cy="433070"/>
                  </a:xfrm>
                  <a:prstGeom prst="rect">
                    <a:avLst/>
                  </a:prstGeom>
                </pic:spPr>
              </pic:pic>
            </a:graphicData>
          </a:graphic>
          <wp14:sizeRelH relativeFrom="page">
            <wp14:pctWidth>0</wp14:pctWidth>
          </wp14:sizeRelH>
          <wp14:sizeRelV relativeFrom="page">
            <wp14:pctHeight>0</wp14:pctHeight>
          </wp14:sizeRelV>
        </wp:anchor>
      </w:drawing>
    </w:r>
    <w:r w:rsidRPr="00EC5A5C">
      <w:rPr>
        <w:color w:val="auto"/>
        <w:sz w:val="18"/>
      </w:rPr>
      <w:t xml:space="preserve">- </w:t>
    </w:r>
    <w:r w:rsidRPr="00EC5A5C">
      <w:rPr>
        <w:color w:val="auto"/>
        <w:sz w:val="18"/>
      </w:rPr>
      <w:fldChar w:fldCharType="begin"/>
    </w:r>
    <w:r w:rsidRPr="00EC5A5C">
      <w:rPr>
        <w:color w:val="auto"/>
        <w:sz w:val="18"/>
      </w:rPr>
      <w:instrText xml:space="preserve"> PAGE </w:instrText>
    </w:r>
    <w:r w:rsidRPr="00EC5A5C">
      <w:rPr>
        <w:color w:val="auto"/>
        <w:sz w:val="18"/>
      </w:rPr>
      <w:fldChar w:fldCharType="separate"/>
    </w:r>
    <w:r>
      <w:rPr>
        <w:noProof/>
        <w:color w:val="auto"/>
        <w:sz w:val="18"/>
      </w:rPr>
      <w:t>59</w:t>
    </w:r>
    <w:r w:rsidRPr="00EC5A5C">
      <w:rPr>
        <w:color w:val="auto"/>
        <w:sz w:val="18"/>
      </w:rPr>
      <w:fldChar w:fldCharType="end"/>
    </w:r>
    <w:r w:rsidRPr="00EC5A5C">
      <w:rPr>
        <w:color w:val="auto"/>
        <w:sz w:val="18"/>
      </w:rPr>
      <w:t>/</w:t>
    </w:r>
    <w:r w:rsidRPr="00EC5A5C">
      <w:rPr>
        <w:color w:val="auto"/>
        <w:sz w:val="18"/>
      </w:rPr>
      <w:fldChar w:fldCharType="begin"/>
    </w:r>
    <w:r w:rsidRPr="00EC5A5C">
      <w:rPr>
        <w:color w:val="auto"/>
        <w:sz w:val="18"/>
      </w:rPr>
      <w:instrText xml:space="preserve"> NUMPAGES </w:instrText>
    </w:r>
    <w:r w:rsidRPr="00EC5A5C">
      <w:rPr>
        <w:color w:val="auto"/>
        <w:sz w:val="18"/>
      </w:rPr>
      <w:fldChar w:fldCharType="separate"/>
    </w:r>
    <w:r>
      <w:rPr>
        <w:noProof/>
        <w:color w:val="auto"/>
        <w:sz w:val="18"/>
      </w:rPr>
      <w:t>62</w:t>
    </w:r>
    <w:r w:rsidRPr="00EC5A5C">
      <w:rPr>
        <w:color w:val="auto"/>
        <w:sz w:val="18"/>
      </w:rPr>
      <w:fldChar w:fldCharType="end"/>
    </w:r>
    <w:r w:rsidRPr="00EC5A5C">
      <w:rPr>
        <w:color w:val="auto"/>
        <w:sz w:val="18"/>
      </w:rPr>
      <w:t xml:space="preserve"> -</w:t>
    </w:r>
    <w:r w:rsidRPr="00602F4C">
      <w:rPr>
        <w:noProof/>
      </w:rPr>
      <mc:AlternateContent>
        <mc:Choice Requires="wps">
          <w:drawing>
            <wp:anchor distT="4294967295" distB="4294967295" distL="114300" distR="114300" simplePos="0" relativeHeight="251667456" behindDoc="1" locked="1" layoutInCell="1" allowOverlap="1" wp14:anchorId="2EFC5DBF" wp14:editId="22A53544">
              <wp:simplePos x="0" y="0"/>
              <wp:positionH relativeFrom="page">
                <wp:posOffset>886460</wp:posOffset>
              </wp:positionH>
              <wp:positionV relativeFrom="page">
                <wp:posOffset>773430</wp:posOffset>
              </wp:positionV>
              <wp:extent cx="5759450" cy="0"/>
              <wp:effectExtent l="0" t="0" r="12700" b="19050"/>
              <wp:wrapNone/>
              <wp:docPr id="733"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0" cy="0"/>
                      </a:xfrm>
                      <a:prstGeom prst="line">
                        <a:avLst/>
                      </a:prstGeom>
                      <a:noFill/>
                      <a:ln w="6350">
                        <a:solidFill>
                          <a:schemeClr val="tx1"/>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86AE0DC" id="Line 10" o:spid="_x0000_s1026" style="position:absolute;z-index:-251649024;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page" from="69.8pt,60.9pt" to="523.3pt,6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" strokecolor="black [3213]" strokeweight=".5pt">
              <v:stroke startarrowwidth="narrow" startarrowlength="short" endarrowwidth="narrow" endarrowlength="short"/>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28.5pt;height:28.5pt;visibility:visible;mso-wrap-style:square" o:bullet="t">
        <v:imagedata r:id="rId1" o:title=""/>
      </v:shape>
    </w:pict>
  </w:numPicBullet>
  <w:abstractNum w:abstractNumId="0" w15:restartNumberingAfterBreak="0">
    <w:nsid w:val="FFFFFF89"/>
    <w:multiLevelType w:val="singleLevel"/>
    <w:tmpl w:val="B030B1F4"/>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02E02FB"/>
    <w:multiLevelType w:val="hybridMultilevel"/>
    <w:tmpl w:val="2C202A2A"/>
    <w:lvl w:ilvl="0" w:tplc="50EA93D4">
      <w:start w:val="1"/>
      <w:numFmt w:val="bullet"/>
      <w:lvlText w:val=""/>
      <w:lvlJc w:val="left"/>
      <w:pPr>
        <w:ind w:left="720" w:hanging="360"/>
      </w:pPr>
      <w:rPr>
        <w:rFonts w:ascii="Symbol" w:hAnsi="Symbol" w:hint="default"/>
        <w:color w:val="FF6600"/>
      </w:rPr>
    </w:lvl>
    <w:lvl w:ilvl="1" w:tplc="DF5A0DC6">
      <w:start w:val="1"/>
      <w:numFmt w:val="bullet"/>
      <w:pStyle w:val="Tiretrfrences"/>
      <w:lvlText w:val=""/>
      <w:lvlJc w:val="left"/>
      <w:pPr>
        <w:ind w:left="1440" w:hanging="360"/>
      </w:pPr>
      <w:rPr>
        <w:rFonts w:ascii="Symbol" w:hAnsi="Symbol" w:hint="default"/>
        <w:b/>
        <w:color w:val="FF6600"/>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4A5E38"/>
    <w:multiLevelType w:val="hybridMultilevel"/>
    <w:tmpl w:val="C9E4E6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375598D"/>
    <w:multiLevelType w:val="hybridMultilevel"/>
    <w:tmpl w:val="985A4C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71031F4"/>
    <w:multiLevelType w:val="multilevel"/>
    <w:tmpl w:val="C818E358"/>
    <w:styleLink w:val="Listenumro"/>
    <w:lvl w:ilvl="0">
      <w:start w:val="1"/>
      <w:numFmt w:val="decimal"/>
      <w:lvlText w:val="%1."/>
      <w:lvlJc w:val="left"/>
      <w:pPr>
        <w:tabs>
          <w:tab w:val="num" w:pos="284"/>
        </w:tabs>
        <w:ind w:left="284" w:hanging="284"/>
      </w:pPr>
      <w:rPr>
        <w:rFonts w:ascii="Myriad Pro" w:hAnsi="Myriad Pro" w:hint="default"/>
        <w:b/>
        <w:i w:val="0"/>
        <w:color w:val="FF9900"/>
        <w:sz w:val="22"/>
      </w:rPr>
    </w:lvl>
    <w:lvl w:ilvl="1">
      <w:start w:val="1"/>
      <w:numFmt w:val="lowerLetter"/>
      <w:lvlText w:val="%2."/>
      <w:lvlJc w:val="left"/>
      <w:pPr>
        <w:tabs>
          <w:tab w:val="num" w:pos="0"/>
        </w:tabs>
        <w:ind w:left="567" w:hanging="283"/>
      </w:pPr>
      <w:rPr>
        <w:rFonts w:ascii="Myriad Pro" w:hAnsi="Myriad Pro" w:hint="default"/>
        <w:b/>
        <w:i w:val="0"/>
        <w:sz w:val="20"/>
      </w:rPr>
    </w:lvl>
    <w:lvl w:ilvl="2">
      <w:start w:val="1"/>
      <w:numFmt w:val="lowerRoman"/>
      <w:lvlText w:val="%3."/>
      <w:lvlJc w:val="right"/>
      <w:pPr>
        <w:tabs>
          <w:tab w:val="num" w:pos="2444"/>
        </w:tabs>
        <w:ind w:left="2444" w:hanging="180"/>
      </w:pPr>
      <w:rPr>
        <w:rFonts w:hint="default"/>
      </w:rPr>
    </w:lvl>
    <w:lvl w:ilvl="3">
      <w:start w:val="1"/>
      <w:numFmt w:val="decimal"/>
      <w:lvlText w:val="%4."/>
      <w:lvlJc w:val="left"/>
      <w:pPr>
        <w:tabs>
          <w:tab w:val="num" w:pos="3164"/>
        </w:tabs>
        <w:ind w:left="3164" w:hanging="360"/>
      </w:pPr>
      <w:rPr>
        <w:rFonts w:hint="default"/>
      </w:rPr>
    </w:lvl>
    <w:lvl w:ilvl="4">
      <w:start w:val="1"/>
      <w:numFmt w:val="lowerLetter"/>
      <w:lvlText w:val="%5."/>
      <w:lvlJc w:val="left"/>
      <w:pPr>
        <w:tabs>
          <w:tab w:val="num" w:pos="3884"/>
        </w:tabs>
        <w:ind w:left="3884" w:hanging="360"/>
      </w:pPr>
      <w:rPr>
        <w:rFonts w:hint="default"/>
      </w:rPr>
    </w:lvl>
    <w:lvl w:ilvl="5">
      <w:start w:val="1"/>
      <w:numFmt w:val="lowerRoman"/>
      <w:lvlText w:val="%6."/>
      <w:lvlJc w:val="right"/>
      <w:pPr>
        <w:tabs>
          <w:tab w:val="num" w:pos="4604"/>
        </w:tabs>
        <w:ind w:left="4604" w:hanging="180"/>
      </w:pPr>
      <w:rPr>
        <w:rFonts w:hint="default"/>
      </w:rPr>
    </w:lvl>
    <w:lvl w:ilvl="6">
      <w:start w:val="1"/>
      <w:numFmt w:val="decimal"/>
      <w:lvlText w:val="%7."/>
      <w:lvlJc w:val="left"/>
      <w:pPr>
        <w:tabs>
          <w:tab w:val="num" w:pos="5324"/>
        </w:tabs>
        <w:ind w:left="5324" w:hanging="360"/>
      </w:pPr>
      <w:rPr>
        <w:rFonts w:hint="default"/>
      </w:rPr>
    </w:lvl>
    <w:lvl w:ilvl="7">
      <w:start w:val="1"/>
      <w:numFmt w:val="lowerLetter"/>
      <w:lvlText w:val="%8."/>
      <w:lvlJc w:val="left"/>
      <w:pPr>
        <w:tabs>
          <w:tab w:val="num" w:pos="6044"/>
        </w:tabs>
        <w:ind w:left="6044" w:hanging="360"/>
      </w:pPr>
      <w:rPr>
        <w:rFonts w:hint="default"/>
      </w:rPr>
    </w:lvl>
    <w:lvl w:ilvl="8">
      <w:start w:val="1"/>
      <w:numFmt w:val="lowerRoman"/>
      <w:lvlText w:val="%9."/>
      <w:lvlJc w:val="right"/>
      <w:pPr>
        <w:tabs>
          <w:tab w:val="num" w:pos="6764"/>
        </w:tabs>
        <w:ind w:left="6764" w:hanging="180"/>
      </w:pPr>
      <w:rPr>
        <w:rFonts w:hint="default"/>
      </w:rPr>
    </w:lvl>
  </w:abstractNum>
  <w:abstractNum w:abstractNumId="5" w15:restartNumberingAfterBreak="0">
    <w:nsid w:val="09541A69"/>
    <w:multiLevelType w:val="hybridMultilevel"/>
    <w:tmpl w:val="11681D86"/>
    <w:lvl w:ilvl="0" w:tplc="040C000B">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9DE39FA"/>
    <w:multiLevelType w:val="hybridMultilevel"/>
    <w:tmpl w:val="E7B80F3C"/>
    <w:lvl w:ilvl="0" w:tplc="040C0005">
      <w:start w:val="1"/>
      <w:numFmt w:val="bullet"/>
      <w:pStyle w:val="Listepuces4"/>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5F0282"/>
    <w:multiLevelType w:val="multilevel"/>
    <w:tmpl w:val="A6A0F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BB1494"/>
    <w:multiLevelType w:val="hybridMultilevel"/>
    <w:tmpl w:val="5338FF40"/>
    <w:lvl w:ilvl="0" w:tplc="040C0005">
      <w:start w:val="1"/>
      <w:numFmt w:val="bullet"/>
      <w:pStyle w:val="Listepuces3"/>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CF70E8A"/>
    <w:multiLevelType w:val="hybridMultilevel"/>
    <w:tmpl w:val="CB0C2A6E"/>
    <w:lvl w:ilvl="0" w:tplc="0442BFF8">
      <w:start w:val="1"/>
      <w:numFmt w:val="bullet"/>
      <w:lvlText w:val=""/>
      <w:lvlJc w:val="left"/>
      <w:pPr>
        <w:tabs>
          <w:tab w:val="num" w:pos="720"/>
        </w:tabs>
        <w:ind w:left="720" w:hanging="360"/>
      </w:pPr>
      <w:rPr>
        <w:rFonts w:ascii="Wingdings" w:hAnsi="Wingdings" w:hint="default"/>
      </w:rPr>
    </w:lvl>
    <w:lvl w:ilvl="1" w:tplc="3670BE7C" w:tentative="1">
      <w:start w:val="1"/>
      <w:numFmt w:val="bullet"/>
      <w:lvlText w:val=""/>
      <w:lvlJc w:val="left"/>
      <w:pPr>
        <w:tabs>
          <w:tab w:val="num" w:pos="1440"/>
        </w:tabs>
        <w:ind w:left="1440" w:hanging="360"/>
      </w:pPr>
      <w:rPr>
        <w:rFonts w:ascii="Wingdings" w:hAnsi="Wingdings" w:hint="default"/>
      </w:rPr>
    </w:lvl>
    <w:lvl w:ilvl="2" w:tplc="471EB8DC" w:tentative="1">
      <w:start w:val="1"/>
      <w:numFmt w:val="bullet"/>
      <w:lvlText w:val=""/>
      <w:lvlJc w:val="left"/>
      <w:pPr>
        <w:tabs>
          <w:tab w:val="num" w:pos="2160"/>
        </w:tabs>
        <w:ind w:left="2160" w:hanging="360"/>
      </w:pPr>
      <w:rPr>
        <w:rFonts w:ascii="Wingdings" w:hAnsi="Wingdings" w:hint="default"/>
      </w:rPr>
    </w:lvl>
    <w:lvl w:ilvl="3" w:tplc="73AE64DC" w:tentative="1">
      <w:start w:val="1"/>
      <w:numFmt w:val="bullet"/>
      <w:lvlText w:val=""/>
      <w:lvlJc w:val="left"/>
      <w:pPr>
        <w:tabs>
          <w:tab w:val="num" w:pos="2880"/>
        </w:tabs>
        <w:ind w:left="2880" w:hanging="360"/>
      </w:pPr>
      <w:rPr>
        <w:rFonts w:ascii="Wingdings" w:hAnsi="Wingdings" w:hint="default"/>
      </w:rPr>
    </w:lvl>
    <w:lvl w:ilvl="4" w:tplc="CFEE914A" w:tentative="1">
      <w:start w:val="1"/>
      <w:numFmt w:val="bullet"/>
      <w:lvlText w:val=""/>
      <w:lvlJc w:val="left"/>
      <w:pPr>
        <w:tabs>
          <w:tab w:val="num" w:pos="3600"/>
        </w:tabs>
        <w:ind w:left="3600" w:hanging="360"/>
      </w:pPr>
      <w:rPr>
        <w:rFonts w:ascii="Wingdings" w:hAnsi="Wingdings" w:hint="default"/>
      </w:rPr>
    </w:lvl>
    <w:lvl w:ilvl="5" w:tplc="5C802CF8" w:tentative="1">
      <w:start w:val="1"/>
      <w:numFmt w:val="bullet"/>
      <w:lvlText w:val=""/>
      <w:lvlJc w:val="left"/>
      <w:pPr>
        <w:tabs>
          <w:tab w:val="num" w:pos="4320"/>
        </w:tabs>
        <w:ind w:left="4320" w:hanging="360"/>
      </w:pPr>
      <w:rPr>
        <w:rFonts w:ascii="Wingdings" w:hAnsi="Wingdings" w:hint="default"/>
      </w:rPr>
    </w:lvl>
    <w:lvl w:ilvl="6" w:tplc="8AEABEF8" w:tentative="1">
      <w:start w:val="1"/>
      <w:numFmt w:val="bullet"/>
      <w:lvlText w:val=""/>
      <w:lvlJc w:val="left"/>
      <w:pPr>
        <w:tabs>
          <w:tab w:val="num" w:pos="5040"/>
        </w:tabs>
        <w:ind w:left="5040" w:hanging="360"/>
      </w:pPr>
      <w:rPr>
        <w:rFonts w:ascii="Wingdings" w:hAnsi="Wingdings" w:hint="default"/>
      </w:rPr>
    </w:lvl>
    <w:lvl w:ilvl="7" w:tplc="A7BC6974" w:tentative="1">
      <w:start w:val="1"/>
      <w:numFmt w:val="bullet"/>
      <w:lvlText w:val=""/>
      <w:lvlJc w:val="left"/>
      <w:pPr>
        <w:tabs>
          <w:tab w:val="num" w:pos="5760"/>
        </w:tabs>
        <w:ind w:left="5760" w:hanging="360"/>
      </w:pPr>
      <w:rPr>
        <w:rFonts w:ascii="Wingdings" w:hAnsi="Wingdings" w:hint="default"/>
      </w:rPr>
    </w:lvl>
    <w:lvl w:ilvl="8" w:tplc="E6D65DF6"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2E76022"/>
    <w:multiLevelType w:val="multilevel"/>
    <w:tmpl w:val="6868C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4D14A2B"/>
    <w:multiLevelType w:val="hybridMultilevel"/>
    <w:tmpl w:val="D4320ED4"/>
    <w:lvl w:ilvl="0" w:tplc="B9E6570C">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096397"/>
    <w:multiLevelType w:val="multilevel"/>
    <w:tmpl w:val="9000FDD8"/>
    <w:lvl w:ilvl="0">
      <w:start w:val="1"/>
      <w:numFmt w:val="upperRoman"/>
      <w:pStyle w:val="Titre1"/>
      <w:lvlText w:val="%1."/>
      <w:lvlJc w:val="left"/>
      <w:pPr>
        <w:tabs>
          <w:tab w:val="num" w:pos="1134"/>
        </w:tabs>
        <w:ind w:left="1134" w:hanging="113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Titre2"/>
      <w:lvlText w:val="%1.%2."/>
      <w:lvlJc w:val="left"/>
      <w:pPr>
        <w:tabs>
          <w:tab w:val="num" w:pos="1134"/>
        </w:tabs>
        <w:ind w:left="1134" w:hanging="1134"/>
      </w:pPr>
      <w:rPr>
        <w:rFonts w:hint="default"/>
      </w:rPr>
    </w:lvl>
    <w:lvl w:ilvl="2">
      <w:start w:val="1"/>
      <w:numFmt w:val="decimal"/>
      <w:pStyle w:val="Titre3"/>
      <w:lvlText w:val="%1.%2.%3."/>
      <w:lvlJc w:val="left"/>
      <w:pPr>
        <w:tabs>
          <w:tab w:val="num" w:pos="1134"/>
        </w:tabs>
        <w:ind w:left="1134" w:hanging="1134"/>
      </w:pPr>
      <w:rPr>
        <w:rFonts w:hint="default"/>
      </w:rPr>
    </w:lvl>
    <w:lvl w:ilvl="3">
      <w:start w:val="1"/>
      <w:numFmt w:val="decimal"/>
      <w:pStyle w:val="Titre4"/>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134"/>
        </w:tabs>
        <w:ind w:left="1134" w:hanging="1134"/>
      </w:pPr>
      <w:rPr>
        <w:rFonts w:hint="default"/>
      </w:rPr>
    </w:lvl>
    <w:lvl w:ilvl="7">
      <w:start w:val="1"/>
      <w:numFmt w:val="decimal"/>
      <w:lvlText w:val="%1.%2.%3.%4.%5.%6.%7.%8."/>
      <w:lvlJc w:val="left"/>
      <w:pPr>
        <w:tabs>
          <w:tab w:val="num" w:pos="1134"/>
        </w:tabs>
        <w:ind w:left="1134" w:hanging="1134"/>
      </w:pPr>
      <w:rPr>
        <w:rFonts w:hint="default"/>
      </w:rPr>
    </w:lvl>
    <w:lvl w:ilvl="8">
      <w:start w:val="1"/>
      <w:numFmt w:val="decimal"/>
      <w:lvlText w:val="%1.%2.%3.%4.%5.%6.%7.%8.%9."/>
      <w:lvlJc w:val="left"/>
      <w:pPr>
        <w:tabs>
          <w:tab w:val="num" w:pos="1134"/>
        </w:tabs>
        <w:ind w:left="1134" w:hanging="1134"/>
      </w:pPr>
      <w:rPr>
        <w:rFonts w:hint="default"/>
      </w:rPr>
    </w:lvl>
  </w:abstractNum>
  <w:abstractNum w:abstractNumId="13" w15:restartNumberingAfterBreak="0">
    <w:nsid w:val="1BC506C3"/>
    <w:multiLevelType w:val="multilevel"/>
    <w:tmpl w:val="43CAE71E"/>
    <w:styleLink w:val="Style1"/>
    <w:lvl w:ilvl="0">
      <w:start w:val="1"/>
      <w:numFmt w:val="decimal"/>
      <w:lvlText w:val="%1)"/>
      <w:lvlJc w:val="left"/>
      <w:pPr>
        <w:ind w:left="360" w:hanging="360"/>
      </w:pPr>
      <w:rPr>
        <w:rFonts w:ascii="Calibri" w:hAnsi="Calibri" w:hint="default"/>
        <w:b/>
        <w:i w:val="0"/>
        <w:color w:val="FF6600"/>
        <w:sz w:val="40"/>
      </w:rPr>
    </w:lvl>
    <w:lvl w:ilvl="1">
      <w:start w:val="1"/>
      <w:numFmt w:val="decimal"/>
      <w:lvlText w:val="%1.%2)"/>
      <w:lvlJc w:val="left"/>
      <w:pPr>
        <w:ind w:left="680" w:hanging="680"/>
      </w:pPr>
      <w:rPr>
        <w:rFonts w:ascii="Calibri" w:hAnsi="Calibri" w:hint="default"/>
        <w:b/>
        <w:i w:val="0"/>
        <w:caps/>
        <w:strike w:val="0"/>
        <w:dstrike w:val="0"/>
        <w:vanish w:val="0"/>
        <w:color w:val="17365D" w:themeColor="text2" w:themeShade="BF"/>
        <w:sz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1080" w:hanging="1080"/>
      </w:pPr>
      <w:rPr>
        <w:rFonts w:ascii="Calibri" w:hAnsi="Calibri" w:hint="default"/>
        <w:b/>
        <w:i w:val="0"/>
        <w:color w:val="808080" w:themeColor="background1" w:themeShade="80"/>
        <w:sz w:val="28"/>
      </w:rPr>
    </w:lvl>
    <w:lvl w:ilvl="3">
      <w:start w:val="1"/>
      <w:numFmt w:val="decimal"/>
      <w:lvlText w:val="%1.%2.%3.%4)"/>
      <w:lvlJc w:val="left"/>
      <w:pPr>
        <w:ind w:left="1247" w:hanging="1247"/>
      </w:pPr>
      <w:rPr>
        <w:rFonts w:ascii="Calibri" w:hAnsi="Calibri" w:hint="default"/>
        <w:b/>
        <w:i/>
        <w:sz w:val="24"/>
      </w:rPr>
    </w:lvl>
    <w:lvl w:ilvl="4">
      <w:start w:val="1"/>
      <w:numFmt w:val="none"/>
      <w:lvlText w:val=""/>
      <w:lvlJc w:val="left"/>
      <w:pPr>
        <w:ind w:left="0" w:firstLine="0"/>
      </w:pPr>
      <w:rPr>
        <w:rFonts w:ascii="Calibri" w:hAnsi="Calibri" w:hint="default"/>
        <w:b/>
        <w:i w:val="0"/>
        <w:sz w:val="22"/>
        <w:u w:val="none"/>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1C25784B"/>
    <w:multiLevelType w:val="hybridMultilevel"/>
    <w:tmpl w:val="352416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DF33C83"/>
    <w:multiLevelType w:val="hybridMultilevel"/>
    <w:tmpl w:val="604CAB02"/>
    <w:lvl w:ilvl="0" w:tplc="215899D4">
      <w:start w:val="1"/>
      <w:numFmt w:val="bullet"/>
      <w:lvlText w:val="-"/>
      <w:lvlJc w:val="left"/>
      <w:pPr>
        <w:tabs>
          <w:tab w:val="num" w:pos="720"/>
        </w:tabs>
        <w:ind w:left="720" w:hanging="360"/>
      </w:pPr>
      <w:rPr>
        <w:rFonts w:ascii="Times New Roman" w:hAnsi="Times New Roman" w:hint="default"/>
      </w:rPr>
    </w:lvl>
    <w:lvl w:ilvl="1" w:tplc="F4A4E870" w:tentative="1">
      <w:start w:val="1"/>
      <w:numFmt w:val="bullet"/>
      <w:lvlText w:val="-"/>
      <w:lvlJc w:val="left"/>
      <w:pPr>
        <w:tabs>
          <w:tab w:val="num" w:pos="1440"/>
        </w:tabs>
        <w:ind w:left="1440" w:hanging="360"/>
      </w:pPr>
      <w:rPr>
        <w:rFonts w:ascii="Times New Roman" w:hAnsi="Times New Roman" w:hint="default"/>
      </w:rPr>
    </w:lvl>
    <w:lvl w:ilvl="2" w:tplc="D44AB9BE" w:tentative="1">
      <w:start w:val="1"/>
      <w:numFmt w:val="bullet"/>
      <w:lvlText w:val="-"/>
      <w:lvlJc w:val="left"/>
      <w:pPr>
        <w:tabs>
          <w:tab w:val="num" w:pos="2160"/>
        </w:tabs>
        <w:ind w:left="2160" w:hanging="360"/>
      </w:pPr>
      <w:rPr>
        <w:rFonts w:ascii="Times New Roman" w:hAnsi="Times New Roman" w:hint="default"/>
      </w:rPr>
    </w:lvl>
    <w:lvl w:ilvl="3" w:tplc="33187982" w:tentative="1">
      <w:start w:val="1"/>
      <w:numFmt w:val="bullet"/>
      <w:lvlText w:val="-"/>
      <w:lvlJc w:val="left"/>
      <w:pPr>
        <w:tabs>
          <w:tab w:val="num" w:pos="2880"/>
        </w:tabs>
        <w:ind w:left="2880" w:hanging="360"/>
      </w:pPr>
      <w:rPr>
        <w:rFonts w:ascii="Times New Roman" w:hAnsi="Times New Roman" w:hint="default"/>
      </w:rPr>
    </w:lvl>
    <w:lvl w:ilvl="4" w:tplc="D262A4B4" w:tentative="1">
      <w:start w:val="1"/>
      <w:numFmt w:val="bullet"/>
      <w:lvlText w:val="-"/>
      <w:lvlJc w:val="left"/>
      <w:pPr>
        <w:tabs>
          <w:tab w:val="num" w:pos="3600"/>
        </w:tabs>
        <w:ind w:left="3600" w:hanging="360"/>
      </w:pPr>
      <w:rPr>
        <w:rFonts w:ascii="Times New Roman" w:hAnsi="Times New Roman" w:hint="default"/>
      </w:rPr>
    </w:lvl>
    <w:lvl w:ilvl="5" w:tplc="0DC6BC78" w:tentative="1">
      <w:start w:val="1"/>
      <w:numFmt w:val="bullet"/>
      <w:lvlText w:val="-"/>
      <w:lvlJc w:val="left"/>
      <w:pPr>
        <w:tabs>
          <w:tab w:val="num" w:pos="4320"/>
        </w:tabs>
        <w:ind w:left="4320" w:hanging="360"/>
      </w:pPr>
      <w:rPr>
        <w:rFonts w:ascii="Times New Roman" w:hAnsi="Times New Roman" w:hint="default"/>
      </w:rPr>
    </w:lvl>
    <w:lvl w:ilvl="6" w:tplc="01D0C8B2" w:tentative="1">
      <w:start w:val="1"/>
      <w:numFmt w:val="bullet"/>
      <w:lvlText w:val="-"/>
      <w:lvlJc w:val="left"/>
      <w:pPr>
        <w:tabs>
          <w:tab w:val="num" w:pos="5040"/>
        </w:tabs>
        <w:ind w:left="5040" w:hanging="360"/>
      </w:pPr>
      <w:rPr>
        <w:rFonts w:ascii="Times New Roman" w:hAnsi="Times New Roman" w:hint="default"/>
      </w:rPr>
    </w:lvl>
    <w:lvl w:ilvl="7" w:tplc="FA680B14" w:tentative="1">
      <w:start w:val="1"/>
      <w:numFmt w:val="bullet"/>
      <w:lvlText w:val="-"/>
      <w:lvlJc w:val="left"/>
      <w:pPr>
        <w:tabs>
          <w:tab w:val="num" w:pos="5760"/>
        </w:tabs>
        <w:ind w:left="5760" w:hanging="360"/>
      </w:pPr>
      <w:rPr>
        <w:rFonts w:ascii="Times New Roman" w:hAnsi="Times New Roman" w:hint="default"/>
      </w:rPr>
    </w:lvl>
    <w:lvl w:ilvl="8" w:tplc="75D031A6"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210D3B05"/>
    <w:multiLevelType w:val="singleLevel"/>
    <w:tmpl w:val="172A07AA"/>
    <w:lvl w:ilvl="0">
      <w:start w:val="1"/>
      <w:numFmt w:val="bullet"/>
      <w:pStyle w:val="Pucesavecflches"/>
      <w:lvlText w:val=""/>
      <w:lvlJc w:val="left"/>
      <w:pPr>
        <w:tabs>
          <w:tab w:val="num" w:pos="170"/>
        </w:tabs>
        <w:ind w:left="340" w:hanging="340"/>
      </w:pPr>
      <w:rPr>
        <w:rFonts w:ascii="Wingdings" w:hAnsi="Wingdings" w:hint="default"/>
        <w:b w:val="0"/>
        <w:i w:val="0"/>
        <w:color w:val="FF9900"/>
        <w:sz w:val="24"/>
      </w:rPr>
    </w:lvl>
  </w:abstractNum>
  <w:abstractNum w:abstractNumId="17" w15:restartNumberingAfterBreak="0">
    <w:nsid w:val="238602B9"/>
    <w:multiLevelType w:val="hybridMultilevel"/>
    <w:tmpl w:val="46E07C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46868B0"/>
    <w:multiLevelType w:val="multilevel"/>
    <w:tmpl w:val="040C001D"/>
    <w:name w:val="liste test5"/>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6E42102"/>
    <w:multiLevelType w:val="hybridMultilevel"/>
    <w:tmpl w:val="1CFAE81C"/>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86027BF"/>
    <w:multiLevelType w:val="multilevel"/>
    <w:tmpl w:val="040C001D"/>
    <w:name w:val="liste test7"/>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8C4190E"/>
    <w:multiLevelType w:val="hybridMultilevel"/>
    <w:tmpl w:val="AFEA51E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9363A8C"/>
    <w:multiLevelType w:val="multilevel"/>
    <w:tmpl w:val="B67C29A0"/>
    <w:styleLink w:val="Liste1"/>
    <w:lvl w:ilvl="0">
      <w:start w:val="1"/>
      <w:numFmt w:val="bullet"/>
      <w:lvlText w:val=""/>
      <w:lvlJc w:val="left"/>
      <w:pPr>
        <w:tabs>
          <w:tab w:val="num" w:pos="397"/>
        </w:tabs>
        <w:ind w:left="397" w:hanging="397"/>
      </w:pPr>
      <w:rPr>
        <w:rFonts w:ascii="Wingdings" w:hAnsi="Wingdings"/>
        <w:b/>
        <w:i/>
        <w:sz w:val="24"/>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tabs>
          <w:tab w:val="num" w:pos="1588"/>
        </w:tabs>
        <w:ind w:left="1588" w:hanging="397"/>
      </w:pPr>
      <w:rPr>
        <w:rFonts w:ascii="Palatino Linotype" w:hAnsi="Palatino Linotype" w:hint="default"/>
        <w:color w:val="000000"/>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23" w15:restartNumberingAfterBreak="0">
    <w:nsid w:val="2BD13C23"/>
    <w:multiLevelType w:val="hybridMultilevel"/>
    <w:tmpl w:val="91F6F6C2"/>
    <w:lvl w:ilvl="0" w:tplc="7550E8A0">
      <w:start w:val="1"/>
      <w:numFmt w:val="lowerLetter"/>
      <w:pStyle w:val="Textenumrotationa"/>
      <w:lvlText w:val="%1."/>
      <w:lvlJc w:val="left"/>
      <w:pPr>
        <w:ind w:left="1077" w:hanging="360"/>
      </w:pPr>
    </w:lvl>
    <w:lvl w:ilvl="1" w:tplc="040C0019" w:tentative="1">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24" w15:restartNumberingAfterBreak="0">
    <w:nsid w:val="30A60C30"/>
    <w:multiLevelType w:val="hybridMultilevel"/>
    <w:tmpl w:val="7CA42D22"/>
    <w:lvl w:ilvl="0" w:tplc="B5782CB0">
      <w:start w:val="1"/>
      <w:numFmt w:val="bullet"/>
      <w:lvlText w:val=""/>
      <w:lvlJc w:val="left"/>
      <w:pPr>
        <w:tabs>
          <w:tab w:val="num" w:pos="720"/>
        </w:tabs>
        <w:ind w:left="720" w:hanging="360"/>
      </w:pPr>
      <w:rPr>
        <w:rFonts w:ascii="Wingdings" w:hAnsi="Wingdings" w:hint="default"/>
      </w:rPr>
    </w:lvl>
    <w:lvl w:ilvl="1" w:tplc="CB64520C" w:tentative="1">
      <w:start w:val="1"/>
      <w:numFmt w:val="bullet"/>
      <w:lvlText w:val=""/>
      <w:lvlJc w:val="left"/>
      <w:pPr>
        <w:tabs>
          <w:tab w:val="num" w:pos="1440"/>
        </w:tabs>
        <w:ind w:left="1440" w:hanging="360"/>
      </w:pPr>
      <w:rPr>
        <w:rFonts w:ascii="Wingdings" w:hAnsi="Wingdings" w:hint="default"/>
      </w:rPr>
    </w:lvl>
    <w:lvl w:ilvl="2" w:tplc="F5541EE4" w:tentative="1">
      <w:start w:val="1"/>
      <w:numFmt w:val="bullet"/>
      <w:lvlText w:val=""/>
      <w:lvlJc w:val="left"/>
      <w:pPr>
        <w:tabs>
          <w:tab w:val="num" w:pos="2160"/>
        </w:tabs>
        <w:ind w:left="2160" w:hanging="360"/>
      </w:pPr>
      <w:rPr>
        <w:rFonts w:ascii="Wingdings" w:hAnsi="Wingdings" w:hint="default"/>
      </w:rPr>
    </w:lvl>
    <w:lvl w:ilvl="3" w:tplc="6B9A6344" w:tentative="1">
      <w:start w:val="1"/>
      <w:numFmt w:val="bullet"/>
      <w:lvlText w:val=""/>
      <w:lvlJc w:val="left"/>
      <w:pPr>
        <w:tabs>
          <w:tab w:val="num" w:pos="2880"/>
        </w:tabs>
        <w:ind w:left="2880" w:hanging="360"/>
      </w:pPr>
      <w:rPr>
        <w:rFonts w:ascii="Wingdings" w:hAnsi="Wingdings" w:hint="default"/>
      </w:rPr>
    </w:lvl>
    <w:lvl w:ilvl="4" w:tplc="82B61938" w:tentative="1">
      <w:start w:val="1"/>
      <w:numFmt w:val="bullet"/>
      <w:lvlText w:val=""/>
      <w:lvlJc w:val="left"/>
      <w:pPr>
        <w:tabs>
          <w:tab w:val="num" w:pos="3600"/>
        </w:tabs>
        <w:ind w:left="3600" w:hanging="360"/>
      </w:pPr>
      <w:rPr>
        <w:rFonts w:ascii="Wingdings" w:hAnsi="Wingdings" w:hint="default"/>
      </w:rPr>
    </w:lvl>
    <w:lvl w:ilvl="5" w:tplc="D8665758" w:tentative="1">
      <w:start w:val="1"/>
      <w:numFmt w:val="bullet"/>
      <w:lvlText w:val=""/>
      <w:lvlJc w:val="left"/>
      <w:pPr>
        <w:tabs>
          <w:tab w:val="num" w:pos="4320"/>
        </w:tabs>
        <w:ind w:left="4320" w:hanging="360"/>
      </w:pPr>
      <w:rPr>
        <w:rFonts w:ascii="Wingdings" w:hAnsi="Wingdings" w:hint="default"/>
      </w:rPr>
    </w:lvl>
    <w:lvl w:ilvl="6" w:tplc="63622EFA" w:tentative="1">
      <w:start w:val="1"/>
      <w:numFmt w:val="bullet"/>
      <w:lvlText w:val=""/>
      <w:lvlJc w:val="left"/>
      <w:pPr>
        <w:tabs>
          <w:tab w:val="num" w:pos="5040"/>
        </w:tabs>
        <w:ind w:left="5040" w:hanging="360"/>
      </w:pPr>
      <w:rPr>
        <w:rFonts w:ascii="Wingdings" w:hAnsi="Wingdings" w:hint="default"/>
      </w:rPr>
    </w:lvl>
    <w:lvl w:ilvl="7" w:tplc="A3209F48" w:tentative="1">
      <w:start w:val="1"/>
      <w:numFmt w:val="bullet"/>
      <w:lvlText w:val=""/>
      <w:lvlJc w:val="left"/>
      <w:pPr>
        <w:tabs>
          <w:tab w:val="num" w:pos="5760"/>
        </w:tabs>
        <w:ind w:left="5760" w:hanging="360"/>
      </w:pPr>
      <w:rPr>
        <w:rFonts w:ascii="Wingdings" w:hAnsi="Wingdings" w:hint="default"/>
      </w:rPr>
    </w:lvl>
    <w:lvl w:ilvl="8" w:tplc="02A6F0B8"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0F02EC1"/>
    <w:multiLevelType w:val="multilevel"/>
    <w:tmpl w:val="70B8B7A6"/>
    <w:styleLink w:val="Style11"/>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32941679"/>
    <w:multiLevelType w:val="hybridMultilevel"/>
    <w:tmpl w:val="BCB27C72"/>
    <w:lvl w:ilvl="0" w:tplc="93CA4704">
      <w:start w:val="1"/>
      <w:numFmt w:val="bullet"/>
      <w:lvlText w:val="•"/>
      <w:lvlJc w:val="left"/>
      <w:pPr>
        <w:tabs>
          <w:tab w:val="num" w:pos="720"/>
        </w:tabs>
        <w:ind w:left="720" w:hanging="360"/>
      </w:pPr>
      <w:rPr>
        <w:rFonts w:ascii="Arial" w:hAnsi="Arial" w:hint="default"/>
      </w:rPr>
    </w:lvl>
    <w:lvl w:ilvl="1" w:tplc="EAE84EAA" w:tentative="1">
      <w:start w:val="1"/>
      <w:numFmt w:val="bullet"/>
      <w:lvlText w:val="•"/>
      <w:lvlJc w:val="left"/>
      <w:pPr>
        <w:tabs>
          <w:tab w:val="num" w:pos="1440"/>
        </w:tabs>
        <w:ind w:left="1440" w:hanging="360"/>
      </w:pPr>
      <w:rPr>
        <w:rFonts w:ascii="Arial" w:hAnsi="Arial" w:hint="default"/>
      </w:rPr>
    </w:lvl>
    <w:lvl w:ilvl="2" w:tplc="248C8758" w:tentative="1">
      <w:start w:val="1"/>
      <w:numFmt w:val="bullet"/>
      <w:lvlText w:val="•"/>
      <w:lvlJc w:val="left"/>
      <w:pPr>
        <w:tabs>
          <w:tab w:val="num" w:pos="2160"/>
        </w:tabs>
        <w:ind w:left="2160" w:hanging="360"/>
      </w:pPr>
      <w:rPr>
        <w:rFonts w:ascii="Arial" w:hAnsi="Arial" w:hint="default"/>
      </w:rPr>
    </w:lvl>
    <w:lvl w:ilvl="3" w:tplc="DD3A7E9E" w:tentative="1">
      <w:start w:val="1"/>
      <w:numFmt w:val="bullet"/>
      <w:lvlText w:val="•"/>
      <w:lvlJc w:val="left"/>
      <w:pPr>
        <w:tabs>
          <w:tab w:val="num" w:pos="2880"/>
        </w:tabs>
        <w:ind w:left="2880" w:hanging="360"/>
      </w:pPr>
      <w:rPr>
        <w:rFonts w:ascii="Arial" w:hAnsi="Arial" w:hint="default"/>
      </w:rPr>
    </w:lvl>
    <w:lvl w:ilvl="4" w:tplc="EFFE9A7C" w:tentative="1">
      <w:start w:val="1"/>
      <w:numFmt w:val="bullet"/>
      <w:lvlText w:val="•"/>
      <w:lvlJc w:val="left"/>
      <w:pPr>
        <w:tabs>
          <w:tab w:val="num" w:pos="3600"/>
        </w:tabs>
        <w:ind w:left="3600" w:hanging="360"/>
      </w:pPr>
      <w:rPr>
        <w:rFonts w:ascii="Arial" w:hAnsi="Arial" w:hint="default"/>
      </w:rPr>
    </w:lvl>
    <w:lvl w:ilvl="5" w:tplc="34445EC4" w:tentative="1">
      <w:start w:val="1"/>
      <w:numFmt w:val="bullet"/>
      <w:lvlText w:val="•"/>
      <w:lvlJc w:val="left"/>
      <w:pPr>
        <w:tabs>
          <w:tab w:val="num" w:pos="4320"/>
        </w:tabs>
        <w:ind w:left="4320" w:hanging="360"/>
      </w:pPr>
      <w:rPr>
        <w:rFonts w:ascii="Arial" w:hAnsi="Arial" w:hint="default"/>
      </w:rPr>
    </w:lvl>
    <w:lvl w:ilvl="6" w:tplc="015C9596" w:tentative="1">
      <w:start w:val="1"/>
      <w:numFmt w:val="bullet"/>
      <w:lvlText w:val="•"/>
      <w:lvlJc w:val="left"/>
      <w:pPr>
        <w:tabs>
          <w:tab w:val="num" w:pos="5040"/>
        </w:tabs>
        <w:ind w:left="5040" w:hanging="360"/>
      </w:pPr>
      <w:rPr>
        <w:rFonts w:ascii="Arial" w:hAnsi="Arial" w:hint="default"/>
      </w:rPr>
    </w:lvl>
    <w:lvl w:ilvl="7" w:tplc="24621CA8" w:tentative="1">
      <w:start w:val="1"/>
      <w:numFmt w:val="bullet"/>
      <w:lvlText w:val="•"/>
      <w:lvlJc w:val="left"/>
      <w:pPr>
        <w:tabs>
          <w:tab w:val="num" w:pos="5760"/>
        </w:tabs>
        <w:ind w:left="5760" w:hanging="360"/>
      </w:pPr>
      <w:rPr>
        <w:rFonts w:ascii="Arial" w:hAnsi="Arial" w:hint="default"/>
      </w:rPr>
    </w:lvl>
    <w:lvl w:ilvl="8" w:tplc="DBC2609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35171E2"/>
    <w:multiLevelType w:val="hybridMultilevel"/>
    <w:tmpl w:val="57EECBDE"/>
    <w:lvl w:ilvl="0" w:tplc="8A0A3B86">
      <w:start w:val="1"/>
      <w:numFmt w:val="bullet"/>
      <w:lvlText w:val=""/>
      <w:lvlJc w:val="left"/>
      <w:pPr>
        <w:tabs>
          <w:tab w:val="num" w:pos="720"/>
        </w:tabs>
        <w:ind w:left="720" w:hanging="360"/>
      </w:pPr>
      <w:rPr>
        <w:rFonts w:ascii="Wingdings" w:hAnsi="Wingdings" w:hint="default"/>
      </w:rPr>
    </w:lvl>
    <w:lvl w:ilvl="1" w:tplc="01D48672" w:tentative="1">
      <w:start w:val="1"/>
      <w:numFmt w:val="bullet"/>
      <w:lvlText w:val=""/>
      <w:lvlJc w:val="left"/>
      <w:pPr>
        <w:tabs>
          <w:tab w:val="num" w:pos="1440"/>
        </w:tabs>
        <w:ind w:left="1440" w:hanging="360"/>
      </w:pPr>
      <w:rPr>
        <w:rFonts w:ascii="Wingdings" w:hAnsi="Wingdings" w:hint="default"/>
      </w:rPr>
    </w:lvl>
    <w:lvl w:ilvl="2" w:tplc="382E9D14" w:tentative="1">
      <w:start w:val="1"/>
      <w:numFmt w:val="bullet"/>
      <w:lvlText w:val=""/>
      <w:lvlJc w:val="left"/>
      <w:pPr>
        <w:tabs>
          <w:tab w:val="num" w:pos="2160"/>
        </w:tabs>
        <w:ind w:left="2160" w:hanging="360"/>
      </w:pPr>
      <w:rPr>
        <w:rFonts w:ascii="Wingdings" w:hAnsi="Wingdings" w:hint="default"/>
      </w:rPr>
    </w:lvl>
    <w:lvl w:ilvl="3" w:tplc="6E30AC5A" w:tentative="1">
      <w:start w:val="1"/>
      <w:numFmt w:val="bullet"/>
      <w:lvlText w:val=""/>
      <w:lvlJc w:val="left"/>
      <w:pPr>
        <w:tabs>
          <w:tab w:val="num" w:pos="2880"/>
        </w:tabs>
        <w:ind w:left="2880" w:hanging="360"/>
      </w:pPr>
      <w:rPr>
        <w:rFonts w:ascii="Wingdings" w:hAnsi="Wingdings" w:hint="default"/>
      </w:rPr>
    </w:lvl>
    <w:lvl w:ilvl="4" w:tplc="906AD7EC" w:tentative="1">
      <w:start w:val="1"/>
      <w:numFmt w:val="bullet"/>
      <w:lvlText w:val=""/>
      <w:lvlJc w:val="left"/>
      <w:pPr>
        <w:tabs>
          <w:tab w:val="num" w:pos="3600"/>
        </w:tabs>
        <w:ind w:left="3600" w:hanging="360"/>
      </w:pPr>
      <w:rPr>
        <w:rFonts w:ascii="Wingdings" w:hAnsi="Wingdings" w:hint="default"/>
      </w:rPr>
    </w:lvl>
    <w:lvl w:ilvl="5" w:tplc="38B62CD2" w:tentative="1">
      <w:start w:val="1"/>
      <w:numFmt w:val="bullet"/>
      <w:lvlText w:val=""/>
      <w:lvlJc w:val="left"/>
      <w:pPr>
        <w:tabs>
          <w:tab w:val="num" w:pos="4320"/>
        </w:tabs>
        <w:ind w:left="4320" w:hanging="360"/>
      </w:pPr>
      <w:rPr>
        <w:rFonts w:ascii="Wingdings" w:hAnsi="Wingdings" w:hint="default"/>
      </w:rPr>
    </w:lvl>
    <w:lvl w:ilvl="6" w:tplc="F774CF3C" w:tentative="1">
      <w:start w:val="1"/>
      <w:numFmt w:val="bullet"/>
      <w:lvlText w:val=""/>
      <w:lvlJc w:val="left"/>
      <w:pPr>
        <w:tabs>
          <w:tab w:val="num" w:pos="5040"/>
        </w:tabs>
        <w:ind w:left="5040" w:hanging="360"/>
      </w:pPr>
      <w:rPr>
        <w:rFonts w:ascii="Wingdings" w:hAnsi="Wingdings" w:hint="default"/>
      </w:rPr>
    </w:lvl>
    <w:lvl w:ilvl="7" w:tplc="D87CCC2C" w:tentative="1">
      <w:start w:val="1"/>
      <w:numFmt w:val="bullet"/>
      <w:lvlText w:val=""/>
      <w:lvlJc w:val="left"/>
      <w:pPr>
        <w:tabs>
          <w:tab w:val="num" w:pos="5760"/>
        </w:tabs>
        <w:ind w:left="5760" w:hanging="360"/>
      </w:pPr>
      <w:rPr>
        <w:rFonts w:ascii="Wingdings" w:hAnsi="Wingdings" w:hint="default"/>
      </w:rPr>
    </w:lvl>
    <w:lvl w:ilvl="8" w:tplc="72FA8466"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40E32A7"/>
    <w:multiLevelType w:val="hybridMultilevel"/>
    <w:tmpl w:val="D6E0FA1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34F30C69"/>
    <w:multiLevelType w:val="multilevel"/>
    <w:tmpl w:val="040C001D"/>
    <w:name w:val="liste test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5B050CD"/>
    <w:multiLevelType w:val="multilevel"/>
    <w:tmpl w:val="A8B6F1EC"/>
    <w:lvl w:ilvl="0">
      <w:start w:val="1"/>
      <w:numFmt w:val="bullet"/>
      <w:pStyle w:val="Puces1"/>
      <w:lvlText w:val=""/>
      <w:lvlJc w:val="left"/>
      <w:pPr>
        <w:tabs>
          <w:tab w:val="num" w:pos="1134"/>
        </w:tabs>
        <w:ind w:left="1134" w:hanging="567"/>
      </w:pPr>
      <w:rPr>
        <w:rFonts w:ascii="Wingdings" w:hAnsi="Wingdings" w:hint="default"/>
        <w:b w:val="0"/>
        <w:i w:val="0"/>
        <w:color w:val="04617B"/>
        <w:sz w:val="18"/>
      </w:rPr>
    </w:lvl>
    <w:lvl w:ilvl="1">
      <w:start w:val="1"/>
      <w:numFmt w:val="bullet"/>
      <w:pStyle w:val="Puces2"/>
      <w:lvlText w:val=""/>
      <w:lvlJc w:val="left"/>
      <w:pPr>
        <w:tabs>
          <w:tab w:val="num" w:pos="1134"/>
        </w:tabs>
        <w:ind w:left="1134" w:firstLine="0"/>
      </w:pPr>
      <w:rPr>
        <w:rFonts w:ascii="Wingdings" w:hAnsi="Wingdings" w:hint="default"/>
        <w:b w:val="0"/>
        <w:i w:val="0"/>
        <w:color w:val="04617B"/>
        <w:sz w:val="20"/>
      </w:rPr>
    </w:lvl>
    <w:lvl w:ilvl="2">
      <w:start w:val="1"/>
      <w:numFmt w:val="bullet"/>
      <w:lvlText w:val=""/>
      <w:lvlJc w:val="left"/>
      <w:pPr>
        <w:tabs>
          <w:tab w:val="num" w:pos="2268"/>
        </w:tabs>
        <w:ind w:left="2268" w:hanging="567"/>
      </w:pPr>
      <w:rPr>
        <w:rFonts w:ascii="Wingdings" w:hAnsi="Wingdings" w:hint="default"/>
        <w:color w:val="04617B"/>
      </w:rPr>
    </w:lvl>
    <w:lvl w:ilvl="3">
      <w:start w:val="1"/>
      <w:numFmt w:val="bullet"/>
      <w:lvlText w:val=""/>
      <w:lvlJc w:val="left"/>
      <w:pPr>
        <w:tabs>
          <w:tab w:val="num" w:pos="2835"/>
        </w:tabs>
        <w:ind w:left="2835" w:hanging="567"/>
      </w:pPr>
      <w:rPr>
        <w:rFonts w:ascii="Symbol" w:hAnsi="Symbol" w:hint="default"/>
      </w:rPr>
    </w:lvl>
    <w:lvl w:ilvl="4">
      <w:start w:val="1"/>
      <w:numFmt w:val="bullet"/>
      <w:lvlText w:val="o"/>
      <w:lvlJc w:val="left"/>
      <w:pPr>
        <w:tabs>
          <w:tab w:val="num" w:pos="3402"/>
        </w:tabs>
        <w:ind w:left="3402" w:hanging="567"/>
      </w:pPr>
      <w:rPr>
        <w:rFonts w:ascii="Courier New" w:hAnsi="Courier New" w:cs="Courier New" w:hint="default"/>
      </w:rPr>
    </w:lvl>
    <w:lvl w:ilvl="5">
      <w:start w:val="1"/>
      <w:numFmt w:val="bullet"/>
      <w:lvlText w:val=""/>
      <w:lvlJc w:val="left"/>
      <w:pPr>
        <w:tabs>
          <w:tab w:val="num" w:pos="3969"/>
        </w:tabs>
        <w:ind w:left="3969" w:hanging="567"/>
      </w:pPr>
      <w:rPr>
        <w:rFonts w:ascii="Wingdings" w:hAnsi="Wingdings" w:hint="default"/>
      </w:rPr>
    </w:lvl>
    <w:lvl w:ilvl="6">
      <w:start w:val="1"/>
      <w:numFmt w:val="bullet"/>
      <w:lvlText w:val=""/>
      <w:lvlJc w:val="left"/>
      <w:pPr>
        <w:tabs>
          <w:tab w:val="num" w:pos="4536"/>
        </w:tabs>
        <w:ind w:left="4536" w:hanging="567"/>
      </w:pPr>
      <w:rPr>
        <w:rFonts w:ascii="Symbol" w:hAnsi="Symbol" w:hint="default"/>
      </w:rPr>
    </w:lvl>
    <w:lvl w:ilvl="7">
      <w:start w:val="1"/>
      <w:numFmt w:val="bullet"/>
      <w:lvlText w:val="o"/>
      <w:lvlJc w:val="left"/>
      <w:pPr>
        <w:tabs>
          <w:tab w:val="num" w:pos="5103"/>
        </w:tabs>
        <w:ind w:left="5103" w:hanging="567"/>
      </w:pPr>
      <w:rPr>
        <w:rFonts w:ascii="Courier New" w:hAnsi="Courier New" w:cs="Courier New" w:hint="default"/>
      </w:rPr>
    </w:lvl>
    <w:lvl w:ilvl="8">
      <w:start w:val="1"/>
      <w:numFmt w:val="bullet"/>
      <w:lvlText w:val=""/>
      <w:lvlJc w:val="left"/>
      <w:pPr>
        <w:tabs>
          <w:tab w:val="num" w:pos="5670"/>
        </w:tabs>
        <w:ind w:left="5670" w:hanging="567"/>
      </w:pPr>
      <w:rPr>
        <w:rFonts w:ascii="Wingdings" w:hAnsi="Wingdings" w:hint="default"/>
      </w:rPr>
    </w:lvl>
  </w:abstractNum>
  <w:abstractNum w:abstractNumId="31" w15:restartNumberingAfterBreak="0">
    <w:nsid w:val="381A0949"/>
    <w:multiLevelType w:val="hybridMultilevel"/>
    <w:tmpl w:val="E8C0C5E8"/>
    <w:lvl w:ilvl="0" w:tplc="51AA5D02">
      <w:start w:val="1"/>
      <w:numFmt w:val="bullet"/>
      <w:pStyle w:val="C1-liste1erniveauIOSIS"/>
      <w:lvlText w:val=""/>
      <w:lvlJc w:val="left"/>
      <w:pPr>
        <w:tabs>
          <w:tab w:val="num" w:pos="540"/>
        </w:tabs>
        <w:ind w:left="54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9484562"/>
    <w:multiLevelType w:val="multilevel"/>
    <w:tmpl w:val="1D023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9CC7C3F"/>
    <w:multiLevelType w:val="multilevel"/>
    <w:tmpl w:val="040C001D"/>
    <w:name w:val="liste test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AA21F4F"/>
    <w:multiLevelType w:val="multilevel"/>
    <w:tmpl w:val="C6FE9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F9E41A3"/>
    <w:multiLevelType w:val="hybridMultilevel"/>
    <w:tmpl w:val="A3E29ED8"/>
    <w:lvl w:ilvl="0" w:tplc="F7F6223A">
      <w:start w:val="4"/>
      <w:numFmt w:val="bullet"/>
      <w:lvlText w:val=""/>
      <w:lvlJc w:val="left"/>
      <w:pPr>
        <w:ind w:left="1069" w:hanging="360"/>
      </w:pPr>
      <w:rPr>
        <w:rFonts w:ascii="Wingdings" w:hAnsi="Wingdings" w:cs="Times New Roman" w:hint="default"/>
        <w:caps w:val="0"/>
        <w:strike w:val="0"/>
        <w:dstrike w:val="0"/>
        <w:vanish w:val="0"/>
        <w:color w:val="99CC00"/>
        <w:sz w:val="24"/>
        <w:vertAlign w:val="baseline"/>
      </w:rPr>
    </w:lvl>
    <w:lvl w:ilvl="1" w:tplc="FFFFFFFF" w:tentative="1">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36" w15:restartNumberingAfterBreak="0">
    <w:nsid w:val="402A3BAE"/>
    <w:multiLevelType w:val="hybridMultilevel"/>
    <w:tmpl w:val="9B36E656"/>
    <w:lvl w:ilvl="0" w:tplc="1FCE8EEA">
      <w:start w:val="1"/>
      <w:numFmt w:val="bullet"/>
      <w:pStyle w:val="NormalavecPUCES"/>
      <w:lvlText w:val=""/>
      <w:lvlJc w:val="left"/>
      <w:pPr>
        <w:tabs>
          <w:tab w:val="num" w:pos="227"/>
        </w:tabs>
        <w:ind w:left="227" w:hanging="227"/>
      </w:pPr>
      <w:rPr>
        <w:rFonts w:ascii="Symbol" w:hAnsi="Symbol" w:hint="default"/>
        <w:b w:val="0"/>
        <w:i w:val="0"/>
        <w:color w:val="FF9900"/>
        <w:sz w:val="18"/>
      </w:rPr>
    </w:lvl>
    <w:lvl w:ilvl="1" w:tplc="50EA93D4">
      <w:start w:val="1"/>
      <w:numFmt w:val="bullet"/>
      <w:lvlText w:val=""/>
      <w:lvlJc w:val="left"/>
      <w:pPr>
        <w:tabs>
          <w:tab w:val="num" w:pos="1440"/>
        </w:tabs>
        <w:ind w:left="1440" w:hanging="360"/>
      </w:pPr>
      <w:rPr>
        <w:rFonts w:ascii="Symbol" w:hAnsi="Symbol" w:hint="default"/>
        <w:color w:val="FF6600"/>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34D2896"/>
    <w:multiLevelType w:val="hybridMultilevel"/>
    <w:tmpl w:val="76D081FE"/>
    <w:lvl w:ilvl="0" w:tplc="84263AB2">
      <w:start w:val="1"/>
      <w:numFmt w:val="bullet"/>
      <w:lvlText w:val="•"/>
      <w:lvlJc w:val="left"/>
      <w:pPr>
        <w:tabs>
          <w:tab w:val="num" w:pos="720"/>
        </w:tabs>
        <w:ind w:left="720" w:hanging="360"/>
      </w:pPr>
      <w:rPr>
        <w:rFonts w:ascii="Times New Roman" w:hAnsi="Times New Roman" w:cs="Times New Roman" w:hint="default"/>
      </w:rPr>
    </w:lvl>
    <w:lvl w:ilvl="1" w:tplc="2A94FE2A">
      <w:start w:val="1"/>
      <w:numFmt w:val="bullet"/>
      <w:lvlText w:val="•"/>
      <w:lvlJc w:val="left"/>
      <w:pPr>
        <w:tabs>
          <w:tab w:val="num" w:pos="1440"/>
        </w:tabs>
        <w:ind w:left="1440" w:hanging="360"/>
      </w:pPr>
      <w:rPr>
        <w:rFonts w:ascii="Times New Roman" w:hAnsi="Times New Roman" w:cs="Times New Roman" w:hint="default"/>
      </w:rPr>
    </w:lvl>
    <w:lvl w:ilvl="2" w:tplc="54F4A8FC">
      <w:start w:val="1"/>
      <w:numFmt w:val="bullet"/>
      <w:lvlText w:val="•"/>
      <w:lvlJc w:val="left"/>
      <w:pPr>
        <w:tabs>
          <w:tab w:val="num" w:pos="2160"/>
        </w:tabs>
        <w:ind w:left="2160" w:hanging="360"/>
      </w:pPr>
      <w:rPr>
        <w:rFonts w:ascii="Times New Roman" w:hAnsi="Times New Roman" w:cs="Times New Roman" w:hint="default"/>
      </w:rPr>
    </w:lvl>
    <w:lvl w:ilvl="3" w:tplc="5C1E3F64">
      <w:start w:val="1"/>
      <w:numFmt w:val="bullet"/>
      <w:lvlText w:val="•"/>
      <w:lvlJc w:val="left"/>
      <w:pPr>
        <w:tabs>
          <w:tab w:val="num" w:pos="2880"/>
        </w:tabs>
        <w:ind w:left="2880" w:hanging="360"/>
      </w:pPr>
      <w:rPr>
        <w:rFonts w:ascii="Times New Roman" w:hAnsi="Times New Roman" w:cs="Times New Roman" w:hint="default"/>
      </w:rPr>
    </w:lvl>
    <w:lvl w:ilvl="4" w:tplc="64521E06">
      <w:start w:val="1"/>
      <w:numFmt w:val="bullet"/>
      <w:lvlText w:val="•"/>
      <w:lvlJc w:val="left"/>
      <w:pPr>
        <w:tabs>
          <w:tab w:val="num" w:pos="3600"/>
        </w:tabs>
        <w:ind w:left="3600" w:hanging="360"/>
      </w:pPr>
      <w:rPr>
        <w:rFonts w:ascii="Times New Roman" w:hAnsi="Times New Roman" w:cs="Times New Roman" w:hint="default"/>
      </w:rPr>
    </w:lvl>
    <w:lvl w:ilvl="5" w:tplc="397A523C">
      <w:start w:val="1"/>
      <w:numFmt w:val="bullet"/>
      <w:lvlText w:val="•"/>
      <w:lvlJc w:val="left"/>
      <w:pPr>
        <w:tabs>
          <w:tab w:val="num" w:pos="4320"/>
        </w:tabs>
        <w:ind w:left="4320" w:hanging="360"/>
      </w:pPr>
      <w:rPr>
        <w:rFonts w:ascii="Times New Roman" w:hAnsi="Times New Roman" w:cs="Times New Roman" w:hint="default"/>
      </w:rPr>
    </w:lvl>
    <w:lvl w:ilvl="6" w:tplc="1BA601A4">
      <w:start w:val="1"/>
      <w:numFmt w:val="bullet"/>
      <w:lvlText w:val="•"/>
      <w:lvlJc w:val="left"/>
      <w:pPr>
        <w:tabs>
          <w:tab w:val="num" w:pos="5040"/>
        </w:tabs>
        <w:ind w:left="5040" w:hanging="360"/>
      </w:pPr>
      <w:rPr>
        <w:rFonts w:ascii="Times New Roman" w:hAnsi="Times New Roman" w:cs="Times New Roman" w:hint="default"/>
      </w:rPr>
    </w:lvl>
    <w:lvl w:ilvl="7" w:tplc="612C5BA2">
      <w:start w:val="1"/>
      <w:numFmt w:val="bullet"/>
      <w:lvlText w:val="•"/>
      <w:lvlJc w:val="left"/>
      <w:pPr>
        <w:tabs>
          <w:tab w:val="num" w:pos="5760"/>
        </w:tabs>
        <w:ind w:left="5760" w:hanging="360"/>
      </w:pPr>
      <w:rPr>
        <w:rFonts w:ascii="Times New Roman" w:hAnsi="Times New Roman" w:cs="Times New Roman" w:hint="default"/>
      </w:rPr>
    </w:lvl>
    <w:lvl w:ilvl="8" w:tplc="AA8E9C54">
      <w:start w:val="1"/>
      <w:numFmt w:val="bullet"/>
      <w:lvlText w:val="•"/>
      <w:lvlJc w:val="left"/>
      <w:pPr>
        <w:tabs>
          <w:tab w:val="num" w:pos="6480"/>
        </w:tabs>
        <w:ind w:left="6480" w:hanging="360"/>
      </w:pPr>
      <w:rPr>
        <w:rFonts w:ascii="Times New Roman" w:hAnsi="Times New Roman" w:cs="Times New Roman" w:hint="default"/>
      </w:rPr>
    </w:lvl>
  </w:abstractNum>
  <w:abstractNum w:abstractNumId="38" w15:restartNumberingAfterBreak="0">
    <w:nsid w:val="44147A12"/>
    <w:multiLevelType w:val="multilevel"/>
    <w:tmpl w:val="040C001D"/>
    <w:name w:val="liste tes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4508140A"/>
    <w:multiLevelType w:val="hybridMultilevel"/>
    <w:tmpl w:val="0A6873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4B1823E8"/>
    <w:multiLevelType w:val="hybridMultilevel"/>
    <w:tmpl w:val="72B2AC12"/>
    <w:lvl w:ilvl="0" w:tplc="FFFFFFFF">
      <w:start w:val="1"/>
      <w:numFmt w:val="bullet"/>
      <w:pStyle w:val="Liste"/>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E420BC2"/>
    <w:multiLevelType w:val="multilevel"/>
    <w:tmpl w:val="9DE6F470"/>
    <w:lvl w:ilvl="0">
      <w:start w:val="1"/>
      <w:numFmt w:val="decimal"/>
      <w:pStyle w:val="Titre13"/>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15:restartNumberingAfterBreak="0">
    <w:nsid w:val="4EFB3C1C"/>
    <w:multiLevelType w:val="hybridMultilevel"/>
    <w:tmpl w:val="812848B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50FB6995"/>
    <w:multiLevelType w:val="multilevel"/>
    <w:tmpl w:val="040C001D"/>
    <w:name w:val="liste test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523E6A90"/>
    <w:multiLevelType w:val="hybridMultilevel"/>
    <w:tmpl w:val="BA2E2AA4"/>
    <w:lvl w:ilvl="0" w:tplc="2EC822B8">
      <w:start w:val="2"/>
      <w:numFmt w:val="bullet"/>
      <w:lvlText w:val="-"/>
      <w:lvlJc w:val="left"/>
      <w:pPr>
        <w:ind w:left="720" w:hanging="360"/>
      </w:pPr>
      <w:rPr>
        <w:rFonts w:ascii="Myriad Pro" w:eastAsia="Times New Roman" w:hAnsi="Myriad Pro"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53286488"/>
    <w:multiLevelType w:val="hybridMultilevel"/>
    <w:tmpl w:val="0332005C"/>
    <w:lvl w:ilvl="0" w:tplc="2EC822B8">
      <w:start w:val="2"/>
      <w:numFmt w:val="bullet"/>
      <w:lvlText w:val="-"/>
      <w:lvlJc w:val="left"/>
      <w:pPr>
        <w:ind w:left="720" w:hanging="360"/>
      </w:pPr>
      <w:rPr>
        <w:rFonts w:ascii="Myriad Pro" w:eastAsia="Times New Roman" w:hAnsi="Myriad Pro"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57470525"/>
    <w:multiLevelType w:val="hybridMultilevel"/>
    <w:tmpl w:val="F192144C"/>
    <w:lvl w:ilvl="0" w:tplc="2E327ECC">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5BB60E77"/>
    <w:multiLevelType w:val="hybridMultilevel"/>
    <w:tmpl w:val="3634BA54"/>
    <w:lvl w:ilvl="0" w:tplc="D6E463F0">
      <w:start w:val="1"/>
      <w:numFmt w:val="bullet"/>
      <w:lvlText w:val="•"/>
      <w:lvlJc w:val="left"/>
      <w:pPr>
        <w:tabs>
          <w:tab w:val="num" w:pos="720"/>
        </w:tabs>
        <w:ind w:left="720" w:hanging="360"/>
      </w:pPr>
      <w:rPr>
        <w:rFonts w:ascii="Arial" w:hAnsi="Arial" w:hint="default"/>
      </w:rPr>
    </w:lvl>
    <w:lvl w:ilvl="1" w:tplc="833AB888" w:tentative="1">
      <w:start w:val="1"/>
      <w:numFmt w:val="bullet"/>
      <w:lvlText w:val="•"/>
      <w:lvlJc w:val="left"/>
      <w:pPr>
        <w:tabs>
          <w:tab w:val="num" w:pos="1440"/>
        </w:tabs>
        <w:ind w:left="1440" w:hanging="360"/>
      </w:pPr>
      <w:rPr>
        <w:rFonts w:ascii="Arial" w:hAnsi="Arial" w:hint="default"/>
      </w:rPr>
    </w:lvl>
    <w:lvl w:ilvl="2" w:tplc="E2F42A12" w:tentative="1">
      <w:start w:val="1"/>
      <w:numFmt w:val="bullet"/>
      <w:lvlText w:val="•"/>
      <w:lvlJc w:val="left"/>
      <w:pPr>
        <w:tabs>
          <w:tab w:val="num" w:pos="2160"/>
        </w:tabs>
        <w:ind w:left="2160" w:hanging="360"/>
      </w:pPr>
      <w:rPr>
        <w:rFonts w:ascii="Arial" w:hAnsi="Arial" w:hint="default"/>
      </w:rPr>
    </w:lvl>
    <w:lvl w:ilvl="3" w:tplc="387C6EAA" w:tentative="1">
      <w:start w:val="1"/>
      <w:numFmt w:val="bullet"/>
      <w:lvlText w:val="•"/>
      <w:lvlJc w:val="left"/>
      <w:pPr>
        <w:tabs>
          <w:tab w:val="num" w:pos="2880"/>
        </w:tabs>
        <w:ind w:left="2880" w:hanging="360"/>
      </w:pPr>
      <w:rPr>
        <w:rFonts w:ascii="Arial" w:hAnsi="Arial" w:hint="default"/>
      </w:rPr>
    </w:lvl>
    <w:lvl w:ilvl="4" w:tplc="C868BFD2" w:tentative="1">
      <w:start w:val="1"/>
      <w:numFmt w:val="bullet"/>
      <w:lvlText w:val="•"/>
      <w:lvlJc w:val="left"/>
      <w:pPr>
        <w:tabs>
          <w:tab w:val="num" w:pos="3600"/>
        </w:tabs>
        <w:ind w:left="3600" w:hanging="360"/>
      </w:pPr>
      <w:rPr>
        <w:rFonts w:ascii="Arial" w:hAnsi="Arial" w:hint="default"/>
      </w:rPr>
    </w:lvl>
    <w:lvl w:ilvl="5" w:tplc="755E1EE6" w:tentative="1">
      <w:start w:val="1"/>
      <w:numFmt w:val="bullet"/>
      <w:lvlText w:val="•"/>
      <w:lvlJc w:val="left"/>
      <w:pPr>
        <w:tabs>
          <w:tab w:val="num" w:pos="4320"/>
        </w:tabs>
        <w:ind w:left="4320" w:hanging="360"/>
      </w:pPr>
      <w:rPr>
        <w:rFonts w:ascii="Arial" w:hAnsi="Arial" w:hint="default"/>
      </w:rPr>
    </w:lvl>
    <w:lvl w:ilvl="6" w:tplc="CA6E6AA4" w:tentative="1">
      <w:start w:val="1"/>
      <w:numFmt w:val="bullet"/>
      <w:lvlText w:val="•"/>
      <w:lvlJc w:val="left"/>
      <w:pPr>
        <w:tabs>
          <w:tab w:val="num" w:pos="5040"/>
        </w:tabs>
        <w:ind w:left="5040" w:hanging="360"/>
      </w:pPr>
      <w:rPr>
        <w:rFonts w:ascii="Arial" w:hAnsi="Arial" w:hint="default"/>
      </w:rPr>
    </w:lvl>
    <w:lvl w:ilvl="7" w:tplc="957A06CE" w:tentative="1">
      <w:start w:val="1"/>
      <w:numFmt w:val="bullet"/>
      <w:lvlText w:val="•"/>
      <w:lvlJc w:val="left"/>
      <w:pPr>
        <w:tabs>
          <w:tab w:val="num" w:pos="5760"/>
        </w:tabs>
        <w:ind w:left="5760" w:hanging="360"/>
      </w:pPr>
      <w:rPr>
        <w:rFonts w:ascii="Arial" w:hAnsi="Arial" w:hint="default"/>
      </w:rPr>
    </w:lvl>
    <w:lvl w:ilvl="8" w:tplc="6C021C42"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BD95701"/>
    <w:multiLevelType w:val="hybridMultilevel"/>
    <w:tmpl w:val="0406A1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5E5F2D9C"/>
    <w:multiLevelType w:val="hybridMultilevel"/>
    <w:tmpl w:val="DDE88B84"/>
    <w:lvl w:ilvl="0" w:tplc="FFFFFFFF">
      <w:start w:val="1"/>
      <w:numFmt w:val="bullet"/>
      <w:pStyle w:val="Listenumros3"/>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5F297D5A"/>
    <w:multiLevelType w:val="multilevel"/>
    <w:tmpl w:val="50FE728E"/>
    <w:lvl w:ilvl="0">
      <w:start w:val="1"/>
      <w:numFmt w:val="decimal"/>
      <w:lvlText w:val="%1."/>
      <w:lvlJc w:val="left"/>
      <w:pPr>
        <w:tabs>
          <w:tab w:val="num" w:pos="420"/>
        </w:tabs>
        <w:ind w:left="420" w:hanging="420"/>
      </w:pPr>
      <w:rPr>
        <w:rFonts w:hint="default"/>
      </w:rPr>
    </w:lvl>
    <w:lvl w:ilvl="1">
      <w:start w:val="1"/>
      <w:numFmt w:val="decimal"/>
      <w:pStyle w:val="SOUSTITRE2"/>
      <w:lvlText w:val="%1.%2."/>
      <w:lvlJc w:val="left"/>
      <w:pPr>
        <w:tabs>
          <w:tab w:val="num" w:pos="704"/>
        </w:tabs>
        <w:ind w:left="704" w:hanging="420"/>
      </w:pPr>
      <w:rPr>
        <w:rFonts w:hint="default"/>
      </w:rPr>
    </w:lvl>
    <w:lvl w:ilvl="2">
      <w:start w:val="1"/>
      <w:numFmt w:val="decimal"/>
      <w:pStyle w:val="soustitre3"/>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1" w15:restartNumberingAfterBreak="0">
    <w:nsid w:val="5F4947BD"/>
    <w:multiLevelType w:val="hybridMultilevel"/>
    <w:tmpl w:val="CDC48896"/>
    <w:lvl w:ilvl="0" w:tplc="040C0001">
      <w:start w:val="1"/>
      <w:numFmt w:val="bullet"/>
      <w:lvlText w:val=""/>
      <w:lvlJc w:val="left"/>
      <w:pPr>
        <w:ind w:left="1069" w:hanging="360"/>
      </w:pPr>
      <w:rPr>
        <w:rFonts w:ascii="Symbol" w:hAnsi="Symbol"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52" w15:restartNumberingAfterBreak="0">
    <w:nsid w:val="60C235F0"/>
    <w:multiLevelType w:val="hybridMultilevel"/>
    <w:tmpl w:val="7DE63F7A"/>
    <w:lvl w:ilvl="0" w:tplc="B966F226">
      <w:start w:val="1"/>
      <w:numFmt w:val="bullet"/>
      <w:pStyle w:val="Puce2"/>
      <w:lvlText w:val="▬"/>
      <w:lvlJc w:val="left"/>
      <w:pPr>
        <w:ind w:left="720" w:hanging="360"/>
      </w:pPr>
      <w:rPr>
        <w:rFonts w:ascii="Segoe UI" w:hAnsi="Segoe UI" w:hint="default"/>
        <w:color w:val="C0504D" w:themeColor="accent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61537739"/>
    <w:multiLevelType w:val="multilevel"/>
    <w:tmpl w:val="28583F5C"/>
    <w:lvl w:ilvl="0">
      <w:start w:val="1"/>
      <w:numFmt w:val="bullet"/>
      <w:pStyle w:val="Puce1"/>
      <w:lvlText w:val="▬"/>
      <w:lvlJc w:val="left"/>
      <w:pPr>
        <w:ind w:left="700" w:hanging="360"/>
      </w:pPr>
      <w:rPr>
        <w:rFonts w:ascii="Segoe UI" w:hAnsi="Segoe UI" w:hint="default"/>
        <w:b w:val="0"/>
        <w:i w:val="0"/>
        <w:caps/>
        <w:strike w:val="0"/>
        <w:dstrike w:val="0"/>
        <w:vanish w:val="0"/>
        <w:color w:val="4F81BD" w:themeColor="accent1"/>
        <w:spacing w:val="0"/>
        <w:sz w:val="20"/>
        <w:szCs w:val="1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 "/>
      <w:lvlJc w:val="left"/>
      <w:pPr>
        <w:ind w:left="6793" w:hanging="567"/>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nothing"/>
      <w:lvlText w:val="%1.%2.%3. - "/>
      <w:lvlJc w:val="left"/>
      <w:pPr>
        <w:ind w:left="1264" w:hanging="567"/>
      </w:pPr>
      <w:rPr>
        <w:rFonts w:asciiTheme="minorHAnsi" w:hAnsiTheme="minorHAnsi" w:cstheme="minorHAnsi" w:hint="default"/>
        <w:b/>
        <w:i w:val="0"/>
        <w:caps w:val="0"/>
        <w:strike w:val="0"/>
        <w:dstrike w:val="0"/>
        <w:vanish w:val="0"/>
        <w:color w:val="000000" w:themeColor="text1"/>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lvlText w:val="%4)"/>
      <w:lvlJc w:val="left"/>
      <w:pPr>
        <w:tabs>
          <w:tab w:val="num" w:pos="1777"/>
        </w:tabs>
        <w:ind w:left="1548" w:hanging="851"/>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lvlText w:val="%5)"/>
      <w:lvlJc w:val="left"/>
      <w:pPr>
        <w:tabs>
          <w:tab w:val="num" w:pos="1831"/>
        </w:tabs>
        <w:ind w:left="1831" w:hanging="567"/>
      </w:pPr>
      <w:rPr>
        <w:rFonts w:ascii="Garamond" w:hAnsi="Garamond" w:hint="default"/>
        <w:b w:val="0"/>
        <w:i w:val="0"/>
        <w:caps w:val="0"/>
        <w:strike w:val="0"/>
        <w:dstrike w:val="0"/>
        <w:vanish w:val="0"/>
        <w:color w:val="335A8F"/>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lowerRoman"/>
      <w:lvlText w:val="%6)"/>
      <w:lvlJc w:val="left"/>
      <w:pPr>
        <w:tabs>
          <w:tab w:val="num" w:pos="1849"/>
        </w:tabs>
        <w:ind w:left="1849" w:hanging="1152"/>
      </w:pPr>
      <w:rPr>
        <w:rFonts w:hint="default"/>
      </w:rPr>
    </w:lvl>
    <w:lvl w:ilvl="6">
      <w:start w:val="1"/>
      <w:numFmt w:val="lowerRoman"/>
      <w:lvlText w:val="(%7)"/>
      <w:lvlJc w:val="right"/>
      <w:pPr>
        <w:tabs>
          <w:tab w:val="num" w:pos="5954"/>
        </w:tabs>
        <w:ind w:left="5801" w:hanging="567"/>
      </w:pPr>
      <w:rPr>
        <w:rFonts w:asciiTheme="minorHAnsi" w:hAnsiTheme="minorHAnsi" w:hint="default"/>
        <w:b w:val="0"/>
        <w:i w:val="0"/>
        <w:color w:val="EEECE1" w:themeColor="background2"/>
        <w:sz w:val="14"/>
        <w:szCs w:val="14"/>
      </w:rPr>
    </w:lvl>
    <w:lvl w:ilvl="7">
      <w:start w:val="1"/>
      <w:numFmt w:val="decimal"/>
      <w:lvlRestart w:val="1"/>
      <w:lvlText w:val="%8)"/>
      <w:lvlJc w:val="left"/>
      <w:pPr>
        <w:tabs>
          <w:tab w:val="num" w:pos="1831"/>
        </w:tabs>
        <w:ind w:left="1831" w:hanging="567"/>
      </w:pPr>
      <w:rPr>
        <w:rFonts w:ascii="Garamond" w:hAnsi="Garamond"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lowerLetter"/>
      <w:lvlRestart w:val="1"/>
      <w:lvlText w:val="%9)"/>
      <w:lvlJc w:val="left"/>
      <w:pPr>
        <w:tabs>
          <w:tab w:val="num" w:pos="1264"/>
        </w:tabs>
        <w:ind w:left="1264" w:hanging="567"/>
      </w:pPr>
      <w:rPr>
        <w:rFonts w:hint="default"/>
      </w:rPr>
    </w:lvl>
  </w:abstractNum>
  <w:abstractNum w:abstractNumId="54" w15:restartNumberingAfterBreak="0">
    <w:nsid w:val="62680455"/>
    <w:multiLevelType w:val="hybridMultilevel"/>
    <w:tmpl w:val="9C5C1A3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5" w15:restartNumberingAfterBreak="0">
    <w:nsid w:val="65A82435"/>
    <w:multiLevelType w:val="hybridMultilevel"/>
    <w:tmpl w:val="D8FE1D1C"/>
    <w:lvl w:ilvl="0" w:tplc="19C88E3A">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67E917EA"/>
    <w:multiLevelType w:val="hybridMultilevel"/>
    <w:tmpl w:val="41BE95A8"/>
    <w:lvl w:ilvl="0" w:tplc="040C0005">
      <w:start w:val="1"/>
      <w:numFmt w:val="bullet"/>
      <w:pStyle w:val="Listepuces2"/>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6F165DE4"/>
    <w:multiLevelType w:val="hybridMultilevel"/>
    <w:tmpl w:val="2E500508"/>
    <w:lvl w:ilvl="0" w:tplc="2EC822B8">
      <w:start w:val="2"/>
      <w:numFmt w:val="bullet"/>
      <w:lvlText w:val="-"/>
      <w:lvlJc w:val="left"/>
      <w:pPr>
        <w:ind w:left="405" w:hanging="360"/>
      </w:pPr>
      <w:rPr>
        <w:rFonts w:ascii="Myriad Pro" w:eastAsia="Times New Roman" w:hAnsi="Myriad Pro" w:cs="Times New Roman" w:hint="default"/>
      </w:rPr>
    </w:lvl>
    <w:lvl w:ilvl="1" w:tplc="040C0003" w:tentative="1">
      <w:start w:val="1"/>
      <w:numFmt w:val="bullet"/>
      <w:lvlText w:val="o"/>
      <w:lvlJc w:val="left"/>
      <w:pPr>
        <w:ind w:left="1125" w:hanging="360"/>
      </w:pPr>
      <w:rPr>
        <w:rFonts w:ascii="Courier New" w:hAnsi="Courier New" w:cs="Courier New" w:hint="default"/>
      </w:rPr>
    </w:lvl>
    <w:lvl w:ilvl="2" w:tplc="040C0005" w:tentative="1">
      <w:start w:val="1"/>
      <w:numFmt w:val="bullet"/>
      <w:lvlText w:val=""/>
      <w:lvlJc w:val="left"/>
      <w:pPr>
        <w:ind w:left="1845" w:hanging="360"/>
      </w:pPr>
      <w:rPr>
        <w:rFonts w:ascii="Wingdings" w:hAnsi="Wingdings" w:hint="default"/>
      </w:rPr>
    </w:lvl>
    <w:lvl w:ilvl="3" w:tplc="040C0001" w:tentative="1">
      <w:start w:val="1"/>
      <w:numFmt w:val="bullet"/>
      <w:lvlText w:val=""/>
      <w:lvlJc w:val="left"/>
      <w:pPr>
        <w:ind w:left="2565" w:hanging="360"/>
      </w:pPr>
      <w:rPr>
        <w:rFonts w:ascii="Symbol" w:hAnsi="Symbol" w:hint="default"/>
      </w:rPr>
    </w:lvl>
    <w:lvl w:ilvl="4" w:tplc="040C0003" w:tentative="1">
      <w:start w:val="1"/>
      <w:numFmt w:val="bullet"/>
      <w:lvlText w:val="o"/>
      <w:lvlJc w:val="left"/>
      <w:pPr>
        <w:ind w:left="3285" w:hanging="360"/>
      </w:pPr>
      <w:rPr>
        <w:rFonts w:ascii="Courier New" w:hAnsi="Courier New" w:cs="Courier New" w:hint="default"/>
      </w:rPr>
    </w:lvl>
    <w:lvl w:ilvl="5" w:tplc="040C0005" w:tentative="1">
      <w:start w:val="1"/>
      <w:numFmt w:val="bullet"/>
      <w:lvlText w:val=""/>
      <w:lvlJc w:val="left"/>
      <w:pPr>
        <w:ind w:left="4005" w:hanging="360"/>
      </w:pPr>
      <w:rPr>
        <w:rFonts w:ascii="Wingdings" w:hAnsi="Wingdings" w:hint="default"/>
      </w:rPr>
    </w:lvl>
    <w:lvl w:ilvl="6" w:tplc="040C0001" w:tentative="1">
      <w:start w:val="1"/>
      <w:numFmt w:val="bullet"/>
      <w:lvlText w:val=""/>
      <w:lvlJc w:val="left"/>
      <w:pPr>
        <w:ind w:left="4725" w:hanging="360"/>
      </w:pPr>
      <w:rPr>
        <w:rFonts w:ascii="Symbol" w:hAnsi="Symbol" w:hint="default"/>
      </w:rPr>
    </w:lvl>
    <w:lvl w:ilvl="7" w:tplc="040C0003" w:tentative="1">
      <w:start w:val="1"/>
      <w:numFmt w:val="bullet"/>
      <w:lvlText w:val="o"/>
      <w:lvlJc w:val="left"/>
      <w:pPr>
        <w:ind w:left="5445" w:hanging="360"/>
      </w:pPr>
      <w:rPr>
        <w:rFonts w:ascii="Courier New" w:hAnsi="Courier New" w:cs="Courier New" w:hint="default"/>
      </w:rPr>
    </w:lvl>
    <w:lvl w:ilvl="8" w:tplc="040C0005" w:tentative="1">
      <w:start w:val="1"/>
      <w:numFmt w:val="bullet"/>
      <w:lvlText w:val=""/>
      <w:lvlJc w:val="left"/>
      <w:pPr>
        <w:ind w:left="6165" w:hanging="360"/>
      </w:pPr>
      <w:rPr>
        <w:rFonts w:ascii="Wingdings" w:hAnsi="Wingdings" w:hint="default"/>
      </w:rPr>
    </w:lvl>
  </w:abstractNum>
  <w:abstractNum w:abstractNumId="58" w15:restartNumberingAfterBreak="0">
    <w:nsid w:val="6F171B4A"/>
    <w:multiLevelType w:val="multilevel"/>
    <w:tmpl w:val="59A8FCC0"/>
    <w:name w:val="liste test"/>
    <w:lvl w:ilvl="0">
      <w:start w:val="1"/>
      <w:numFmt w:val="decimal"/>
      <w:lvlText w:val="%1."/>
      <w:lvlJc w:val="left"/>
      <w:pPr>
        <w:tabs>
          <w:tab w:val="num" w:pos="0"/>
        </w:tabs>
        <w:ind w:left="0" w:firstLine="0"/>
      </w:pPr>
      <w:rPr>
        <w:rFonts w:ascii="Myriad Pro" w:hAnsi="Myriad Pro" w:hint="default"/>
        <w:b/>
        <w:i w:val="0"/>
        <w:caps/>
        <w:color w:val="99CC00"/>
        <w:sz w:val="28"/>
        <w:szCs w:val="28"/>
      </w:rPr>
    </w:lvl>
    <w:lvl w:ilvl="1">
      <w:start w:val="1"/>
      <w:numFmt w:val="decimal"/>
      <w:lvlText w:val="%1.%2."/>
      <w:lvlJc w:val="left"/>
      <w:pPr>
        <w:tabs>
          <w:tab w:val="num" w:pos="0"/>
        </w:tabs>
        <w:ind w:left="0" w:firstLine="0"/>
      </w:pPr>
      <w:rPr>
        <w:rFonts w:ascii="Myriad Pro" w:hAnsi="Myriad Pro" w:hint="default"/>
        <w:b/>
        <w:i w:val="0"/>
        <w:caps/>
        <w:color w:val="99CC00"/>
        <w:sz w:val="1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9" w15:restartNumberingAfterBreak="0">
    <w:nsid w:val="755A4446"/>
    <w:multiLevelType w:val="hybridMultilevel"/>
    <w:tmpl w:val="0E122226"/>
    <w:lvl w:ilvl="0" w:tplc="86829C62">
      <w:start w:val="1"/>
      <w:numFmt w:val="bullet"/>
      <w:lvlText w:val=""/>
      <w:lvlJc w:val="left"/>
      <w:pPr>
        <w:tabs>
          <w:tab w:val="num" w:pos="720"/>
        </w:tabs>
        <w:ind w:left="720" w:hanging="360"/>
      </w:pPr>
      <w:rPr>
        <w:rFonts w:ascii="Wingdings" w:hAnsi="Wingdings" w:hint="default"/>
      </w:rPr>
    </w:lvl>
    <w:lvl w:ilvl="1" w:tplc="CD1C675E" w:tentative="1">
      <w:start w:val="1"/>
      <w:numFmt w:val="bullet"/>
      <w:lvlText w:val=""/>
      <w:lvlJc w:val="left"/>
      <w:pPr>
        <w:tabs>
          <w:tab w:val="num" w:pos="1440"/>
        </w:tabs>
        <w:ind w:left="1440" w:hanging="360"/>
      </w:pPr>
      <w:rPr>
        <w:rFonts w:ascii="Wingdings" w:hAnsi="Wingdings" w:hint="default"/>
      </w:rPr>
    </w:lvl>
    <w:lvl w:ilvl="2" w:tplc="20F4BD26" w:tentative="1">
      <w:start w:val="1"/>
      <w:numFmt w:val="bullet"/>
      <w:lvlText w:val=""/>
      <w:lvlJc w:val="left"/>
      <w:pPr>
        <w:tabs>
          <w:tab w:val="num" w:pos="2160"/>
        </w:tabs>
        <w:ind w:left="2160" w:hanging="360"/>
      </w:pPr>
      <w:rPr>
        <w:rFonts w:ascii="Wingdings" w:hAnsi="Wingdings" w:hint="default"/>
      </w:rPr>
    </w:lvl>
    <w:lvl w:ilvl="3" w:tplc="D9F88882" w:tentative="1">
      <w:start w:val="1"/>
      <w:numFmt w:val="bullet"/>
      <w:lvlText w:val=""/>
      <w:lvlJc w:val="left"/>
      <w:pPr>
        <w:tabs>
          <w:tab w:val="num" w:pos="2880"/>
        </w:tabs>
        <w:ind w:left="2880" w:hanging="360"/>
      </w:pPr>
      <w:rPr>
        <w:rFonts w:ascii="Wingdings" w:hAnsi="Wingdings" w:hint="default"/>
      </w:rPr>
    </w:lvl>
    <w:lvl w:ilvl="4" w:tplc="648A9A92" w:tentative="1">
      <w:start w:val="1"/>
      <w:numFmt w:val="bullet"/>
      <w:lvlText w:val=""/>
      <w:lvlJc w:val="left"/>
      <w:pPr>
        <w:tabs>
          <w:tab w:val="num" w:pos="3600"/>
        </w:tabs>
        <w:ind w:left="3600" w:hanging="360"/>
      </w:pPr>
      <w:rPr>
        <w:rFonts w:ascii="Wingdings" w:hAnsi="Wingdings" w:hint="default"/>
      </w:rPr>
    </w:lvl>
    <w:lvl w:ilvl="5" w:tplc="423415EE" w:tentative="1">
      <w:start w:val="1"/>
      <w:numFmt w:val="bullet"/>
      <w:lvlText w:val=""/>
      <w:lvlJc w:val="left"/>
      <w:pPr>
        <w:tabs>
          <w:tab w:val="num" w:pos="4320"/>
        </w:tabs>
        <w:ind w:left="4320" w:hanging="360"/>
      </w:pPr>
      <w:rPr>
        <w:rFonts w:ascii="Wingdings" w:hAnsi="Wingdings" w:hint="default"/>
      </w:rPr>
    </w:lvl>
    <w:lvl w:ilvl="6" w:tplc="AE9892AC" w:tentative="1">
      <w:start w:val="1"/>
      <w:numFmt w:val="bullet"/>
      <w:lvlText w:val=""/>
      <w:lvlJc w:val="left"/>
      <w:pPr>
        <w:tabs>
          <w:tab w:val="num" w:pos="5040"/>
        </w:tabs>
        <w:ind w:left="5040" w:hanging="360"/>
      </w:pPr>
      <w:rPr>
        <w:rFonts w:ascii="Wingdings" w:hAnsi="Wingdings" w:hint="default"/>
      </w:rPr>
    </w:lvl>
    <w:lvl w:ilvl="7" w:tplc="46523D00" w:tentative="1">
      <w:start w:val="1"/>
      <w:numFmt w:val="bullet"/>
      <w:lvlText w:val=""/>
      <w:lvlJc w:val="left"/>
      <w:pPr>
        <w:tabs>
          <w:tab w:val="num" w:pos="5760"/>
        </w:tabs>
        <w:ind w:left="5760" w:hanging="360"/>
      </w:pPr>
      <w:rPr>
        <w:rFonts w:ascii="Wingdings" w:hAnsi="Wingdings" w:hint="default"/>
      </w:rPr>
    </w:lvl>
    <w:lvl w:ilvl="8" w:tplc="A52C0A7E"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8C91856"/>
    <w:multiLevelType w:val="hybridMultilevel"/>
    <w:tmpl w:val="B3380304"/>
    <w:lvl w:ilvl="0" w:tplc="2626D0E2">
      <w:start w:val="1"/>
      <w:numFmt w:val="upperLetter"/>
      <w:pStyle w:val="Titre10"/>
      <w:lvlText w:val="%1."/>
      <w:lvlJc w:val="left"/>
      <w:pPr>
        <w:tabs>
          <w:tab w:val="num" w:pos="720"/>
        </w:tabs>
        <w:ind w:left="720" w:hanging="360"/>
      </w:pPr>
      <w:rPr>
        <w:rFonts w:hint="default"/>
      </w:rPr>
    </w:lvl>
    <w:lvl w:ilvl="1" w:tplc="040C000F">
      <w:start w:val="1"/>
      <w:numFmt w:val="decimal"/>
      <w:lvlText w:val="%2."/>
      <w:lvlJc w:val="left"/>
      <w:pPr>
        <w:tabs>
          <w:tab w:val="num" w:pos="1440"/>
        </w:tabs>
        <w:ind w:left="1440" w:hanging="360"/>
      </w:pPr>
    </w:lvl>
    <w:lvl w:ilvl="2" w:tplc="040C001B">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1" w15:restartNumberingAfterBreak="0">
    <w:nsid w:val="7A8F08B5"/>
    <w:multiLevelType w:val="multilevel"/>
    <w:tmpl w:val="71928442"/>
    <w:lvl w:ilvl="0">
      <w:start w:val="2"/>
      <w:numFmt w:val="bullet"/>
      <w:lvlText w:val="-"/>
      <w:lvlJc w:val="left"/>
      <w:pPr>
        <w:tabs>
          <w:tab w:val="num" w:pos="612"/>
        </w:tabs>
        <w:ind w:left="612" w:hanging="567"/>
      </w:pPr>
      <w:rPr>
        <w:rFonts w:ascii="Myriad Pro" w:eastAsia="Times New Roman" w:hAnsi="Myriad Pro" w:cs="Times New Roman" w:hint="default"/>
        <w:b w:val="0"/>
        <w:i w:val="0"/>
        <w:color w:val="04617B"/>
        <w:sz w:val="18"/>
      </w:rPr>
    </w:lvl>
    <w:lvl w:ilvl="1">
      <w:start w:val="1"/>
      <w:numFmt w:val="bullet"/>
      <w:lvlText w:val=""/>
      <w:lvlJc w:val="left"/>
      <w:pPr>
        <w:tabs>
          <w:tab w:val="num" w:pos="612"/>
        </w:tabs>
        <w:ind w:left="612" w:firstLine="0"/>
      </w:pPr>
      <w:rPr>
        <w:rFonts w:ascii="Wingdings" w:hAnsi="Wingdings" w:hint="default"/>
        <w:b w:val="0"/>
        <w:i w:val="0"/>
        <w:color w:val="04617B"/>
        <w:sz w:val="20"/>
      </w:rPr>
    </w:lvl>
    <w:lvl w:ilvl="2">
      <w:start w:val="1"/>
      <w:numFmt w:val="bullet"/>
      <w:lvlText w:val=""/>
      <w:lvlJc w:val="left"/>
      <w:pPr>
        <w:tabs>
          <w:tab w:val="num" w:pos="1746"/>
        </w:tabs>
        <w:ind w:left="1746" w:hanging="567"/>
      </w:pPr>
      <w:rPr>
        <w:rFonts w:ascii="Wingdings" w:hAnsi="Wingdings" w:hint="default"/>
        <w:color w:val="04617B"/>
      </w:rPr>
    </w:lvl>
    <w:lvl w:ilvl="3">
      <w:start w:val="1"/>
      <w:numFmt w:val="bullet"/>
      <w:lvlText w:val=""/>
      <w:lvlJc w:val="left"/>
      <w:pPr>
        <w:tabs>
          <w:tab w:val="num" w:pos="2313"/>
        </w:tabs>
        <w:ind w:left="2313" w:hanging="567"/>
      </w:pPr>
      <w:rPr>
        <w:rFonts w:ascii="Symbol" w:hAnsi="Symbol" w:hint="default"/>
      </w:rPr>
    </w:lvl>
    <w:lvl w:ilvl="4">
      <w:start w:val="1"/>
      <w:numFmt w:val="bullet"/>
      <w:lvlText w:val="o"/>
      <w:lvlJc w:val="left"/>
      <w:pPr>
        <w:tabs>
          <w:tab w:val="num" w:pos="2880"/>
        </w:tabs>
        <w:ind w:left="2880" w:hanging="567"/>
      </w:pPr>
      <w:rPr>
        <w:rFonts w:ascii="Courier New" w:hAnsi="Courier New" w:cs="Courier New" w:hint="default"/>
      </w:rPr>
    </w:lvl>
    <w:lvl w:ilvl="5">
      <w:start w:val="1"/>
      <w:numFmt w:val="bullet"/>
      <w:lvlText w:val=""/>
      <w:lvlJc w:val="left"/>
      <w:pPr>
        <w:tabs>
          <w:tab w:val="num" w:pos="3447"/>
        </w:tabs>
        <w:ind w:left="3447" w:hanging="567"/>
      </w:pPr>
      <w:rPr>
        <w:rFonts w:ascii="Wingdings" w:hAnsi="Wingdings" w:hint="default"/>
      </w:rPr>
    </w:lvl>
    <w:lvl w:ilvl="6">
      <w:start w:val="1"/>
      <w:numFmt w:val="bullet"/>
      <w:lvlText w:val=""/>
      <w:lvlJc w:val="left"/>
      <w:pPr>
        <w:tabs>
          <w:tab w:val="num" w:pos="4014"/>
        </w:tabs>
        <w:ind w:left="4014" w:hanging="567"/>
      </w:pPr>
      <w:rPr>
        <w:rFonts w:ascii="Symbol" w:hAnsi="Symbol" w:hint="default"/>
      </w:rPr>
    </w:lvl>
    <w:lvl w:ilvl="7">
      <w:start w:val="1"/>
      <w:numFmt w:val="bullet"/>
      <w:lvlText w:val="o"/>
      <w:lvlJc w:val="left"/>
      <w:pPr>
        <w:tabs>
          <w:tab w:val="num" w:pos="4581"/>
        </w:tabs>
        <w:ind w:left="4581" w:hanging="567"/>
      </w:pPr>
      <w:rPr>
        <w:rFonts w:ascii="Courier New" w:hAnsi="Courier New" w:cs="Courier New" w:hint="default"/>
      </w:rPr>
    </w:lvl>
    <w:lvl w:ilvl="8">
      <w:start w:val="1"/>
      <w:numFmt w:val="bullet"/>
      <w:lvlText w:val=""/>
      <w:lvlJc w:val="left"/>
      <w:pPr>
        <w:tabs>
          <w:tab w:val="num" w:pos="5148"/>
        </w:tabs>
        <w:ind w:left="5148" w:hanging="567"/>
      </w:pPr>
      <w:rPr>
        <w:rFonts w:ascii="Wingdings" w:hAnsi="Wingdings" w:hint="default"/>
      </w:rPr>
    </w:lvl>
  </w:abstractNum>
  <w:abstractNum w:abstractNumId="62" w15:restartNumberingAfterBreak="0">
    <w:nsid w:val="7ABE1B11"/>
    <w:multiLevelType w:val="hybridMultilevel"/>
    <w:tmpl w:val="03009A1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3" w15:restartNumberingAfterBreak="0">
    <w:nsid w:val="7AEA3E03"/>
    <w:multiLevelType w:val="hybridMultilevel"/>
    <w:tmpl w:val="419E9F52"/>
    <w:lvl w:ilvl="0" w:tplc="6AE68030">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7C464ADE"/>
    <w:multiLevelType w:val="multilevel"/>
    <w:tmpl w:val="FF98FE76"/>
    <w:styleLink w:val="Puces"/>
    <w:lvl w:ilvl="0">
      <w:numFmt w:val="bullet"/>
      <w:lvlText w:val=""/>
      <w:lvlJc w:val="left"/>
      <w:pPr>
        <w:tabs>
          <w:tab w:val="num" w:pos="284"/>
        </w:tabs>
        <w:ind w:left="284" w:hanging="284"/>
      </w:pPr>
      <w:rPr>
        <w:rFonts w:ascii="Symbol" w:hAnsi="Symbol" w:hint="default"/>
        <w:color w:val="FF9900"/>
        <w:sz w:val="24"/>
      </w:rPr>
    </w:lvl>
    <w:lvl w:ilvl="1">
      <w:start w:val="1"/>
      <w:numFmt w:val="bullet"/>
      <w:lvlText w:val=""/>
      <w:lvlJc w:val="left"/>
      <w:pPr>
        <w:tabs>
          <w:tab w:val="num" w:pos="284"/>
        </w:tabs>
        <w:ind w:left="567" w:hanging="283"/>
      </w:pPr>
      <w:rPr>
        <w:rFonts w:ascii="Symbol" w:hAnsi="Symbol" w:hint="default"/>
        <w:color w:val="auto"/>
      </w:rPr>
    </w:lvl>
    <w:lvl w:ilvl="2">
      <w:start w:val="1"/>
      <w:numFmt w:val="bullet"/>
      <w:lvlText w:val=""/>
      <w:lvlJc w:val="left"/>
      <w:pPr>
        <w:tabs>
          <w:tab w:val="num" w:pos="284"/>
        </w:tabs>
        <w:ind w:left="851" w:hanging="284"/>
      </w:pPr>
      <w:rPr>
        <w:rFonts w:ascii="Wingdings" w:hAnsi="Wingdings" w:hint="default"/>
      </w:rPr>
    </w:lvl>
    <w:lvl w:ilvl="3">
      <w:start w:val="1"/>
      <w:numFmt w:val="bullet"/>
      <w:lvlText w:val=""/>
      <w:lvlJc w:val="left"/>
      <w:pPr>
        <w:tabs>
          <w:tab w:val="num" w:pos="4680"/>
        </w:tabs>
        <w:ind w:left="4680" w:hanging="360"/>
      </w:pPr>
      <w:rPr>
        <w:rFonts w:ascii="Symbol" w:hAnsi="Symbol" w:hint="default"/>
      </w:rPr>
    </w:lvl>
    <w:lvl w:ilvl="4">
      <w:start w:val="1"/>
      <w:numFmt w:val="bullet"/>
      <w:lvlText w:val="o"/>
      <w:lvlJc w:val="left"/>
      <w:pPr>
        <w:tabs>
          <w:tab w:val="num" w:pos="5400"/>
        </w:tabs>
        <w:ind w:left="5400" w:hanging="360"/>
      </w:pPr>
      <w:rPr>
        <w:rFonts w:ascii="Courier New" w:hAnsi="Courier New" w:cs="Courier New" w:hint="default"/>
      </w:rPr>
    </w:lvl>
    <w:lvl w:ilvl="5">
      <w:start w:val="1"/>
      <w:numFmt w:val="bullet"/>
      <w:lvlText w:val=""/>
      <w:lvlJc w:val="left"/>
      <w:pPr>
        <w:tabs>
          <w:tab w:val="num" w:pos="6120"/>
        </w:tabs>
        <w:ind w:left="6120" w:hanging="360"/>
      </w:pPr>
      <w:rPr>
        <w:rFonts w:ascii="Wingdings" w:hAnsi="Wingdings" w:hint="default"/>
      </w:rPr>
    </w:lvl>
    <w:lvl w:ilvl="6">
      <w:start w:val="1"/>
      <w:numFmt w:val="bullet"/>
      <w:lvlText w:val=""/>
      <w:lvlJc w:val="left"/>
      <w:pPr>
        <w:tabs>
          <w:tab w:val="num" w:pos="6840"/>
        </w:tabs>
        <w:ind w:left="6840" w:hanging="360"/>
      </w:pPr>
      <w:rPr>
        <w:rFonts w:ascii="Symbol" w:hAnsi="Symbol" w:hint="default"/>
      </w:rPr>
    </w:lvl>
    <w:lvl w:ilvl="7">
      <w:start w:val="1"/>
      <w:numFmt w:val="bullet"/>
      <w:lvlText w:val="o"/>
      <w:lvlJc w:val="left"/>
      <w:pPr>
        <w:tabs>
          <w:tab w:val="num" w:pos="7560"/>
        </w:tabs>
        <w:ind w:left="7560" w:hanging="360"/>
      </w:pPr>
      <w:rPr>
        <w:rFonts w:ascii="Courier New" w:hAnsi="Courier New" w:cs="Courier New" w:hint="default"/>
      </w:rPr>
    </w:lvl>
    <w:lvl w:ilvl="8">
      <w:start w:val="1"/>
      <w:numFmt w:val="bullet"/>
      <w:lvlText w:val=""/>
      <w:lvlJc w:val="left"/>
      <w:pPr>
        <w:tabs>
          <w:tab w:val="num" w:pos="8280"/>
        </w:tabs>
        <w:ind w:left="8280" w:hanging="360"/>
      </w:pPr>
      <w:rPr>
        <w:rFonts w:ascii="Wingdings" w:hAnsi="Wingdings" w:hint="default"/>
      </w:rPr>
    </w:lvl>
  </w:abstractNum>
  <w:num w:numId="1">
    <w:abstractNumId w:val="12"/>
  </w:num>
  <w:num w:numId="2">
    <w:abstractNumId w:val="64"/>
  </w:num>
  <w:num w:numId="3">
    <w:abstractNumId w:val="4"/>
  </w:num>
  <w:num w:numId="4">
    <w:abstractNumId w:val="1"/>
  </w:num>
  <w:num w:numId="5">
    <w:abstractNumId w:val="13"/>
  </w:num>
  <w:num w:numId="6">
    <w:abstractNumId w:val="25"/>
  </w:num>
  <w:num w:numId="7">
    <w:abstractNumId w:val="30"/>
    <w:lvlOverride w:ilvl="0">
      <w:lvl w:ilvl="0">
        <w:start w:val="1"/>
        <w:numFmt w:val="bullet"/>
        <w:pStyle w:val="Puces1"/>
        <w:lvlText w:val=""/>
        <w:lvlJc w:val="left"/>
        <w:pPr>
          <w:tabs>
            <w:tab w:val="num" w:pos="567"/>
          </w:tabs>
          <w:ind w:left="567" w:hanging="283"/>
        </w:pPr>
        <w:rPr>
          <w:rFonts w:ascii="Wingdings" w:hAnsi="Wingdings" w:hint="default"/>
          <w:b w:val="0"/>
          <w:i w:val="0"/>
          <w:color w:val="04617B"/>
          <w:sz w:val="18"/>
        </w:rPr>
      </w:lvl>
    </w:lvlOverride>
    <w:lvlOverride w:ilvl="1">
      <w:lvl w:ilvl="1">
        <w:start w:val="1"/>
        <w:numFmt w:val="bullet"/>
        <w:pStyle w:val="Puces2"/>
        <w:lvlText w:val=""/>
        <w:lvlJc w:val="left"/>
        <w:pPr>
          <w:tabs>
            <w:tab w:val="num" w:pos="1134"/>
          </w:tabs>
          <w:ind w:left="1134" w:hanging="283"/>
        </w:pPr>
        <w:rPr>
          <w:rFonts w:ascii="Wingdings" w:hAnsi="Wingdings" w:hint="default"/>
          <w:b w:val="0"/>
          <w:i w:val="0"/>
          <w:color w:val="04617B"/>
          <w:sz w:val="20"/>
        </w:rPr>
      </w:lvl>
    </w:lvlOverride>
    <w:lvlOverride w:ilvl="2">
      <w:lvl w:ilvl="2">
        <w:start w:val="1"/>
        <w:numFmt w:val="bullet"/>
        <w:lvlText w:val=""/>
        <w:lvlJc w:val="left"/>
        <w:pPr>
          <w:tabs>
            <w:tab w:val="num" w:pos="2268"/>
          </w:tabs>
          <w:ind w:left="2268" w:hanging="567"/>
        </w:pPr>
        <w:rPr>
          <w:rFonts w:ascii="Wingdings" w:hAnsi="Wingdings" w:hint="default"/>
          <w:color w:val="04617B"/>
        </w:rPr>
      </w:lvl>
    </w:lvlOverride>
    <w:lvlOverride w:ilvl="3">
      <w:lvl w:ilvl="3">
        <w:start w:val="1"/>
        <w:numFmt w:val="bullet"/>
        <w:lvlText w:val=""/>
        <w:lvlJc w:val="left"/>
        <w:pPr>
          <w:tabs>
            <w:tab w:val="num" w:pos="2835"/>
          </w:tabs>
          <w:ind w:left="2835" w:hanging="567"/>
        </w:pPr>
        <w:rPr>
          <w:rFonts w:ascii="Symbol" w:hAnsi="Symbol" w:hint="default"/>
        </w:rPr>
      </w:lvl>
    </w:lvlOverride>
    <w:lvlOverride w:ilvl="4">
      <w:lvl w:ilvl="4">
        <w:start w:val="1"/>
        <w:numFmt w:val="bullet"/>
        <w:lvlText w:val="o"/>
        <w:lvlJc w:val="left"/>
        <w:pPr>
          <w:tabs>
            <w:tab w:val="num" w:pos="3402"/>
          </w:tabs>
          <w:ind w:left="3402" w:hanging="567"/>
        </w:pPr>
        <w:rPr>
          <w:rFonts w:ascii="Courier New" w:hAnsi="Courier New" w:cs="Courier New" w:hint="default"/>
        </w:rPr>
      </w:lvl>
    </w:lvlOverride>
    <w:lvlOverride w:ilvl="5">
      <w:lvl w:ilvl="5">
        <w:start w:val="1"/>
        <w:numFmt w:val="bullet"/>
        <w:lvlText w:val=""/>
        <w:lvlJc w:val="left"/>
        <w:pPr>
          <w:tabs>
            <w:tab w:val="num" w:pos="3969"/>
          </w:tabs>
          <w:ind w:left="3969" w:hanging="567"/>
        </w:pPr>
        <w:rPr>
          <w:rFonts w:ascii="Wingdings" w:hAnsi="Wingdings" w:hint="default"/>
        </w:rPr>
      </w:lvl>
    </w:lvlOverride>
    <w:lvlOverride w:ilvl="6">
      <w:lvl w:ilvl="6">
        <w:start w:val="1"/>
        <w:numFmt w:val="bullet"/>
        <w:lvlText w:val=""/>
        <w:lvlJc w:val="left"/>
        <w:pPr>
          <w:tabs>
            <w:tab w:val="num" w:pos="4536"/>
          </w:tabs>
          <w:ind w:left="4536" w:hanging="567"/>
        </w:pPr>
        <w:rPr>
          <w:rFonts w:ascii="Symbol" w:hAnsi="Symbol" w:hint="default"/>
        </w:rPr>
      </w:lvl>
    </w:lvlOverride>
    <w:lvlOverride w:ilvl="7">
      <w:lvl w:ilvl="7">
        <w:start w:val="1"/>
        <w:numFmt w:val="bullet"/>
        <w:lvlText w:val="o"/>
        <w:lvlJc w:val="left"/>
        <w:pPr>
          <w:tabs>
            <w:tab w:val="num" w:pos="5103"/>
          </w:tabs>
          <w:ind w:left="5103" w:hanging="567"/>
        </w:pPr>
        <w:rPr>
          <w:rFonts w:ascii="Courier New" w:hAnsi="Courier New" w:cs="Courier New" w:hint="default"/>
        </w:rPr>
      </w:lvl>
    </w:lvlOverride>
    <w:lvlOverride w:ilvl="8">
      <w:lvl w:ilvl="8">
        <w:start w:val="1"/>
        <w:numFmt w:val="bullet"/>
        <w:lvlText w:val=""/>
        <w:lvlJc w:val="left"/>
        <w:pPr>
          <w:tabs>
            <w:tab w:val="num" w:pos="5670"/>
          </w:tabs>
          <w:ind w:left="5670" w:hanging="567"/>
        </w:pPr>
        <w:rPr>
          <w:rFonts w:ascii="Wingdings" w:hAnsi="Wingdings" w:hint="default"/>
        </w:rPr>
      </w:lvl>
    </w:lvlOverride>
  </w:num>
  <w:num w:numId="8">
    <w:abstractNumId w:val="16"/>
  </w:num>
  <w:num w:numId="9">
    <w:abstractNumId w:val="36"/>
  </w:num>
  <w:num w:numId="10">
    <w:abstractNumId w:val="0"/>
  </w:num>
  <w:num w:numId="11">
    <w:abstractNumId w:val="60"/>
  </w:num>
  <w:num w:numId="12">
    <w:abstractNumId w:val="41"/>
  </w:num>
  <w:num w:numId="13">
    <w:abstractNumId w:val="50"/>
  </w:num>
  <w:num w:numId="14">
    <w:abstractNumId w:val="56"/>
  </w:num>
  <w:num w:numId="15">
    <w:abstractNumId w:val="8"/>
  </w:num>
  <w:num w:numId="16">
    <w:abstractNumId w:val="49"/>
  </w:num>
  <w:num w:numId="17">
    <w:abstractNumId w:val="6"/>
  </w:num>
  <w:num w:numId="18">
    <w:abstractNumId w:val="40"/>
  </w:num>
  <w:num w:numId="19">
    <w:abstractNumId w:val="31"/>
  </w:num>
  <w:num w:numId="20">
    <w:abstractNumId w:val="22"/>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6"/>
  </w:num>
  <w:num w:numId="23">
    <w:abstractNumId w:val="47"/>
  </w:num>
  <w:num w:numId="24">
    <w:abstractNumId w:val="62"/>
  </w:num>
  <w:num w:numId="25">
    <w:abstractNumId w:val="28"/>
  </w:num>
  <w:num w:numId="26">
    <w:abstractNumId w:val="9"/>
  </w:num>
  <w:num w:numId="27">
    <w:abstractNumId w:val="59"/>
  </w:num>
  <w:num w:numId="28">
    <w:abstractNumId w:val="57"/>
  </w:num>
  <w:num w:numId="29">
    <w:abstractNumId w:val="24"/>
  </w:num>
  <w:num w:numId="30">
    <w:abstractNumId w:val="12"/>
  </w:num>
  <w:num w:numId="31">
    <w:abstractNumId w:val="15"/>
  </w:num>
  <w:num w:numId="32">
    <w:abstractNumId w:val="30"/>
    <w:lvlOverride w:ilvl="0">
      <w:lvl w:ilvl="0">
        <w:start w:val="1"/>
        <w:numFmt w:val="bullet"/>
        <w:pStyle w:val="Puces1"/>
        <w:lvlText w:val=""/>
        <w:lvlJc w:val="left"/>
        <w:pPr>
          <w:tabs>
            <w:tab w:val="num" w:pos="567"/>
          </w:tabs>
          <w:ind w:left="567" w:hanging="283"/>
        </w:pPr>
        <w:rPr>
          <w:rFonts w:ascii="Wingdings" w:hAnsi="Wingdings" w:hint="default"/>
          <w:b w:val="0"/>
          <w:i w:val="0"/>
          <w:color w:val="04617B"/>
          <w:sz w:val="18"/>
        </w:rPr>
      </w:lvl>
    </w:lvlOverride>
    <w:lvlOverride w:ilvl="1">
      <w:lvl w:ilvl="1">
        <w:start w:val="1"/>
        <w:numFmt w:val="bullet"/>
        <w:pStyle w:val="Puces2"/>
        <w:lvlText w:val=""/>
        <w:lvlJc w:val="left"/>
        <w:pPr>
          <w:tabs>
            <w:tab w:val="num" w:pos="1134"/>
          </w:tabs>
          <w:ind w:left="1134" w:hanging="283"/>
        </w:pPr>
        <w:rPr>
          <w:rFonts w:ascii="Wingdings" w:hAnsi="Wingdings" w:hint="default"/>
          <w:b w:val="0"/>
          <w:i w:val="0"/>
          <w:color w:val="04617B"/>
          <w:sz w:val="20"/>
        </w:rPr>
      </w:lvl>
    </w:lvlOverride>
    <w:lvlOverride w:ilvl="2">
      <w:lvl w:ilvl="2">
        <w:start w:val="1"/>
        <w:numFmt w:val="bullet"/>
        <w:lvlText w:val=""/>
        <w:lvlJc w:val="left"/>
        <w:pPr>
          <w:tabs>
            <w:tab w:val="num" w:pos="2268"/>
          </w:tabs>
          <w:ind w:left="2268" w:hanging="567"/>
        </w:pPr>
        <w:rPr>
          <w:rFonts w:ascii="Wingdings" w:hAnsi="Wingdings" w:hint="default"/>
          <w:color w:val="04617B"/>
        </w:rPr>
      </w:lvl>
    </w:lvlOverride>
    <w:lvlOverride w:ilvl="3">
      <w:lvl w:ilvl="3">
        <w:start w:val="1"/>
        <w:numFmt w:val="bullet"/>
        <w:lvlText w:val=""/>
        <w:lvlJc w:val="left"/>
        <w:pPr>
          <w:tabs>
            <w:tab w:val="num" w:pos="2835"/>
          </w:tabs>
          <w:ind w:left="2835" w:hanging="567"/>
        </w:pPr>
        <w:rPr>
          <w:rFonts w:ascii="Symbol" w:hAnsi="Symbol" w:hint="default"/>
        </w:rPr>
      </w:lvl>
    </w:lvlOverride>
    <w:lvlOverride w:ilvl="4">
      <w:lvl w:ilvl="4">
        <w:start w:val="1"/>
        <w:numFmt w:val="bullet"/>
        <w:lvlText w:val="o"/>
        <w:lvlJc w:val="left"/>
        <w:pPr>
          <w:tabs>
            <w:tab w:val="num" w:pos="3402"/>
          </w:tabs>
          <w:ind w:left="3402" w:hanging="567"/>
        </w:pPr>
        <w:rPr>
          <w:rFonts w:ascii="Courier New" w:hAnsi="Courier New" w:cs="Courier New" w:hint="default"/>
        </w:rPr>
      </w:lvl>
    </w:lvlOverride>
    <w:lvlOverride w:ilvl="5">
      <w:lvl w:ilvl="5">
        <w:start w:val="1"/>
        <w:numFmt w:val="bullet"/>
        <w:lvlText w:val=""/>
        <w:lvlJc w:val="left"/>
        <w:pPr>
          <w:tabs>
            <w:tab w:val="num" w:pos="3969"/>
          </w:tabs>
          <w:ind w:left="3969" w:hanging="567"/>
        </w:pPr>
        <w:rPr>
          <w:rFonts w:ascii="Wingdings" w:hAnsi="Wingdings" w:hint="default"/>
        </w:rPr>
      </w:lvl>
    </w:lvlOverride>
    <w:lvlOverride w:ilvl="6">
      <w:lvl w:ilvl="6">
        <w:start w:val="1"/>
        <w:numFmt w:val="bullet"/>
        <w:lvlText w:val=""/>
        <w:lvlJc w:val="left"/>
        <w:pPr>
          <w:tabs>
            <w:tab w:val="num" w:pos="4536"/>
          </w:tabs>
          <w:ind w:left="4536" w:hanging="567"/>
        </w:pPr>
        <w:rPr>
          <w:rFonts w:ascii="Symbol" w:hAnsi="Symbol" w:hint="default"/>
        </w:rPr>
      </w:lvl>
    </w:lvlOverride>
    <w:lvlOverride w:ilvl="7">
      <w:lvl w:ilvl="7">
        <w:start w:val="1"/>
        <w:numFmt w:val="bullet"/>
        <w:lvlText w:val="o"/>
        <w:lvlJc w:val="left"/>
        <w:pPr>
          <w:tabs>
            <w:tab w:val="num" w:pos="5103"/>
          </w:tabs>
          <w:ind w:left="5103" w:hanging="567"/>
        </w:pPr>
        <w:rPr>
          <w:rFonts w:ascii="Courier New" w:hAnsi="Courier New" w:cs="Courier New" w:hint="default"/>
        </w:rPr>
      </w:lvl>
    </w:lvlOverride>
    <w:lvlOverride w:ilvl="8">
      <w:lvl w:ilvl="8">
        <w:start w:val="1"/>
        <w:numFmt w:val="bullet"/>
        <w:lvlText w:val=""/>
        <w:lvlJc w:val="left"/>
        <w:pPr>
          <w:tabs>
            <w:tab w:val="num" w:pos="5670"/>
          </w:tabs>
          <w:ind w:left="5670" w:hanging="567"/>
        </w:pPr>
        <w:rPr>
          <w:rFonts w:ascii="Wingdings" w:hAnsi="Wingdings" w:hint="default"/>
        </w:rPr>
      </w:lvl>
    </w:lvlOverride>
  </w:num>
  <w:num w:numId="33">
    <w:abstractNumId w:val="30"/>
    <w:lvlOverride w:ilvl="0">
      <w:lvl w:ilvl="0">
        <w:start w:val="1"/>
        <w:numFmt w:val="bullet"/>
        <w:pStyle w:val="Puces1"/>
        <w:lvlText w:val=""/>
        <w:lvlJc w:val="left"/>
        <w:pPr>
          <w:tabs>
            <w:tab w:val="num" w:pos="567"/>
          </w:tabs>
          <w:ind w:left="567" w:hanging="283"/>
        </w:pPr>
        <w:rPr>
          <w:rFonts w:ascii="Wingdings" w:hAnsi="Wingdings" w:hint="default"/>
          <w:b w:val="0"/>
          <w:i w:val="0"/>
          <w:color w:val="04617B"/>
          <w:sz w:val="18"/>
        </w:rPr>
      </w:lvl>
    </w:lvlOverride>
    <w:lvlOverride w:ilvl="1">
      <w:lvl w:ilvl="1">
        <w:start w:val="1"/>
        <w:numFmt w:val="bullet"/>
        <w:pStyle w:val="Puces2"/>
        <w:lvlText w:val=""/>
        <w:lvlJc w:val="left"/>
        <w:pPr>
          <w:tabs>
            <w:tab w:val="num" w:pos="1134"/>
          </w:tabs>
          <w:ind w:left="1134" w:hanging="283"/>
        </w:pPr>
        <w:rPr>
          <w:rFonts w:ascii="Wingdings" w:hAnsi="Wingdings" w:hint="default"/>
          <w:b w:val="0"/>
          <w:i w:val="0"/>
          <w:color w:val="04617B"/>
          <w:sz w:val="20"/>
        </w:rPr>
      </w:lvl>
    </w:lvlOverride>
    <w:lvlOverride w:ilvl="2">
      <w:lvl w:ilvl="2">
        <w:start w:val="1"/>
        <w:numFmt w:val="bullet"/>
        <w:lvlText w:val=""/>
        <w:lvlJc w:val="left"/>
        <w:pPr>
          <w:tabs>
            <w:tab w:val="num" w:pos="2268"/>
          </w:tabs>
          <w:ind w:left="2268" w:hanging="567"/>
        </w:pPr>
        <w:rPr>
          <w:rFonts w:ascii="Wingdings" w:hAnsi="Wingdings" w:hint="default"/>
          <w:color w:val="04617B"/>
        </w:rPr>
      </w:lvl>
    </w:lvlOverride>
    <w:lvlOverride w:ilvl="3">
      <w:lvl w:ilvl="3">
        <w:start w:val="1"/>
        <w:numFmt w:val="bullet"/>
        <w:lvlText w:val=""/>
        <w:lvlJc w:val="left"/>
        <w:pPr>
          <w:tabs>
            <w:tab w:val="num" w:pos="2835"/>
          </w:tabs>
          <w:ind w:left="2835" w:hanging="567"/>
        </w:pPr>
        <w:rPr>
          <w:rFonts w:ascii="Symbol" w:hAnsi="Symbol" w:hint="default"/>
        </w:rPr>
      </w:lvl>
    </w:lvlOverride>
    <w:lvlOverride w:ilvl="4">
      <w:lvl w:ilvl="4">
        <w:start w:val="1"/>
        <w:numFmt w:val="bullet"/>
        <w:lvlText w:val="o"/>
        <w:lvlJc w:val="left"/>
        <w:pPr>
          <w:tabs>
            <w:tab w:val="num" w:pos="3402"/>
          </w:tabs>
          <w:ind w:left="3402" w:hanging="567"/>
        </w:pPr>
        <w:rPr>
          <w:rFonts w:ascii="Courier New" w:hAnsi="Courier New" w:cs="Courier New" w:hint="default"/>
        </w:rPr>
      </w:lvl>
    </w:lvlOverride>
    <w:lvlOverride w:ilvl="5">
      <w:lvl w:ilvl="5">
        <w:start w:val="1"/>
        <w:numFmt w:val="bullet"/>
        <w:lvlText w:val=""/>
        <w:lvlJc w:val="left"/>
        <w:pPr>
          <w:tabs>
            <w:tab w:val="num" w:pos="3969"/>
          </w:tabs>
          <w:ind w:left="3969" w:hanging="567"/>
        </w:pPr>
        <w:rPr>
          <w:rFonts w:ascii="Wingdings" w:hAnsi="Wingdings" w:hint="default"/>
        </w:rPr>
      </w:lvl>
    </w:lvlOverride>
    <w:lvlOverride w:ilvl="6">
      <w:lvl w:ilvl="6">
        <w:start w:val="1"/>
        <w:numFmt w:val="bullet"/>
        <w:lvlText w:val=""/>
        <w:lvlJc w:val="left"/>
        <w:pPr>
          <w:tabs>
            <w:tab w:val="num" w:pos="4536"/>
          </w:tabs>
          <w:ind w:left="4536" w:hanging="567"/>
        </w:pPr>
        <w:rPr>
          <w:rFonts w:ascii="Symbol" w:hAnsi="Symbol" w:hint="default"/>
        </w:rPr>
      </w:lvl>
    </w:lvlOverride>
    <w:lvlOverride w:ilvl="7">
      <w:lvl w:ilvl="7">
        <w:start w:val="1"/>
        <w:numFmt w:val="bullet"/>
        <w:lvlText w:val="o"/>
        <w:lvlJc w:val="left"/>
        <w:pPr>
          <w:tabs>
            <w:tab w:val="num" w:pos="5103"/>
          </w:tabs>
          <w:ind w:left="5103" w:hanging="567"/>
        </w:pPr>
        <w:rPr>
          <w:rFonts w:ascii="Courier New" w:hAnsi="Courier New" w:cs="Courier New" w:hint="default"/>
        </w:rPr>
      </w:lvl>
    </w:lvlOverride>
    <w:lvlOverride w:ilvl="8">
      <w:lvl w:ilvl="8">
        <w:start w:val="1"/>
        <w:numFmt w:val="bullet"/>
        <w:lvlText w:val=""/>
        <w:lvlJc w:val="left"/>
        <w:pPr>
          <w:tabs>
            <w:tab w:val="num" w:pos="5670"/>
          </w:tabs>
          <w:ind w:left="5670" w:hanging="567"/>
        </w:pPr>
        <w:rPr>
          <w:rFonts w:ascii="Wingdings" w:hAnsi="Wingdings" w:hint="default"/>
        </w:rPr>
      </w:lvl>
    </w:lvlOverride>
  </w:num>
  <w:num w:numId="34">
    <w:abstractNumId w:val="27"/>
  </w:num>
  <w:num w:numId="35">
    <w:abstractNumId w:val="30"/>
    <w:lvlOverride w:ilvl="0">
      <w:lvl w:ilvl="0">
        <w:start w:val="1"/>
        <w:numFmt w:val="bullet"/>
        <w:pStyle w:val="Puces1"/>
        <w:lvlText w:val=""/>
        <w:lvlJc w:val="left"/>
        <w:pPr>
          <w:tabs>
            <w:tab w:val="num" w:pos="567"/>
          </w:tabs>
          <w:ind w:left="567" w:hanging="283"/>
        </w:pPr>
        <w:rPr>
          <w:rFonts w:ascii="Wingdings" w:hAnsi="Wingdings" w:hint="default"/>
          <w:b w:val="0"/>
          <w:i w:val="0"/>
          <w:color w:val="04617B"/>
          <w:sz w:val="18"/>
        </w:rPr>
      </w:lvl>
    </w:lvlOverride>
    <w:lvlOverride w:ilvl="1">
      <w:lvl w:ilvl="1">
        <w:start w:val="1"/>
        <w:numFmt w:val="bullet"/>
        <w:pStyle w:val="Puces2"/>
        <w:lvlText w:val=""/>
        <w:lvlJc w:val="left"/>
        <w:pPr>
          <w:tabs>
            <w:tab w:val="num" w:pos="1134"/>
          </w:tabs>
          <w:ind w:left="1134" w:hanging="283"/>
        </w:pPr>
        <w:rPr>
          <w:rFonts w:ascii="Wingdings" w:hAnsi="Wingdings" w:hint="default"/>
          <w:b w:val="0"/>
          <w:i w:val="0"/>
          <w:color w:val="04617B"/>
          <w:sz w:val="20"/>
        </w:rPr>
      </w:lvl>
    </w:lvlOverride>
    <w:lvlOverride w:ilvl="2">
      <w:lvl w:ilvl="2">
        <w:start w:val="1"/>
        <w:numFmt w:val="bullet"/>
        <w:lvlText w:val=""/>
        <w:lvlJc w:val="left"/>
        <w:pPr>
          <w:tabs>
            <w:tab w:val="num" w:pos="2268"/>
          </w:tabs>
          <w:ind w:left="2268" w:hanging="567"/>
        </w:pPr>
        <w:rPr>
          <w:rFonts w:ascii="Wingdings" w:hAnsi="Wingdings" w:hint="default"/>
          <w:color w:val="04617B"/>
        </w:rPr>
      </w:lvl>
    </w:lvlOverride>
    <w:lvlOverride w:ilvl="3">
      <w:lvl w:ilvl="3">
        <w:start w:val="1"/>
        <w:numFmt w:val="bullet"/>
        <w:lvlText w:val=""/>
        <w:lvlJc w:val="left"/>
        <w:pPr>
          <w:tabs>
            <w:tab w:val="num" w:pos="2835"/>
          </w:tabs>
          <w:ind w:left="2835" w:hanging="567"/>
        </w:pPr>
        <w:rPr>
          <w:rFonts w:ascii="Symbol" w:hAnsi="Symbol" w:hint="default"/>
        </w:rPr>
      </w:lvl>
    </w:lvlOverride>
    <w:lvlOverride w:ilvl="4">
      <w:lvl w:ilvl="4">
        <w:start w:val="1"/>
        <w:numFmt w:val="bullet"/>
        <w:lvlText w:val="o"/>
        <w:lvlJc w:val="left"/>
        <w:pPr>
          <w:tabs>
            <w:tab w:val="num" w:pos="3402"/>
          </w:tabs>
          <w:ind w:left="3402" w:hanging="567"/>
        </w:pPr>
        <w:rPr>
          <w:rFonts w:ascii="Courier New" w:hAnsi="Courier New" w:cs="Courier New" w:hint="default"/>
        </w:rPr>
      </w:lvl>
    </w:lvlOverride>
    <w:lvlOverride w:ilvl="5">
      <w:lvl w:ilvl="5">
        <w:start w:val="1"/>
        <w:numFmt w:val="bullet"/>
        <w:lvlText w:val=""/>
        <w:lvlJc w:val="left"/>
        <w:pPr>
          <w:tabs>
            <w:tab w:val="num" w:pos="3969"/>
          </w:tabs>
          <w:ind w:left="3969" w:hanging="567"/>
        </w:pPr>
        <w:rPr>
          <w:rFonts w:ascii="Wingdings" w:hAnsi="Wingdings" w:hint="default"/>
        </w:rPr>
      </w:lvl>
    </w:lvlOverride>
    <w:lvlOverride w:ilvl="6">
      <w:lvl w:ilvl="6">
        <w:start w:val="1"/>
        <w:numFmt w:val="bullet"/>
        <w:lvlText w:val=""/>
        <w:lvlJc w:val="left"/>
        <w:pPr>
          <w:tabs>
            <w:tab w:val="num" w:pos="4536"/>
          </w:tabs>
          <w:ind w:left="4536" w:hanging="567"/>
        </w:pPr>
        <w:rPr>
          <w:rFonts w:ascii="Symbol" w:hAnsi="Symbol" w:hint="default"/>
        </w:rPr>
      </w:lvl>
    </w:lvlOverride>
    <w:lvlOverride w:ilvl="7">
      <w:lvl w:ilvl="7">
        <w:start w:val="1"/>
        <w:numFmt w:val="bullet"/>
        <w:lvlText w:val="o"/>
        <w:lvlJc w:val="left"/>
        <w:pPr>
          <w:tabs>
            <w:tab w:val="num" w:pos="5103"/>
          </w:tabs>
          <w:ind w:left="5103" w:hanging="567"/>
        </w:pPr>
        <w:rPr>
          <w:rFonts w:ascii="Courier New" w:hAnsi="Courier New" w:cs="Courier New" w:hint="default"/>
        </w:rPr>
      </w:lvl>
    </w:lvlOverride>
    <w:lvlOverride w:ilvl="8">
      <w:lvl w:ilvl="8">
        <w:start w:val="1"/>
        <w:numFmt w:val="bullet"/>
        <w:lvlText w:val=""/>
        <w:lvlJc w:val="left"/>
        <w:pPr>
          <w:tabs>
            <w:tab w:val="num" w:pos="5670"/>
          </w:tabs>
          <w:ind w:left="5670" w:hanging="567"/>
        </w:pPr>
        <w:rPr>
          <w:rFonts w:ascii="Wingdings" w:hAnsi="Wingdings" w:hint="default"/>
        </w:rPr>
      </w:lvl>
    </w:lvlOverride>
  </w:num>
  <w:num w:numId="36">
    <w:abstractNumId w:val="19"/>
  </w:num>
  <w:num w:numId="37">
    <w:abstractNumId w:val="30"/>
    <w:lvlOverride w:ilvl="0">
      <w:lvl w:ilvl="0">
        <w:start w:val="1"/>
        <w:numFmt w:val="bullet"/>
        <w:pStyle w:val="Puces1"/>
        <w:lvlText w:val=""/>
        <w:lvlJc w:val="left"/>
        <w:pPr>
          <w:tabs>
            <w:tab w:val="num" w:pos="567"/>
          </w:tabs>
          <w:ind w:left="567" w:hanging="283"/>
        </w:pPr>
        <w:rPr>
          <w:rFonts w:ascii="Wingdings" w:hAnsi="Wingdings" w:hint="default"/>
          <w:b w:val="0"/>
          <w:i w:val="0"/>
          <w:color w:val="04617B"/>
          <w:sz w:val="18"/>
        </w:rPr>
      </w:lvl>
    </w:lvlOverride>
    <w:lvlOverride w:ilvl="1">
      <w:lvl w:ilvl="1">
        <w:start w:val="1"/>
        <w:numFmt w:val="bullet"/>
        <w:pStyle w:val="Puces2"/>
        <w:lvlText w:val=""/>
        <w:lvlJc w:val="left"/>
        <w:pPr>
          <w:tabs>
            <w:tab w:val="num" w:pos="1134"/>
          </w:tabs>
          <w:ind w:left="1134" w:hanging="283"/>
        </w:pPr>
        <w:rPr>
          <w:rFonts w:ascii="Wingdings" w:hAnsi="Wingdings" w:hint="default"/>
          <w:b w:val="0"/>
          <w:i w:val="0"/>
          <w:color w:val="04617B"/>
          <w:sz w:val="20"/>
        </w:rPr>
      </w:lvl>
    </w:lvlOverride>
    <w:lvlOverride w:ilvl="2">
      <w:lvl w:ilvl="2">
        <w:start w:val="1"/>
        <w:numFmt w:val="bullet"/>
        <w:lvlText w:val=""/>
        <w:lvlJc w:val="left"/>
        <w:pPr>
          <w:tabs>
            <w:tab w:val="num" w:pos="2268"/>
          </w:tabs>
          <w:ind w:left="2268" w:hanging="567"/>
        </w:pPr>
        <w:rPr>
          <w:rFonts w:ascii="Wingdings" w:hAnsi="Wingdings" w:hint="default"/>
          <w:color w:val="04617B"/>
        </w:rPr>
      </w:lvl>
    </w:lvlOverride>
    <w:lvlOverride w:ilvl="3">
      <w:lvl w:ilvl="3">
        <w:start w:val="1"/>
        <w:numFmt w:val="bullet"/>
        <w:lvlText w:val=""/>
        <w:lvlJc w:val="left"/>
        <w:pPr>
          <w:tabs>
            <w:tab w:val="num" w:pos="2835"/>
          </w:tabs>
          <w:ind w:left="2835" w:hanging="567"/>
        </w:pPr>
        <w:rPr>
          <w:rFonts w:ascii="Symbol" w:hAnsi="Symbol" w:hint="default"/>
        </w:rPr>
      </w:lvl>
    </w:lvlOverride>
    <w:lvlOverride w:ilvl="4">
      <w:lvl w:ilvl="4">
        <w:start w:val="1"/>
        <w:numFmt w:val="bullet"/>
        <w:lvlText w:val="o"/>
        <w:lvlJc w:val="left"/>
        <w:pPr>
          <w:tabs>
            <w:tab w:val="num" w:pos="3402"/>
          </w:tabs>
          <w:ind w:left="3402" w:hanging="567"/>
        </w:pPr>
        <w:rPr>
          <w:rFonts w:ascii="Courier New" w:hAnsi="Courier New" w:cs="Courier New" w:hint="default"/>
        </w:rPr>
      </w:lvl>
    </w:lvlOverride>
    <w:lvlOverride w:ilvl="5">
      <w:lvl w:ilvl="5">
        <w:start w:val="1"/>
        <w:numFmt w:val="bullet"/>
        <w:lvlText w:val=""/>
        <w:lvlJc w:val="left"/>
        <w:pPr>
          <w:tabs>
            <w:tab w:val="num" w:pos="3969"/>
          </w:tabs>
          <w:ind w:left="3969" w:hanging="567"/>
        </w:pPr>
        <w:rPr>
          <w:rFonts w:ascii="Wingdings" w:hAnsi="Wingdings" w:hint="default"/>
        </w:rPr>
      </w:lvl>
    </w:lvlOverride>
    <w:lvlOverride w:ilvl="6">
      <w:lvl w:ilvl="6">
        <w:start w:val="1"/>
        <w:numFmt w:val="bullet"/>
        <w:lvlText w:val=""/>
        <w:lvlJc w:val="left"/>
        <w:pPr>
          <w:tabs>
            <w:tab w:val="num" w:pos="4536"/>
          </w:tabs>
          <w:ind w:left="4536" w:hanging="567"/>
        </w:pPr>
        <w:rPr>
          <w:rFonts w:ascii="Symbol" w:hAnsi="Symbol" w:hint="default"/>
        </w:rPr>
      </w:lvl>
    </w:lvlOverride>
    <w:lvlOverride w:ilvl="7">
      <w:lvl w:ilvl="7">
        <w:start w:val="1"/>
        <w:numFmt w:val="bullet"/>
        <w:lvlText w:val="o"/>
        <w:lvlJc w:val="left"/>
        <w:pPr>
          <w:tabs>
            <w:tab w:val="num" w:pos="5103"/>
          </w:tabs>
          <w:ind w:left="5103" w:hanging="567"/>
        </w:pPr>
        <w:rPr>
          <w:rFonts w:ascii="Courier New" w:hAnsi="Courier New" w:cs="Courier New" w:hint="default"/>
        </w:rPr>
      </w:lvl>
    </w:lvlOverride>
    <w:lvlOverride w:ilvl="8">
      <w:lvl w:ilvl="8">
        <w:start w:val="1"/>
        <w:numFmt w:val="bullet"/>
        <w:lvlText w:val=""/>
        <w:lvlJc w:val="left"/>
        <w:pPr>
          <w:tabs>
            <w:tab w:val="num" w:pos="5670"/>
          </w:tabs>
          <w:ind w:left="5670" w:hanging="567"/>
        </w:pPr>
        <w:rPr>
          <w:rFonts w:ascii="Wingdings" w:hAnsi="Wingdings" w:hint="default"/>
        </w:rPr>
      </w:lvl>
    </w:lvlOverride>
  </w:num>
  <w:num w:numId="38">
    <w:abstractNumId w:val="21"/>
  </w:num>
  <w:num w:numId="39">
    <w:abstractNumId w:val="5"/>
  </w:num>
  <w:num w:numId="40">
    <w:abstractNumId w:val="46"/>
  </w:num>
  <w:num w:numId="41">
    <w:abstractNumId w:val="52"/>
  </w:num>
  <w:num w:numId="42">
    <w:abstractNumId w:val="48"/>
  </w:num>
  <w:num w:numId="43">
    <w:abstractNumId w:val="30"/>
    <w:lvlOverride w:ilvl="0">
      <w:lvl w:ilvl="0">
        <w:start w:val="1"/>
        <w:numFmt w:val="bullet"/>
        <w:pStyle w:val="Puces1"/>
        <w:lvlText w:val=""/>
        <w:lvlJc w:val="left"/>
        <w:pPr>
          <w:tabs>
            <w:tab w:val="num" w:pos="567"/>
          </w:tabs>
          <w:ind w:left="567" w:hanging="283"/>
        </w:pPr>
        <w:rPr>
          <w:rFonts w:ascii="Wingdings" w:hAnsi="Wingdings" w:hint="default"/>
          <w:b w:val="0"/>
          <w:i w:val="0"/>
          <w:color w:val="04617B"/>
          <w:sz w:val="18"/>
        </w:rPr>
      </w:lvl>
    </w:lvlOverride>
    <w:lvlOverride w:ilvl="1">
      <w:lvl w:ilvl="1">
        <w:start w:val="1"/>
        <w:numFmt w:val="bullet"/>
        <w:pStyle w:val="Puces2"/>
        <w:lvlText w:val=""/>
        <w:lvlJc w:val="left"/>
        <w:pPr>
          <w:tabs>
            <w:tab w:val="num" w:pos="1134"/>
          </w:tabs>
          <w:ind w:left="1134" w:hanging="283"/>
        </w:pPr>
        <w:rPr>
          <w:rFonts w:ascii="Wingdings" w:hAnsi="Wingdings" w:hint="default"/>
          <w:b w:val="0"/>
          <w:i w:val="0"/>
          <w:color w:val="04617B"/>
          <w:sz w:val="20"/>
        </w:rPr>
      </w:lvl>
    </w:lvlOverride>
    <w:lvlOverride w:ilvl="2">
      <w:lvl w:ilvl="2">
        <w:start w:val="1"/>
        <w:numFmt w:val="bullet"/>
        <w:lvlText w:val=""/>
        <w:lvlJc w:val="left"/>
        <w:pPr>
          <w:tabs>
            <w:tab w:val="num" w:pos="2268"/>
          </w:tabs>
          <w:ind w:left="2268" w:hanging="567"/>
        </w:pPr>
        <w:rPr>
          <w:rFonts w:ascii="Wingdings" w:hAnsi="Wingdings" w:hint="default"/>
          <w:color w:val="04617B"/>
        </w:rPr>
      </w:lvl>
    </w:lvlOverride>
    <w:lvlOverride w:ilvl="3">
      <w:lvl w:ilvl="3">
        <w:start w:val="1"/>
        <w:numFmt w:val="bullet"/>
        <w:lvlText w:val=""/>
        <w:lvlJc w:val="left"/>
        <w:pPr>
          <w:tabs>
            <w:tab w:val="num" w:pos="2835"/>
          </w:tabs>
          <w:ind w:left="2835" w:hanging="567"/>
        </w:pPr>
        <w:rPr>
          <w:rFonts w:ascii="Symbol" w:hAnsi="Symbol" w:hint="default"/>
        </w:rPr>
      </w:lvl>
    </w:lvlOverride>
    <w:lvlOverride w:ilvl="4">
      <w:lvl w:ilvl="4">
        <w:start w:val="1"/>
        <w:numFmt w:val="bullet"/>
        <w:lvlText w:val="o"/>
        <w:lvlJc w:val="left"/>
        <w:pPr>
          <w:tabs>
            <w:tab w:val="num" w:pos="3402"/>
          </w:tabs>
          <w:ind w:left="3402" w:hanging="567"/>
        </w:pPr>
        <w:rPr>
          <w:rFonts w:ascii="Courier New" w:hAnsi="Courier New" w:cs="Courier New" w:hint="default"/>
        </w:rPr>
      </w:lvl>
    </w:lvlOverride>
    <w:lvlOverride w:ilvl="5">
      <w:lvl w:ilvl="5">
        <w:start w:val="1"/>
        <w:numFmt w:val="bullet"/>
        <w:lvlText w:val=""/>
        <w:lvlJc w:val="left"/>
        <w:pPr>
          <w:tabs>
            <w:tab w:val="num" w:pos="3969"/>
          </w:tabs>
          <w:ind w:left="3969" w:hanging="567"/>
        </w:pPr>
        <w:rPr>
          <w:rFonts w:ascii="Wingdings" w:hAnsi="Wingdings" w:hint="default"/>
        </w:rPr>
      </w:lvl>
    </w:lvlOverride>
    <w:lvlOverride w:ilvl="6">
      <w:lvl w:ilvl="6">
        <w:start w:val="1"/>
        <w:numFmt w:val="bullet"/>
        <w:lvlText w:val=""/>
        <w:lvlJc w:val="left"/>
        <w:pPr>
          <w:tabs>
            <w:tab w:val="num" w:pos="4536"/>
          </w:tabs>
          <w:ind w:left="4536" w:hanging="567"/>
        </w:pPr>
        <w:rPr>
          <w:rFonts w:ascii="Symbol" w:hAnsi="Symbol" w:hint="default"/>
        </w:rPr>
      </w:lvl>
    </w:lvlOverride>
    <w:lvlOverride w:ilvl="7">
      <w:lvl w:ilvl="7">
        <w:start w:val="1"/>
        <w:numFmt w:val="bullet"/>
        <w:lvlText w:val="o"/>
        <w:lvlJc w:val="left"/>
        <w:pPr>
          <w:tabs>
            <w:tab w:val="num" w:pos="5103"/>
          </w:tabs>
          <w:ind w:left="5103" w:hanging="567"/>
        </w:pPr>
        <w:rPr>
          <w:rFonts w:ascii="Courier New" w:hAnsi="Courier New" w:cs="Courier New" w:hint="default"/>
        </w:rPr>
      </w:lvl>
    </w:lvlOverride>
    <w:lvlOverride w:ilvl="8">
      <w:lvl w:ilvl="8">
        <w:start w:val="1"/>
        <w:numFmt w:val="bullet"/>
        <w:lvlText w:val=""/>
        <w:lvlJc w:val="left"/>
        <w:pPr>
          <w:tabs>
            <w:tab w:val="num" w:pos="5670"/>
          </w:tabs>
          <w:ind w:left="5670" w:hanging="567"/>
        </w:pPr>
        <w:rPr>
          <w:rFonts w:ascii="Wingdings" w:hAnsi="Wingdings" w:hint="default"/>
        </w:rPr>
      </w:lvl>
    </w:lvlOverride>
  </w:num>
  <w:num w:numId="44">
    <w:abstractNumId w:val="30"/>
    <w:lvlOverride w:ilvl="0">
      <w:lvl w:ilvl="0">
        <w:start w:val="1"/>
        <w:numFmt w:val="bullet"/>
        <w:pStyle w:val="Puces1"/>
        <w:lvlText w:val=""/>
        <w:lvlJc w:val="left"/>
        <w:pPr>
          <w:tabs>
            <w:tab w:val="num" w:pos="567"/>
          </w:tabs>
          <w:ind w:left="567" w:hanging="283"/>
        </w:pPr>
        <w:rPr>
          <w:rFonts w:ascii="Wingdings" w:hAnsi="Wingdings" w:hint="default"/>
          <w:b w:val="0"/>
          <w:i w:val="0"/>
          <w:color w:val="04617B"/>
          <w:sz w:val="18"/>
        </w:rPr>
      </w:lvl>
    </w:lvlOverride>
    <w:lvlOverride w:ilvl="1">
      <w:lvl w:ilvl="1">
        <w:start w:val="1"/>
        <w:numFmt w:val="bullet"/>
        <w:pStyle w:val="Puces2"/>
        <w:lvlText w:val=""/>
        <w:lvlJc w:val="left"/>
        <w:pPr>
          <w:tabs>
            <w:tab w:val="num" w:pos="1134"/>
          </w:tabs>
          <w:ind w:left="1134" w:hanging="283"/>
        </w:pPr>
        <w:rPr>
          <w:rFonts w:ascii="Wingdings" w:hAnsi="Wingdings" w:hint="default"/>
          <w:b w:val="0"/>
          <w:i w:val="0"/>
          <w:color w:val="04617B"/>
          <w:sz w:val="20"/>
        </w:rPr>
      </w:lvl>
    </w:lvlOverride>
    <w:lvlOverride w:ilvl="2">
      <w:lvl w:ilvl="2">
        <w:start w:val="1"/>
        <w:numFmt w:val="bullet"/>
        <w:lvlText w:val=""/>
        <w:lvlJc w:val="left"/>
        <w:pPr>
          <w:tabs>
            <w:tab w:val="num" w:pos="2268"/>
          </w:tabs>
          <w:ind w:left="2268" w:hanging="567"/>
        </w:pPr>
        <w:rPr>
          <w:rFonts w:ascii="Wingdings" w:hAnsi="Wingdings" w:hint="default"/>
          <w:color w:val="04617B"/>
        </w:rPr>
      </w:lvl>
    </w:lvlOverride>
    <w:lvlOverride w:ilvl="3">
      <w:lvl w:ilvl="3">
        <w:start w:val="1"/>
        <w:numFmt w:val="bullet"/>
        <w:lvlText w:val=""/>
        <w:lvlJc w:val="left"/>
        <w:pPr>
          <w:tabs>
            <w:tab w:val="num" w:pos="2835"/>
          </w:tabs>
          <w:ind w:left="2835" w:hanging="567"/>
        </w:pPr>
        <w:rPr>
          <w:rFonts w:ascii="Symbol" w:hAnsi="Symbol" w:hint="default"/>
        </w:rPr>
      </w:lvl>
    </w:lvlOverride>
    <w:lvlOverride w:ilvl="4">
      <w:lvl w:ilvl="4">
        <w:start w:val="1"/>
        <w:numFmt w:val="bullet"/>
        <w:lvlText w:val="o"/>
        <w:lvlJc w:val="left"/>
        <w:pPr>
          <w:tabs>
            <w:tab w:val="num" w:pos="3402"/>
          </w:tabs>
          <w:ind w:left="3402" w:hanging="567"/>
        </w:pPr>
        <w:rPr>
          <w:rFonts w:ascii="Courier New" w:hAnsi="Courier New" w:cs="Courier New" w:hint="default"/>
        </w:rPr>
      </w:lvl>
    </w:lvlOverride>
    <w:lvlOverride w:ilvl="5">
      <w:lvl w:ilvl="5">
        <w:start w:val="1"/>
        <w:numFmt w:val="bullet"/>
        <w:lvlText w:val=""/>
        <w:lvlJc w:val="left"/>
        <w:pPr>
          <w:tabs>
            <w:tab w:val="num" w:pos="3969"/>
          </w:tabs>
          <w:ind w:left="3969" w:hanging="567"/>
        </w:pPr>
        <w:rPr>
          <w:rFonts w:ascii="Wingdings" w:hAnsi="Wingdings" w:hint="default"/>
        </w:rPr>
      </w:lvl>
    </w:lvlOverride>
    <w:lvlOverride w:ilvl="6">
      <w:lvl w:ilvl="6">
        <w:start w:val="1"/>
        <w:numFmt w:val="bullet"/>
        <w:lvlText w:val=""/>
        <w:lvlJc w:val="left"/>
        <w:pPr>
          <w:tabs>
            <w:tab w:val="num" w:pos="4536"/>
          </w:tabs>
          <w:ind w:left="4536" w:hanging="567"/>
        </w:pPr>
        <w:rPr>
          <w:rFonts w:ascii="Symbol" w:hAnsi="Symbol" w:hint="default"/>
        </w:rPr>
      </w:lvl>
    </w:lvlOverride>
    <w:lvlOverride w:ilvl="7">
      <w:lvl w:ilvl="7">
        <w:start w:val="1"/>
        <w:numFmt w:val="bullet"/>
        <w:lvlText w:val="o"/>
        <w:lvlJc w:val="left"/>
        <w:pPr>
          <w:tabs>
            <w:tab w:val="num" w:pos="5103"/>
          </w:tabs>
          <w:ind w:left="5103" w:hanging="567"/>
        </w:pPr>
        <w:rPr>
          <w:rFonts w:ascii="Courier New" w:hAnsi="Courier New" w:cs="Courier New" w:hint="default"/>
        </w:rPr>
      </w:lvl>
    </w:lvlOverride>
    <w:lvlOverride w:ilvl="8">
      <w:lvl w:ilvl="8">
        <w:start w:val="1"/>
        <w:numFmt w:val="bullet"/>
        <w:lvlText w:val=""/>
        <w:lvlJc w:val="left"/>
        <w:pPr>
          <w:tabs>
            <w:tab w:val="num" w:pos="5670"/>
          </w:tabs>
          <w:ind w:left="5670" w:hanging="567"/>
        </w:pPr>
        <w:rPr>
          <w:rFonts w:ascii="Wingdings" w:hAnsi="Wingdings" w:hint="default"/>
        </w:rPr>
      </w:lvl>
    </w:lvlOverride>
  </w:num>
  <w:num w:numId="45">
    <w:abstractNumId w:val="12"/>
  </w:num>
  <w:num w:numId="46">
    <w:abstractNumId w:val="55"/>
  </w:num>
  <w:num w:numId="47">
    <w:abstractNumId w:val="11"/>
  </w:num>
  <w:num w:numId="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5"/>
  </w:num>
  <w:num w:numId="50">
    <w:abstractNumId w:val="44"/>
  </w:num>
  <w:num w:numId="51">
    <w:abstractNumId w:val="61"/>
  </w:num>
  <w:num w:numId="52">
    <w:abstractNumId w:val="14"/>
  </w:num>
  <w:num w:numId="53">
    <w:abstractNumId w:val="2"/>
  </w:num>
  <w:num w:numId="54">
    <w:abstractNumId w:val="7"/>
  </w:num>
  <w:num w:numId="55">
    <w:abstractNumId w:val="32"/>
  </w:num>
  <w:num w:numId="56">
    <w:abstractNumId w:val="17"/>
  </w:num>
  <w:num w:numId="57">
    <w:abstractNumId w:val="12"/>
  </w:num>
  <w:num w:numId="58">
    <w:abstractNumId w:val="12"/>
  </w:num>
  <w:num w:numId="59">
    <w:abstractNumId w:val="10"/>
  </w:num>
  <w:num w:numId="60">
    <w:abstractNumId w:val="34"/>
  </w:num>
  <w:num w:numId="61">
    <w:abstractNumId w:val="63"/>
  </w:num>
  <w:num w:numId="62">
    <w:abstractNumId w:val="12"/>
  </w:num>
  <w:num w:numId="63">
    <w:abstractNumId w:val="53"/>
  </w:num>
  <w:num w:numId="64">
    <w:abstractNumId w:val="53"/>
  </w:num>
  <w:num w:numId="65">
    <w:abstractNumId w:val="12"/>
  </w:num>
  <w:num w:numId="66">
    <w:abstractNumId w:val="12"/>
  </w:num>
  <w:num w:numId="67">
    <w:abstractNumId w:val="23"/>
  </w:num>
  <w:num w:numId="68">
    <w:abstractNumId w:val="39"/>
  </w:num>
  <w:num w:numId="69">
    <w:abstractNumId w:val="51"/>
  </w:num>
  <w:num w:numId="70">
    <w:abstractNumId w:val="35"/>
  </w:num>
  <w:num w:numId="71">
    <w:abstractNumId w:val="12"/>
  </w:num>
  <w:num w:numId="72">
    <w:abstractNumId w:val="12"/>
  </w:num>
  <w:num w:numId="73">
    <w:abstractNumId w:val="42"/>
  </w:num>
  <w:num w:numId="74">
    <w:abstractNumId w:val="12"/>
  </w:num>
  <w:num w:numId="75">
    <w:abstractNumId w:val="12"/>
  </w:num>
  <w:num w:numId="76">
    <w:abstractNumId w:val="12"/>
  </w:num>
  <w:num w:numId="77">
    <w:abstractNumId w:val="3"/>
  </w:num>
  <w:num w:numId="78">
    <w:abstractNumId w:val="2"/>
  </w:num>
  <w:num w:numId="79">
    <w:abstractNumId w:val="54"/>
  </w:num>
  <w:num w:numId="80">
    <w:abstractNumId w:val="37"/>
  </w:num>
  <w:numIdMacAtCleanup w:val="7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AZOUZ Sabrina">
    <w15:presenceInfo w15:providerId="AD" w15:userId="S::sabrina.mazouz@egis-group.com::f0232c4c-a16d-491a-83f0-293d00256d6e"/>
  </w15:person>
  <w15:person w15:author="GUELLIL Sofia">
    <w15:presenceInfo w15:providerId="AD" w15:userId="S::sofia.guellil@egis-group.com::8ce394db-b73a-4d5e-bbeb-8de157763a80"/>
  </w15:person>
  <w15:person w15:author="MASCRET Nicolas">
    <w15:presenceInfo w15:providerId="AD" w15:userId="S::nicolas.mascret@univ-amu.fr::132d9f33-8504-455e-8fe5-4569ebb002e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attachedTemplate r:id="rId1"/>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ocumentProtection w:edit="readOnly" w:formatting="1" w:enforcement="0"/>
  <w:defaultTabStop w:val="709"/>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7313"/>
    <w:rsid w:val="00000171"/>
    <w:rsid w:val="000009B8"/>
    <w:rsid w:val="00002EEA"/>
    <w:rsid w:val="000035D4"/>
    <w:rsid w:val="00003A95"/>
    <w:rsid w:val="00004585"/>
    <w:rsid w:val="000052F5"/>
    <w:rsid w:val="00005AD3"/>
    <w:rsid w:val="00010DE3"/>
    <w:rsid w:val="00011598"/>
    <w:rsid w:val="00012511"/>
    <w:rsid w:val="00013671"/>
    <w:rsid w:val="00013B54"/>
    <w:rsid w:val="00013EF2"/>
    <w:rsid w:val="000140CC"/>
    <w:rsid w:val="000144C3"/>
    <w:rsid w:val="00014C7D"/>
    <w:rsid w:val="00014F94"/>
    <w:rsid w:val="000154E8"/>
    <w:rsid w:val="00015864"/>
    <w:rsid w:val="00016920"/>
    <w:rsid w:val="00016BDB"/>
    <w:rsid w:val="0001716E"/>
    <w:rsid w:val="00017459"/>
    <w:rsid w:val="00017FA1"/>
    <w:rsid w:val="0002056A"/>
    <w:rsid w:val="00020B1B"/>
    <w:rsid w:val="00020CCE"/>
    <w:rsid w:val="000221C3"/>
    <w:rsid w:val="00022F87"/>
    <w:rsid w:val="000269FB"/>
    <w:rsid w:val="00027342"/>
    <w:rsid w:val="0003018F"/>
    <w:rsid w:val="00030E2F"/>
    <w:rsid w:val="0003161A"/>
    <w:rsid w:val="00031A2C"/>
    <w:rsid w:val="000329FF"/>
    <w:rsid w:val="00032E53"/>
    <w:rsid w:val="0003343E"/>
    <w:rsid w:val="000335B2"/>
    <w:rsid w:val="0003446F"/>
    <w:rsid w:val="00035170"/>
    <w:rsid w:val="0003554A"/>
    <w:rsid w:val="00036153"/>
    <w:rsid w:val="000367C5"/>
    <w:rsid w:val="00036E4A"/>
    <w:rsid w:val="00037159"/>
    <w:rsid w:val="000376EC"/>
    <w:rsid w:val="000401B9"/>
    <w:rsid w:val="000417FC"/>
    <w:rsid w:val="00041C2C"/>
    <w:rsid w:val="00041CF2"/>
    <w:rsid w:val="00042CB0"/>
    <w:rsid w:val="00042E81"/>
    <w:rsid w:val="00043B13"/>
    <w:rsid w:val="00044E9B"/>
    <w:rsid w:val="000451E5"/>
    <w:rsid w:val="0004529C"/>
    <w:rsid w:val="00045B38"/>
    <w:rsid w:val="00047126"/>
    <w:rsid w:val="00050DCF"/>
    <w:rsid w:val="000527FB"/>
    <w:rsid w:val="000529F7"/>
    <w:rsid w:val="0005310C"/>
    <w:rsid w:val="00053B34"/>
    <w:rsid w:val="000540AE"/>
    <w:rsid w:val="0005430C"/>
    <w:rsid w:val="00054C47"/>
    <w:rsid w:val="00054DFB"/>
    <w:rsid w:val="00054EC1"/>
    <w:rsid w:val="00055543"/>
    <w:rsid w:val="0005668D"/>
    <w:rsid w:val="00056A02"/>
    <w:rsid w:val="000608F3"/>
    <w:rsid w:val="00060E88"/>
    <w:rsid w:val="00062BD2"/>
    <w:rsid w:val="00063090"/>
    <w:rsid w:val="00063392"/>
    <w:rsid w:val="000645B1"/>
    <w:rsid w:val="00065BE9"/>
    <w:rsid w:val="00065F81"/>
    <w:rsid w:val="00066C73"/>
    <w:rsid w:val="00067FAC"/>
    <w:rsid w:val="0007001A"/>
    <w:rsid w:val="00070059"/>
    <w:rsid w:val="00070B30"/>
    <w:rsid w:val="000717F7"/>
    <w:rsid w:val="000719A0"/>
    <w:rsid w:val="00072B7A"/>
    <w:rsid w:val="00072FDA"/>
    <w:rsid w:val="000733A3"/>
    <w:rsid w:val="000734DD"/>
    <w:rsid w:val="0007373A"/>
    <w:rsid w:val="00074A69"/>
    <w:rsid w:val="00075355"/>
    <w:rsid w:val="0007635C"/>
    <w:rsid w:val="00077220"/>
    <w:rsid w:val="00077267"/>
    <w:rsid w:val="00080ACB"/>
    <w:rsid w:val="00082547"/>
    <w:rsid w:val="000829BB"/>
    <w:rsid w:val="00082ED4"/>
    <w:rsid w:val="00084818"/>
    <w:rsid w:val="000860DE"/>
    <w:rsid w:val="00086446"/>
    <w:rsid w:val="00087313"/>
    <w:rsid w:val="00087475"/>
    <w:rsid w:val="00087C77"/>
    <w:rsid w:val="000907BE"/>
    <w:rsid w:val="000909AF"/>
    <w:rsid w:val="0009258B"/>
    <w:rsid w:val="000928D2"/>
    <w:rsid w:val="00092A72"/>
    <w:rsid w:val="000940C2"/>
    <w:rsid w:val="000942C6"/>
    <w:rsid w:val="0009445F"/>
    <w:rsid w:val="00095462"/>
    <w:rsid w:val="00095467"/>
    <w:rsid w:val="0009565C"/>
    <w:rsid w:val="00095670"/>
    <w:rsid w:val="00095750"/>
    <w:rsid w:val="000958EB"/>
    <w:rsid w:val="000973D4"/>
    <w:rsid w:val="0009776E"/>
    <w:rsid w:val="000A01CE"/>
    <w:rsid w:val="000A1DB5"/>
    <w:rsid w:val="000A2C5B"/>
    <w:rsid w:val="000A2D58"/>
    <w:rsid w:val="000A2EE8"/>
    <w:rsid w:val="000A30D5"/>
    <w:rsid w:val="000A441C"/>
    <w:rsid w:val="000A4440"/>
    <w:rsid w:val="000A4D88"/>
    <w:rsid w:val="000A670A"/>
    <w:rsid w:val="000A7850"/>
    <w:rsid w:val="000A7BF5"/>
    <w:rsid w:val="000B1730"/>
    <w:rsid w:val="000B178B"/>
    <w:rsid w:val="000B287A"/>
    <w:rsid w:val="000B2C9A"/>
    <w:rsid w:val="000B2D48"/>
    <w:rsid w:val="000B34C9"/>
    <w:rsid w:val="000B39D5"/>
    <w:rsid w:val="000B48E3"/>
    <w:rsid w:val="000B4A8A"/>
    <w:rsid w:val="000B58FD"/>
    <w:rsid w:val="000B5F07"/>
    <w:rsid w:val="000B604B"/>
    <w:rsid w:val="000B761C"/>
    <w:rsid w:val="000B7B57"/>
    <w:rsid w:val="000C097E"/>
    <w:rsid w:val="000C0BCE"/>
    <w:rsid w:val="000C12B9"/>
    <w:rsid w:val="000C18CA"/>
    <w:rsid w:val="000C2F42"/>
    <w:rsid w:val="000C36F4"/>
    <w:rsid w:val="000C3DD3"/>
    <w:rsid w:val="000C3F05"/>
    <w:rsid w:val="000C40E0"/>
    <w:rsid w:val="000C4A0C"/>
    <w:rsid w:val="000C583A"/>
    <w:rsid w:val="000C5F82"/>
    <w:rsid w:val="000C5FBC"/>
    <w:rsid w:val="000C61C0"/>
    <w:rsid w:val="000C7491"/>
    <w:rsid w:val="000C760A"/>
    <w:rsid w:val="000C7AFC"/>
    <w:rsid w:val="000D0908"/>
    <w:rsid w:val="000D3249"/>
    <w:rsid w:val="000D47EE"/>
    <w:rsid w:val="000D49BC"/>
    <w:rsid w:val="000D6394"/>
    <w:rsid w:val="000D6802"/>
    <w:rsid w:val="000D6BF4"/>
    <w:rsid w:val="000D6F22"/>
    <w:rsid w:val="000D768A"/>
    <w:rsid w:val="000E03C5"/>
    <w:rsid w:val="000E0806"/>
    <w:rsid w:val="000E2BB5"/>
    <w:rsid w:val="000E2C83"/>
    <w:rsid w:val="000E559F"/>
    <w:rsid w:val="000E5B7D"/>
    <w:rsid w:val="000E5C3A"/>
    <w:rsid w:val="000E642A"/>
    <w:rsid w:val="000E70E9"/>
    <w:rsid w:val="000E7679"/>
    <w:rsid w:val="000F0068"/>
    <w:rsid w:val="000F027A"/>
    <w:rsid w:val="000F0CD8"/>
    <w:rsid w:val="000F1253"/>
    <w:rsid w:val="000F14AC"/>
    <w:rsid w:val="000F438B"/>
    <w:rsid w:val="000F47EA"/>
    <w:rsid w:val="000F5443"/>
    <w:rsid w:val="000F6E49"/>
    <w:rsid w:val="000F74E5"/>
    <w:rsid w:val="00100CB4"/>
    <w:rsid w:val="001011FD"/>
    <w:rsid w:val="001022F5"/>
    <w:rsid w:val="001023F4"/>
    <w:rsid w:val="001032BF"/>
    <w:rsid w:val="001032C8"/>
    <w:rsid w:val="00104470"/>
    <w:rsid w:val="001055AE"/>
    <w:rsid w:val="0010605D"/>
    <w:rsid w:val="00106900"/>
    <w:rsid w:val="00106A2C"/>
    <w:rsid w:val="00110A30"/>
    <w:rsid w:val="00110A3B"/>
    <w:rsid w:val="001116EF"/>
    <w:rsid w:val="001127D9"/>
    <w:rsid w:val="00112BF6"/>
    <w:rsid w:val="00112CBF"/>
    <w:rsid w:val="00113635"/>
    <w:rsid w:val="001138D3"/>
    <w:rsid w:val="0011550C"/>
    <w:rsid w:val="00115E10"/>
    <w:rsid w:val="0011617A"/>
    <w:rsid w:val="00116C9C"/>
    <w:rsid w:val="001179CC"/>
    <w:rsid w:val="00117AC0"/>
    <w:rsid w:val="0012004D"/>
    <w:rsid w:val="001203F8"/>
    <w:rsid w:val="00120616"/>
    <w:rsid w:val="001221F0"/>
    <w:rsid w:val="0012306F"/>
    <w:rsid w:val="00124F74"/>
    <w:rsid w:val="00125752"/>
    <w:rsid w:val="00126471"/>
    <w:rsid w:val="00126A6B"/>
    <w:rsid w:val="00130433"/>
    <w:rsid w:val="00132980"/>
    <w:rsid w:val="00132FDE"/>
    <w:rsid w:val="00136169"/>
    <w:rsid w:val="0013648A"/>
    <w:rsid w:val="001369AF"/>
    <w:rsid w:val="00137426"/>
    <w:rsid w:val="001375A8"/>
    <w:rsid w:val="00140833"/>
    <w:rsid w:val="00141381"/>
    <w:rsid w:val="001424FE"/>
    <w:rsid w:val="00143CFD"/>
    <w:rsid w:val="001447EC"/>
    <w:rsid w:val="001454E3"/>
    <w:rsid w:val="00145C18"/>
    <w:rsid w:val="0014633C"/>
    <w:rsid w:val="0014697E"/>
    <w:rsid w:val="001475B8"/>
    <w:rsid w:val="00151C75"/>
    <w:rsid w:val="00152AB6"/>
    <w:rsid w:val="00152DDC"/>
    <w:rsid w:val="001536B5"/>
    <w:rsid w:val="00153732"/>
    <w:rsid w:val="00153E58"/>
    <w:rsid w:val="001544B9"/>
    <w:rsid w:val="00154CE8"/>
    <w:rsid w:val="00156235"/>
    <w:rsid w:val="0015624F"/>
    <w:rsid w:val="00156EDA"/>
    <w:rsid w:val="0015796F"/>
    <w:rsid w:val="00157F82"/>
    <w:rsid w:val="00160F55"/>
    <w:rsid w:val="00160FC9"/>
    <w:rsid w:val="001617E1"/>
    <w:rsid w:val="00161B6A"/>
    <w:rsid w:val="0016278A"/>
    <w:rsid w:val="00163DF8"/>
    <w:rsid w:val="00164248"/>
    <w:rsid w:val="00164778"/>
    <w:rsid w:val="00164911"/>
    <w:rsid w:val="001649C6"/>
    <w:rsid w:val="00164CBD"/>
    <w:rsid w:val="00165389"/>
    <w:rsid w:val="0016543B"/>
    <w:rsid w:val="0016782C"/>
    <w:rsid w:val="0017043D"/>
    <w:rsid w:val="0017159E"/>
    <w:rsid w:val="0017209F"/>
    <w:rsid w:val="0017288F"/>
    <w:rsid w:val="00173106"/>
    <w:rsid w:val="00173E3E"/>
    <w:rsid w:val="00175DB1"/>
    <w:rsid w:val="00175F8F"/>
    <w:rsid w:val="00176A7C"/>
    <w:rsid w:val="0017759F"/>
    <w:rsid w:val="00177758"/>
    <w:rsid w:val="001778E3"/>
    <w:rsid w:val="001809A7"/>
    <w:rsid w:val="00181809"/>
    <w:rsid w:val="00181F19"/>
    <w:rsid w:val="00182E3B"/>
    <w:rsid w:val="00182E94"/>
    <w:rsid w:val="001833EE"/>
    <w:rsid w:val="0018361D"/>
    <w:rsid w:val="00183627"/>
    <w:rsid w:val="00184083"/>
    <w:rsid w:val="001847B7"/>
    <w:rsid w:val="0018515F"/>
    <w:rsid w:val="00185161"/>
    <w:rsid w:val="00187410"/>
    <w:rsid w:val="00190282"/>
    <w:rsid w:val="00191AB4"/>
    <w:rsid w:val="00192295"/>
    <w:rsid w:val="00192E9A"/>
    <w:rsid w:val="001934A4"/>
    <w:rsid w:val="00193630"/>
    <w:rsid w:val="001948A2"/>
    <w:rsid w:val="00194A79"/>
    <w:rsid w:val="00194BB1"/>
    <w:rsid w:val="001954AC"/>
    <w:rsid w:val="001954F9"/>
    <w:rsid w:val="00197137"/>
    <w:rsid w:val="001A0070"/>
    <w:rsid w:val="001A022D"/>
    <w:rsid w:val="001A086E"/>
    <w:rsid w:val="001A0931"/>
    <w:rsid w:val="001A0C36"/>
    <w:rsid w:val="001A1D97"/>
    <w:rsid w:val="001A3563"/>
    <w:rsid w:val="001A3C06"/>
    <w:rsid w:val="001A4023"/>
    <w:rsid w:val="001A4376"/>
    <w:rsid w:val="001A4835"/>
    <w:rsid w:val="001A4CD5"/>
    <w:rsid w:val="001A57FE"/>
    <w:rsid w:val="001A5F9B"/>
    <w:rsid w:val="001A6A43"/>
    <w:rsid w:val="001A6CA9"/>
    <w:rsid w:val="001A7831"/>
    <w:rsid w:val="001B0224"/>
    <w:rsid w:val="001B0832"/>
    <w:rsid w:val="001B1171"/>
    <w:rsid w:val="001B13C9"/>
    <w:rsid w:val="001B1E61"/>
    <w:rsid w:val="001B488C"/>
    <w:rsid w:val="001B5147"/>
    <w:rsid w:val="001B52D6"/>
    <w:rsid w:val="001B5887"/>
    <w:rsid w:val="001B58D4"/>
    <w:rsid w:val="001B5DAF"/>
    <w:rsid w:val="001B6BBF"/>
    <w:rsid w:val="001B6EE9"/>
    <w:rsid w:val="001B73F5"/>
    <w:rsid w:val="001B7646"/>
    <w:rsid w:val="001B77D5"/>
    <w:rsid w:val="001B798B"/>
    <w:rsid w:val="001C0379"/>
    <w:rsid w:val="001C3076"/>
    <w:rsid w:val="001C33D7"/>
    <w:rsid w:val="001C3932"/>
    <w:rsid w:val="001C3FC5"/>
    <w:rsid w:val="001C40F4"/>
    <w:rsid w:val="001C4D5E"/>
    <w:rsid w:val="001C5899"/>
    <w:rsid w:val="001C5A80"/>
    <w:rsid w:val="001C68C1"/>
    <w:rsid w:val="001C7763"/>
    <w:rsid w:val="001D18E0"/>
    <w:rsid w:val="001D1CCA"/>
    <w:rsid w:val="001D3A32"/>
    <w:rsid w:val="001D3B36"/>
    <w:rsid w:val="001D47FF"/>
    <w:rsid w:val="001D484A"/>
    <w:rsid w:val="001D4CEB"/>
    <w:rsid w:val="001D547F"/>
    <w:rsid w:val="001D5EC2"/>
    <w:rsid w:val="001D6859"/>
    <w:rsid w:val="001D6F25"/>
    <w:rsid w:val="001D7058"/>
    <w:rsid w:val="001D75F6"/>
    <w:rsid w:val="001D7A42"/>
    <w:rsid w:val="001E034E"/>
    <w:rsid w:val="001E0974"/>
    <w:rsid w:val="001E0C95"/>
    <w:rsid w:val="001E21E6"/>
    <w:rsid w:val="001E2908"/>
    <w:rsid w:val="001E3150"/>
    <w:rsid w:val="001E3E3E"/>
    <w:rsid w:val="001E4E46"/>
    <w:rsid w:val="001E51A1"/>
    <w:rsid w:val="001E52B6"/>
    <w:rsid w:val="001E554E"/>
    <w:rsid w:val="001E567B"/>
    <w:rsid w:val="001E585B"/>
    <w:rsid w:val="001E5FFD"/>
    <w:rsid w:val="001E68C4"/>
    <w:rsid w:val="001E7155"/>
    <w:rsid w:val="001E7C07"/>
    <w:rsid w:val="001F0410"/>
    <w:rsid w:val="001F0A37"/>
    <w:rsid w:val="001F0B3E"/>
    <w:rsid w:val="001F12F8"/>
    <w:rsid w:val="001F1576"/>
    <w:rsid w:val="001F1E63"/>
    <w:rsid w:val="001F20EB"/>
    <w:rsid w:val="001F263A"/>
    <w:rsid w:val="001F4203"/>
    <w:rsid w:val="001F5219"/>
    <w:rsid w:val="001F58F3"/>
    <w:rsid w:val="001F60B4"/>
    <w:rsid w:val="001F647E"/>
    <w:rsid w:val="001F6517"/>
    <w:rsid w:val="001F6ECC"/>
    <w:rsid w:val="001F6F49"/>
    <w:rsid w:val="001F7453"/>
    <w:rsid w:val="001F77C6"/>
    <w:rsid w:val="001F786B"/>
    <w:rsid w:val="00200150"/>
    <w:rsid w:val="0020038B"/>
    <w:rsid w:val="00200F4F"/>
    <w:rsid w:val="00201A55"/>
    <w:rsid w:val="00201B9C"/>
    <w:rsid w:val="002026BB"/>
    <w:rsid w:val="00202C2E"/>
    <w:rsid w:val="00203431"/>
    <w:rsid w:val="002048E9"/>
    <w:rsid w:val="002051B3"/>
    <w:rsid w:val="002070D7"/>
    <w:rsid w:val="00207925"/>
    <w:rsid w:val="00210CD0"/>
    <w:rsid w:val="00211200"/>
    <w:rsid w:val="00211345"/>
    <w:rsid w:val="00212A79"/>
    <w:rsid w:val="0021340D"/>
    <w:rsid w:val="002158F7"/>
    <w:rsid w:val="002162BD"/>
    <w:rsid w:val="002164BB"/>
    <w:rsid w:val="002169AE"/>
    <w:rsid w:val="0021784D"/>
    <w:rsid w:val="00217B51"/>
    <w:rsid w:val="00217CE5"/>
    <w:rsid w:val="00220862"/>
    <w:rsid w:val="00220F84"/>
    <w:rsid w:val="00221461"/>
    <w:rsid w:val="00221788"/>
    <w:rsid w:val="00221CDD"/>
    <w:rsid w:val="00223AC4"/>
    <w:rsid w:val="002253FA"/>
    <w:rsid w:val="00225BF1"/>
    <w:rsid w:val="00225E73"/>
    <w:rsid w:val="00226AAE"/>
    <w:rsid w:val="00227B7C"/>
    <w:rsid w:val="00227BE5"/>
    <w:rsid w:val="00227E36"/>
    <w:rsid w:val="0023010F"/>
    <w:rsid w:val="002304C7"/>
    <w:rsid w:val="00230CA1"/>
    <w:rsid w:val="00230EAF"/>
    <w:rsid w:val="0023150E"/>
    <w:rsid w:val="00231773"/>
    <w:rsid w:val="00231BEE"/>
    <w:rsid w:val="00231FE8"/>
    <w:rsid w:val="00232AD9"/>
    <w:rsid w:val="00233FFE"/>
    <w:rsid w:val="0023738F"/>
    <w:rsid w:val="0023748B"/>
    <w:rsid w:val="00237780"/>
    <w:rsid w:val="002377EE"/>
    <w:rsid w:val="00241482"/>
    <w:rsid w:val="002426BF"/>
    <w:rsid w:val="00242A5C"/>
    <w:rsid w:val="00242B6B"/>
    <w:rsid w:val="00242E9D"/>
    <w:rsid w:val="00242F01"/>
    <w:rsid w:val="00243B6A"/>
    <w:rsid w:val="00243B95"/>
    <w:rsid w:val="0024416C"/>
    <w:rsid w:val="0024506E"/>
    <w:rsid w:val="00245D15"/>
    <w:rsid w:val="00245E4A"/>
    <w:rsid w:val="00246C64"/>
    <w:rsid w:val="00246E31"/>
    <w:rsid w:val="00246E82"/>
    <w:rsid w:val="002470C6"/>
    <w:rsid w:val="002472BA"/>
    <w:rsid w:val="00247918"/>
    <w:rsid w:val="00251734"/>
    <w:rsid w:val="00251EFE"/>
    <w:rsid w:val="00252783"/>
    <w:rsid w:val="00252F84"/>
    <w:rsid w:val="0025465D"/>
    <w:rsid w:val="00254F39"/>
    <w:rsid w:val="002561B5"/>
    <w:rsid w:val="002564C7"/>
    <w:rsid w:val="00256C3F"/>
    <w:rsid w:val="002575DD"/>
    <w:rsid w:val="0025791F"/>
    <w:rsid w:val="00260C8E"/>
    <w:rsid w:val="0026192C"/>
    <w:rsid w:val="00261CD6"/>
    <w:rsid w:val="00262083"/>
    <w:rsid w:val="0026217A"/>
    <w:rsid w:val="0026280C"/>
    <w:rsid w:val="00262C79"/>
    <w:rsid w:val="0026357E"/>
    <w:rsid w:val="00263D35"/>
    <w:rsid w:val="00264250"/>
    <w:rsid w:val="00264624"/>
    <w:rsid w:val="002648E5"/>
    <w:rsid w:val="00265123"/>
    <w:rsid w:val="00265C84"/>
    <w:rsid w:val="00265D4D"/>
    <w:rsid w:val="0026704B"/>
    <w:rsid w:val="00267B08"/>
    <w:rsid w:val="00267F5F"/>
    <w:rsid w:val="00270740"/>
    <w:rsid w:val="00270E2E"/>
    <w:rsid w:val="00271507"/>
    <w:rsid w:val="002717A4"/>
    <w:rsid w:val="0027216D"/>
    <w:rsid w:val="002740D4"/>
    <w:rsid w:val="00274614"/>
    <w:rsid w:val="00276182"/>
    <w:rsid w:val="00277BAA"/>
    <w:rsid w:val="002831A0"/>
    <w:rsid w:val="002836F1"/>
    <w:rsid w:val="002845C7"/>
    <w:rsid w:val="00285285"/>
    <w:rsid w:val="00285848"/>
    <w:rsid w:val="00286DE1"/>
    <w:rsid w:val="00286F6B"/>
    <w:rsid w:val="002870D7"/>
    <w:rsid w:val="00287275"/>
    <w:rsid w:val="00287D88"/>
    <w:rsid w:val="00287F10"/>
    <w:rsid w:val="0029015D"/>
    <w:rsid w:val="002908B4"/>
    <w:rsid w:val="00290C8B"/>
    <w:rsid w:val="0029140E"/>
    <w:rsid w:val="00291D39"/>
    <w:rsid w:val="00292F94"/>
    <w:rsid w:val="00293623"/>
    <w:rsid w:val="00294029"/>
    <w:rsid w:val="00294438"/>
    <w:rsid w:val="002944EB"/>
    <w:rsid w:val="00294A18"/>
    <w:rsid w:val="0029589A"/>
    <w:rsid w:val="00296A28"/>
    <w:rsid w:val="00297648"/>
    <w:rsid w:val="002A015E"/>
    <w:rsid w:val="002A1969"/>
    <w:rsid w:val="002A24FC"/>
    <w:rsid w:val="002A2783"/>
    <w:rsid w:val="002A2E98"/>
    <w:rsid w:val="002A3303"/>
    <w:rsid w:val="002A42FA"/>
    <w:rsid w:val="002A447C"/>
    <w:rsid w:val="002A4BF5"/>
    <w:rsid w:val="002A5396"/>
    <w:rsid w:val="002A5474"/>
    <w:rsid w:val="002A6071"/>
    <w:rsid w:val="002A7D07"/>
    <w:rsid w:val="002B0FBE"/>
    <w:rsid w:val="002B1636"/>
    <w:rsid w:val="002B1854"/>
    <w:rsid w:val="002B1DF3"/>
    <w:rsid w:val="002B4DCE"/>
    <w:rsid w:val="002B55DC"/>
    <w:rsid w:val="002B60AE"/>
    <w:rsid w:val="002C09E6"/>
    <w:rsid w:val="002C0F90"/>
    <w:rsid w:val="002C203B"/>
    <w:rsid w:val="002C2A81"/>
    <w:rsid w:val="002C30D1"/>
    <w:rsid w:val="002C3BAF"/>
    <w:rsid w:val="002C6B95"/>
    <w:rsid w:val="002C7135"/>
    <w:rsid w:val="002C732B"/>
    <w:rsid w:val="002C78A5"/>
    <w:rsid w:val="002C7AF4"/>
    <w:rsid w:val="002C7B98"/>
    <w:rsid w:val="002C7ECD"/>
    <w:rsid w:val="002D1346"/>
    <w:rsid w:val="002D1927"/>
    <w:rsid w:val="002D2962"/>
    <w:rsid w:val="002D46FB"/>
    <w:rsid w:val="002D47EF"/>
    <w:rsid w:val="002D49D7"/>
    <w:rsid w:val="002D604F"/>
    <w:rsid w:val="002D651D"/>
    <w:rsid w:val="002D656E"/>
    <w:rsid w:val="002D667B"/>
    <w:rsid w:val="002D6DD7"/>
    <w:rsid w:val="002D707F"/>
    <w:rsid w:val="002D71E8"/>
    <w:rsid w:val="002D75EA"/>
    <w:rsid w:val="002E008D"/>
    <w:rsid w:val="002E0D74"/>
    <w:rsid w:val="002E0FA2"/>
    <w:rsid w:val="002E10CA"/>
    <w:rsid w:val="002E1996"/>
    <w:rsid w:val="002E2D0E"/>
    <w:rsid w:val="002E37DC"/>
    <w:rsid w:val="002E386D"/>
    <w:rsid w:val="002E3D20"/>
    <w:rsid w:val="002E438D"/>
    <w:rsid w:val="002E452F"/>
    <w:rsid w:val="002E541D"/>
    <w:rsid w:val="002E6675"/>
    <w:rsid w:val="002E6C97"/>
    <w:rsid w:val="002E6CBC"/>
    <w:rsid w:val="002E703F"/>
    <w:rsid w:val="002E7E6F"/>
    <w:rsid w:val="002F249A"/>
    <w:rsid w:val="002F2E75"/>
    <w:rsid w:val="002F37D0"/>
    <w:rsid w:val="002F45DE"/>
    <w:rsid w:val="002F4903"/>
    <w:rsid w:val="002F5DB4"/>
    <w:rsid w:val="002F5ECB"/>
    <w:rsid w:val="002F63DA"/>
    <w:rsid w:val="002F6C24"/>
    <w:rsid w:val="002F79E1"/>
    <w:rsid w:val="002F7A37"/>
    <w:rsid w:val="002F7DDD"/>
    <w:rsid w:val="00301242"/>
    <w:rsid w:val="0030266F"/>
    <w:rsid w:val="00303611"/>
    <w:rsid w:val="00304FD6"/>
    <w:rsid w:val="00305AE4"/>
    <w:rsid w:val="00306ABF"/>
    <w:rsid w:val="00307980"/>
    <w:rsid w:val="00307F51"/>
    <w:rsid w:val="00310F24"/>
    <w:rsid w:val="00311F4C"/>
    <w:rsid w:val="0031305D"/>
    <w:rsid w:val="00313C1B"/>
    <w:rsid w:val="00313C20"/>
    <w:rsid w:val="0031406D"/>
    <w:rsid w:val="00314401"/>
    <w:rsid w:val="00320EFA"/>
    <w:rsid w:val="00321E04"/>
    <w:rsid w:val="00322B64"/>
    <w:rsid w:val="00322D7B"/>
    <w:rsid w:val="0032383A"/>
    <w:rsid w:val="0032383E"/>
    <w:rsid w:val="00323D61"/>
    <w:rsid w:val="00324359"/>
    <w:rsid w:val="003261D3"/>
    <w:rsid w:val="00326DF1"/>
    <w:rsid w:val="003274FA"/>
    <w:rsid w:val="0032777D"/>
    <w:rsid w:val="00330165"/>
    <w:rsid w:val="0033059F"/>
    <w:rsid w:val="0033126F"/>
    <w:rsid w:val="00334239"/>
    <w:rsid w:val="00334CD6"/>
    <w:rsid w:val="003354C2"/>
    <w:rsid w:val="003357A9"/>
    <w:rsid w:val="00336C5B"/>
    <w:rsid w:val="00340635"/>
    <w:rsid w:val="0034179C"/>
    <w:rsid w:val="003423B4"/>
    <w:rsid w:val="00342515"/>
    <w:rsid w:val="003434A9"/>
    <w:rsid w:val="00343C47"/>
    <w:rsid w:val="0034465A"/>
    <w:rsid w:val="0034490A"/>
    <w:rsid w:val="00346A3A"/>
    <w:rsid w:val="00346DE4"/>
    <w:rsid w:val="00346F2C"/>
    <w:rsid w:val="003471FF"/>
    <w:rsid w:val="00347C61"/>
    <w:rsid w:val="00347E55"/>
    <w:rsid w:val="0035070A"/>
    <w:rsid w:val="00350EEE"/>
    <w:rsid w:val="00351285"/>
    <w:rsid w:val="00351F95"/>
    <w:rsid w:val="00352AAF"/>
    <w:rsid w:val="00352B3B"/>
    <w:rsid w:val="00353009"/>
    <w:rsid w:val="0035303A"/>
    <w:rsid w:val="0035362F"/>
    <w:rsid w:val="003538B8"/>
    <w:rsid w:val="00353E21"/>
    <w:rsid w:val="0035476D"/>
    <w:rsid w:val="00355AF8"/>
    <w:rsid w:val="00355C45"/>
    <w:rsid w:val="00356037"/>
    <w:rsid w:val="0036087C"/>
    <w:rsid w:val="00361D4F"/>
    <w:rsid w:val="003620C5"/>
    <w:rsid w:val="003622B9"/>
    <w:rsid w:val="003630A8"/>
    <w:rsid w:val="003630C7"/>
    <w:rsid w:val="003636FF"/>
    <w:rsid w:val="0036433F"/>
    <w:rsid w:val="003643F3"/>
    <w:rsid w:val="0036458A"/>
    <w:rsid w:val="00364E02"/>
    <w:rsid w:val="00365790"/>
    <w:rsid w:val="00365B96"/>
    <w:rsid w:val="0036621D"/>
    <w:rsid w:val="0036629C"/>
    <w:rsid w:val="0037054F"/>
    <w:rsid w:val="00370920"/>
    <w:rsid w:val="00371B4F"/>
    <w:rsid w:val="00373143"/>
    <w:rsid w:val="0037339E"/>
    <w:rsid w:val="00373F8D"/>
    <w:rsid w:val="00374E6E"/>
    <w:rsid w:val="0037540E"/>
    <w:rsid w:val="00376D37"/>
    <w:rsid w:val="00380166"/>
    <w:rsid w:val="003802DC"/>
    <w:rsid w:val="003807C7"/>
    <w:rsid w:val="00380FFA"/>
    <w:rsid w:val="003815B7"/>
    <w:rsid w:val="00382797"/>
    <w:rsid w:val="003834D4"/>
    <w:rsid w:val="00383E74"/>
    <w:rsid w:val="00384352"/>
    <w:rsid w:val="003844ED"/>
    <w:rsid w:val="00384F05"/>
    <w:rsid w:val="00386262"/>
    <w:rsid w:val="00386395"/>
    <w:rsid w:val="0038642B"/>
    <w:rsid w:val="00386AB7"/>
    <w:rsid w:val="00390CD3"/>
    <w:rsid w:val="003918FB"/>
    <w:rsid w:val="0039291D"/>
    <w:rsid w:val="00392AD2"/>
    <w:rsid w:val="00392CC8"/>
    <w:rsid w:val="0039331B"/>
    <w:rsid w:val="00393C67"/>
    <w:rsid w:val="00393CB7"/>
    <w:rsid w:val="00394A1A"/>
    <w:rsid w:val="00394B09"/>
    <w:rsid w:val="00395C55"/>
    <w:rsid w:val="0039633C"/>
    <w:rsid w:val="003963F1"/>
    <w:rsid w:val="00397643"/>
    <w:rsid w:val="003979FB"/>
    <w:rsid w:val="00397A29"/>
    <w:rsid w:val="003A024D"/>
    <w:rsid w:val="003A07C2"/>
    <w:rsid w:val="003A18BD"/>
    <w:rsid w:val="003A249F"/>
    <w:rsid w:val="003A267E"/>
    <w:rsid w:val="003A345C"/>
    <w:rsid w:val="003A3FC6"/>
    <w:rsid w:val="003A4DA4"/>
    <w:rsid w:val="003A56CD"/>
    <w:rsid w:val="003A6687"/>
    <w:rsid w:val="003A7030"/>
    <w:rsid w:val="003A73D5"/>
    <w:rsid w:val="003A7817"/>
    <w:rsid w:val="003A7FF8"/>
    <w:rsid w:val="003B0573"/>
    <w:rsid w:val="003B06C6"/>
    <w:rsid w:val="003B0806"/>
    <w:rsid w:val="003B08B3"/>
    <w:rsid w:val="003B1026"/>
    <w:rsid w:val="003B1032"/>
    <w:rsid w:val="003B10BF"/>
    <w:rsid w:val="003B12CC"/>
    <w:rsid w:val="003B1639"/>
    <w:rsid w:val="003B1DAE"/>
    <w:rsid w:val="003B47A3"/>
    <w:rsid w:val="003B4C60"/>
    <w:rsid w:val="003B5882"/>
    <w:rsid w:val="003B6518"/>
    <w:rsid w:val="003B67A5"/>
    <w:rsid w:val="003C06DC"/>
    <w:rsid w:val="003C1C9A"/>
    <w:rsid w:val="003C3133"/>
    <w:rsid w:val="003C3A02"/>
    <w:rsid w:val="003C5222"/>
    <w:rsid w:val="003C6140"/>
    <w:rsid w:val="003C6150"/>
    <w:rsid w:val="003C6C26"/>
    <w:rsid w:val="003C7447"/>
    <w:rsid w:val="003D2570"/>
    <w:rsid w:val="003D27C6"/>
    <w:rsid w:val="003D3011"/>
    <w:rsid w:val="003D39A4"/>
    <w:rsid w:val="003D46D3"/>
    <w:rsid w:val="003D5174"/>
    <w:rsid w:val="003D6436"/>
    <w:rsid w:val="003D6474"/>
    <w:rsid w:val="003D76D6"/>
    <w:rsid w:val="003E0E33"/>
    <w:rsid w:val="003E14A6"/>
    <w:rsid w:val="003E2272"/>
    <w:rsid w:val="003E2E54"/>
    <w:rsid w:val="003E3A28"/>
    <w:rsid w:val="003E4021"/>
    <w:rsid w:val="003E4A43"/>
    <w:rsid w:val="003E534B"/>
    <w:rsid w:val="003E53A3"/>
    <w:rsid w:val="003E5D93"/>
    <w:rsid w:val="003E6389"/>
    <w:rsid w:val="003E6D89"/>
    <w:rsid w:val="003E6E88"/>
    <w:rsid w:val="003E6F8A"/>
    <w:rsid w:val="003E7DD3"/>
    <w:rsid w:val="003F0E34"/>
    <w:rsid w:val="003F0E62"/>
    <w:rsid w:val="003F1417"/>
    <w:rsid w:val="003F393D"/>
    <w:rsid w:val="003F3E82"/>
    <w:rsid w:val="003F4551"/>
    <w:rsid w:val="003F523C"/>
    <w:rsid w:val="003F54BD"/>
    <w:rsid w:val="003F5C85"/>
    <w:rsid w:val="003F6631"/>
    <w:rsid w:val="003F7CF8"/>
    <w:rsid w:val="00400A19"/>
    <w:rsid w:val="00400BEB"/>
    <w:rsid w:val="00401B6B"/>
    <w:rsid w:val="004025A7"/>
    <w:rsid w:val="00403C88"/>
    <w:rsid w:val="00403DA0"/>
    <w:rsid w:val="00403F09"/>
    <w:rsid w:val="004045EB"/>
    <w:rsid w:val="00405339"/>
    <w:rsid w:val="004055DC"/>
    <w:rsid w:val="00405F66"/>
    <w:rsid w:val="004063E5"/>
    <w:rsid w:val="00406643"/>
    <w:rsid w:val="00406E88"/>
    <w:rsid w:val="00407247"/>
    <w:rsid w:val="004078EC"/>
    <w:rsid w:val="00407A30"/>
    <w:rsid w:val="00407B20"/>
    <w:rsid w:val="0041094F"/>
    <w:rsid w:val="004109FC"/>
    <w:rsid w:val="00411937"/>
    <w:rsid w:val="0041354B"/>
    <w:rsid w:val="00413662"/>
    <w:rsid w:val="0041473F"/>
    <w:rsid w:val="00414A4D"/>
    <w:rsid w:val="00414CCF"/>
    <w:rsid w:val="00414F43"/>
    <w:rsid w:val="00415944"/>
    <w:rsid w:val="00415FD2"/>
    <w:rsid w:val="00417154"/>
    <w:rsid w:val="00417812"/>
    <w:rsid w:val="00417BFC"/>
    <w:rsid w:val="00417CC1"/>
    <w:rsid w:val="00420371"/>
    <w:rsid w:val="00421179"/>
    <w:rsid w:val="00421BDA"/>
    <w:rsid w:val="00422A6D"/>
    <w:rsid w:val="00423B22"/>
    <w:rsid w:val="00424440"/>
    <w:rsid w:val="00425983"/>
    <w:rsid w:val="00425CC7"/>
    <w:rsid w:val="00427A14"/>
    <w:rsid w:val="00430922"/>
    <w:rsid w:val="00431D45"/>
    <w:rsid w:val="00432034"/>
    <w:rsid w:val="00432481"/>
    <w:rsid w:val="00432D18"/>
    <w:rsid w:val="0043359B"/>
    <w:rsid w:val="00433E63"/>
    <w:rsid w:val="0043449C"/>
    <w:rsid w:val="00435269"/>
    <w:rsid w:val="00435686"/>
    <w:rsid w:val="00436C0C"/>
    <w:rsid w:val="004374F3"/>
    <w:rsid w:val="00437670"/>
    <w:rsid w:val="00440BB0"/>
    <w:rsid w:val="00441270"/>
    <w:rsid w:val="00441ED9"/>
    <w:rsid w:val="00441F47"/>
    <w:rsid w:val="0044229B"/>
    <w:rsid w:val="00442A92"/>
    <w:rsid w:val="00443359"/>
    <w:rsid w:val="004436C0"/>
    <w:rsid w:val="00443BD3"/>
    <w:rsid w:val="004454F8"/>
    <w:rsid w:val="00445596"/>
    <w:rsid w:val="0044579D"/>
    <w:rsid w:val="0044605F"/>
    <w:rsid w:val="00447923"/>
    <w:rsid w:val="0045044A"/>
    <w:rsid w:val="00452C8F"/>
    <w:rsid w:val="00452CBC"/>
    <w:rsid w:val="004539FB"/>
    <w:rsid w:val="00453F61"/>
    <w:rsid w:val="00454E87"/>
    <w:rsid w:val="00454EC5"/>
    <w:rsid w:val="00456B53"/>
    <w:rsid w:val="00456CD3"/>
    <w:rsid w:val="00456CD5"/>
    <w:rsid w:val="00456EF4"/>
    <w:rsid w:val="00457324"/>
    <w:rsid w:val="004604B4"/>
    <w:rsid w:val="004604B9"/>
    <w:rsid w:val="00461893"/>
    <w:rsid w:val="004618CA"/>
    <w:rsid w:val="0046216E"/>
    <w:rsid w:val="004621D5"/>
    <w:rsid w:val="004622BB"/>
    <w:rsid w:val="00462831"/>
    <w:rsid w:val="0046287B"/>
    <w:rsid w:val="00462A83"/>
    <w:rsid w:val="00462DE5"/>
    <w:rsid w:val="00463B6F"/>
    <w:rsid w:val="00464930"/>
    <w:rsid w:val="00464DF5"/>
    <w:rsid w:val="00464FE0"/>
    <w:rsid w:val="00465316"/>
    <w:rsid w:val="00465810"/>
    <w:rsid w:val="00465E81"/>
    <w:rsid w:val="00465F43"/>
    <w:rsid w:val="0046701B"/>
    <w:rsid w:val="00467EF7"/>
    <w:rsid w:val="00470673"/>
    <w:rsid w:val="00471869"/>
    <w:rsid w:val="00471E82"/>
    <w:rsid w:val="00472431"/>
    <w:rsid w:val="00472442"/>
    <w:rsid w:val="004726D8"/>
    <w:rsid w:val="00473416"/>
    <w:rsid w:val="0047424C"/>
    <w:rsid w:val="0047566D"/>
    <w:rsid w:val="0047588A"/>
    <w:rsid w:val="00475EE9"/>
    <w:rsid w:val="0047707C"/>
    <w:rsid w:val="0047707D"/>
    <w:rsid w:val="00477DF0"/>
    <w:rsid w:val="0048105A"/>
    <w:rsid w:val="004814A7"/>
    <w:rsid w:val="004819CE"/>
    <w:rsid w:val="00483112"/>
    <w:rsid w:val="00483B7F"/>
    <w:rsid w:val="00485B26"/>
    <w:rsid w:val="0048702A"/>
    <w:rsid w:val="00490516"/>
    <w:rsid w:val="00494294"/>
    <w:rsid w:val="00494F4F"/>
    <w:rsid w:val="004952B7"/>
    <w:rsid w:val="004954AE"/>
    <w:rsid w:val="004956B2"/>
    <w:rsid w:val="00496240"/>
    <w:rsid w:val="00496E0A"/>
    <w:rsid w:val="00496E8D"/>
    <w:rsid w:val="00497642"/>
    <w:rsid w:val="004A054C"/>
    <w:rsid w:val="004A1255"/>
    <w:rsid w:val="004A17A7"/>
    <w:rsid w:val="004A192A"/>
    <w:rsid w:val="004A2477"/>
    <w:rsid w:val="004A273F"/>
    <w:rsid w:val="004A366F"/>
    <w:rsid w:val="004A4E04"/>
    <w:rsid w:val="004A5FFE"/>
    <w:rsid w:val="004A7B8E"/>
    <w:rsid w:val="004B0D94"/>
    <w:rsid w:val="004B27A2"/>
    <w:rsid w:val="004B2AEF"/>
    <w:rsid w:val="004B3684"/>
    <w:rsid w:val="004B3696"/>
    <w:rsid w:val="004B372B"/>
    <w:rsid w:val="004B5002"/>
    <w:rsid w:val="004B5EA2"/>
    <w:rsid w:val="004B7272"/>
    <w:rsid w:val="004B73AE"/>
    <w:rsid w:val="004B7835"/>
    <w:rsid w:val="004C24CF"/>
    <w:rsid w:val="004C3F25"/>
    <w:rsid w:val="004C4C83"/>
    <w:rsid w:val="004C54B1"/>
    <w:rsid w:val="004C5C28"/>
    <w:rsid w:val="004C6194"/>
    <w:rsid w:val="004C65C4"/>
    <w:rsid w:val="004C6735"/>
    <w:rsid w:val="004D0498"/>
    <w:rsid w:val="004D10AA"/>
    <w:rsid w:val="004D181A"/>
    <w:rsid w:val="004D19FF"/>
    <w:rsid w:val="004D1E75"/>
    <w:rsid w:val="004D1EF0"/>
    <w:rsid w:val="004D307B"/>
    <w:rsid w:val="004D3821"/>
    <w:rsid w:val="004D3D3C"/>
    <w:rsid w:val="004D5AC0"/>
    <w:rsid w:val="004D6681"/>
    <w:rsid w:val="004D722C"/>
    <w:rsid w:val="004E0003"/>
    <w:rsid w:val="004E01ED"/>
    <w:rsid w:val="004E021D"/>
    <w:rsid w:val="004E045D"/>
    <w:rsid w:val="004E25B5"/>
    <w:rsid w:val="004E272D"/>
    <w:rsid w:val="004E2C2E"/>
    <w:rsid w:val="004E5FA7"/>
    <w:rsid w:val="004E6360"/>
    <w:rsid w:val="004E6453"/>
    <w:rsid w:val="004E6A58"/>
    <w:rsid w:val="004E7579"/>
    <w:rsid w:val="004F0478"/>
    <w:rsid w:val="004F08DB"/>
    <w:rsid w:val="004F13A3"/>
    <w:rsid w:val="004F20AD"/>
    <w:rsid w:val="004F23BF"/>
    <w:rsid w:val="004F2697"/>
    <w:rsid w:val="004F278E"/>
    <w:rsid w:val="004F3B29"/>
    <w:rsid w:val="004F5BAE"/>
    <w:rsid w:val="004F5CF5"/>
    <w:rsid w:val="004F5F9C"/>
    <w:rsid w:val="004F6D3D"/>
    <w:rsid w:val="004F7FED"/>
    <w:rsid w:val="005000DB"/>
    <w:rsid w:val="005009F7"/>
    <w:rsid w:val="00501063"/>
    <w:rsid w:val="005011F0"/>
    <w:rsid w:val="00501B95"/>
    <w:rsid w:val="00502B5A"/>
    <w:rsid w:val="00502C87"/>
    <w:rsid w:val="00502F13"/>
    <w:rsid w:val="0050309F"/>
    <w:rsid w:val="00504823"/>
    <w:rsid w:val="00504A8F"/>
    <w:rsid w:val="00504DAD"/>
    <w:rsid w:val="005058B3"/>
    <w:rsid w:val="00505C74"/>
    <w:rsid w:val="00507317"/>
    <w:rsid w:val="00507988"/>
    <w:rsid w:val="00507A04"/>
    <w:rsid w:val="0051036B"/>
    <w:rsid w:val="00511FAC"/>
    <w:rsid w:val="005123BF"/>
    <w:rsid w:val="005124F1"/>
    <w:rsid w:val="005124F6"/>
    <w:rsid w:val="005129F7"/>
    <w:rsid w:val="00512B24"/>
    <w:rsid w:val="00512CD6"/>
    <w:rsid w:val="00513229"/>
    <w:rsid w:val="0051346E"/>
    <w:rsid w:val="005141A6"/>
    <w:rsid w:val="00514729"/>
    <w:rsid w:val="005153C2"/>
    <w:rsid w:val="00515609"/>
    <w:rsid w:val="00517A73"/>
    <w:rsid w:val="00520228"/>
    <w:rsid w:val="00520C9B"/>
    <w:rsid w:val="00521441"/>
    <w:rsid w:val="005223B3"/>
    <w:rsid w:val="005225BA"/>
    <w:rsid w:val="0052324C"/>
    <w:rsid w:val="005235D5"/>
    <w:rsid w:val="00523806"/>
    <w:rsid w:val="00523ADF"/>
    <w:rsid w:val="00523B82"/>
    <w:rsid w:val="00523E64"/>
    <w:rsid w:val="005246D7"/>
    <w:rsid w:val="0052483A"/>
    <w:rsid w:val="00525549"/>
    <w:rsid w:val="00526535"/>
    <w:rsid w:val="00526748"/>
    <w:rsid w:val="00526F91"/>
    <w:rsid w:val="00527F49"/>
    <w:rsid w:val="005302C9"/>
    <w:rsid w:val="00530EDC"/>
    <w:rsid w:val="005314FA"/>
    <w:rsid w:val="005316BD"/>
    <w:rsid w:val="00531EC5"/>
    <w:rsid w:val="005337A2"/>
    <w:rsid w:val="0053427D"/>
    <w:rsid w:val="00535466"/>
    <w:rsid w:val="00536478"/>
    <w:rsid w:val="005364D3"/>
    <w:rsid w:val="00537256"/>
    <w:rsid w:val="0053769C"/>
    <w:rsid w:val="00537708"/>
    <w:rsid w:val="00541161"/>
    <w:rsid w:val="00541C07"/>
    <w:rsid w:val="005426B3"/>
    <w:rsid w:val="00542D41"/>
    <w:rsid w:val="0054303F"/>
    <w:rsid w:val="00543388"/>
    <w:rsid w:val="00543B9F"/>
    <w:rsid w:val="00543DA0"/>
    <w:rsid w:val="00543FA6"/>
    <w:rsid w:val="005441FD"/>
    <w:rsid w:val="00544AE3"/>
    <w:rsid w:val="0054661B"/>
    <w:rsid w:val="005500CA"/>
    <w:rsid w:val="0055013D"/>
    <w:rsid w:val="005522FE"/>
    <w:rsid w:val="00552947"/>
    <w:rsid w:val="005536C5"/>
    <w:rsid w:val="0055376C"/>
    <w:rsid w:val="00553EC9"/>
    <w:rsid w:val="005559C2"/>
    <w:rsid w:val="005561BF"/>
    <w:rsid w:val="0055640B"/>
    <w:rsid w:val="00556A01"/>
    <w:rsid w:val="0055793A"/>
    <w:rsid w:val="00557C58"/>
    <w:rsid w:val="005602DB"/>
    <w:rsid w:val="005603CD"/>
    <w:rsid w:val="00561226"/>
    <w:rsid w:val="005615FD"/>
    <w:rsid w:val="00561A27"/>
    <w:rsid w:val="00561D37"/>
    <w:rsid w:val="00561D93"/>
    <w:rsid w:val="00561FF2"/>
    <w:rsid w:val="005625C7"/>
    <w:rsid w:val="00564FAD"/>
    <w:rsid w:val="0056554B"/>
    <w:rsid w:val="0056617E"/>
    <w:rsid w:val="0056697B"/>
    <w:rsid w:val="00566F60"/>
    <w:rsid w:val="005674B4"/>
    <w:rsid w:val="00567E96"/>
    <w:rsid w:val="00570026"/>
    <w:rsid w:val="0057093C"/>
    <w:rsid w:val="005720C2"/>
    <w:rsid w:val="00572416"/>
    <w:rsid w:val="005736B7"/>
    <w:rsid w:val="00574FCD"/>
    <w:rsid w:val="005752D0"/>
    <w:rsid w:val="005756FB"/>
    <w:rsid w:val="0057625B"/>
    <w:rsid w:val="0057793E"/>
    <w:rsid w:val="00580513"/>
    <w:rsid w:val="005807E6"/>
    <w:rsid w:val="0058244F"/>
    <w:rsid w:val="00582703"/>
    <w:rsid w:val="00584541"/>
    <w:rsid w:val="00585394"/>
    <w:rsid w:val="005862A7"/>
    <w:rsid w:val="00586546"/>
    <w:rsid w:val="00586611"/>
    <w:rsid w:val="0059055A"/>
    <w:rsid w:val="00593377"/>
    <w:rsid w:val="005943C0"/>
    <w:rsid w:val="00594778"/>
    <w:rsid w:val="00594AC6"/>
    <w:rsid w:val="00594BB5"/>
    <w:rsid w:val="00595430"/>
    <w:rsid w:val="0059676D"/>
    <w:rsid w:val="0059699D"/>
    <w:rsid w:val="00596DAB"/>
    <w:rsid w:val="0059796E"/>
    <w:rsid w:val="005A0577"/>
    <w:rsid w:val="005A0700"/>
    <w:rsid w:val="005A07A7"/>
    <w:rsid w:val="005A0E03"/>
    <w:rsid w:val="005A46EA"/>
    <w:rsid w:val="005A5400"/>
    <w:rsid w:val="005A7426"/>
    <w:rsid w:val="005A7B2A"/>
    <w:rsid w:val="005B047E"/>
    <w:rsid w:val="005B0804"/>
    <w:rsid w:val="005B0ADE"/>
    <w:rsid w:val="005B1037"/>
    <w:rsid w:val="005B23BD"/>
    <w:rsid w:val="005B3610"/>
    <w:rsid w:val="005B3DD7"/>
    <w:rsid w:val="005B4087"/>
    <w:rsid w:val="005B4846"/>
    <w:rsid w:val="005B516A"/>
    <w:rsid w:val="005C06A8"/>
    <w:rsid w:val="005C085A"/>
    <w:rsid w:val="005C0B2B"/>
    <w:rsid w:val="005C1281"/>
    <w:rsid w:val="005C40EE"/>
    <w:rsid w:val="005C4824"/>
    <w:rsid w:val="005C4871"/>
    <w:rsid w:val="005C499A"/>
    <w:rsid w:val="005C4F83"/>
    <w:rsid w:val="005C5F8D"/>
    <w:rsid w:val="005C6A1E"/>
    <w:rsid w:val="005C734F"/>
    <w:rsid w:val="005D1A8D"/>
    <w:rsid w:val="005D1C8F"/>
    <w:rsid w:val="005D1CD0"/>
    <w:rsid w:val="005D2809"/>
    <w:rsid w:val="005D3570"/>
    <w:rsid w:val="005D4605"/>
    <w:rsid w:val="005D5552"/>
    <w:rsid w:val="005D5EDC"/>
    <w:rsid w:val="005D6118"/>
    <w:rsid w:val="005D624B"/>
    <w:rsid w:val="005D6ACD"/>
    <w:rsid w:val="005D75E8"/>
    <w:rsid w:val="005D7917"/>
    <w:rsid w:val="005E0EAC"/>
    <w:rsid w:val="005E164C"/>
    <w:rsid w:val="005E16F1"/>
    <w:rsid w:val="005E1758"/>
    <w:rsid w:val="005E1F0C"/>
    <w:rsid w:val="005E20FD"/>
    <w:rsid w:val="005E377F"/>
    <w:rsid w:val="005E53E4"/>
    <w:rsid w:val="005E5ECD"/>
    <w:rsid w:val="005E6BBF"/>
    <w:rsid w:val="005E6D33"/>
    <w:rsid w:val="005E6E03"/>
    <w:rsid w:val="005E73C6"/>
    <w:rsid w:val="005E7ADF"/>
    <w:rsid w:val="005F0427"/>
    <w:rsid w:val="005F06BA"/>
    <w:rsid w:val="005F18E9"/>
    <w:rsid w:val="005F19AE"/>
    <w:rsid w:val="005F1D00"/>
    <w:rsid w:val="005F2173"/>
    <w:rsid w:val="005F2388"/>
    <w:rsid w:val="005F24E4"/>
    <w:rsid w:val="005F335F"/>
    <w:rsid w:val="005F522E"/>
    <w:rsid w:val="005F5BD8"/>
    <w:rsid w:val="005F6D66"/>
    <w:rsid w:val="005F786D"/>
    <w:rsid w:val="00600A34"/>
    <w:rsid w:val="00601C1F"/>
    <w:rsid w:val="00601C2A"/>
    <w:rsid w:val="006025E1"/>
    <w:rsid w:val="0060296E"/>
    <w:rsid w:val="00602F4C"/>
    <w:rsid w:val="006030A7"/>
    <w:rsid w:val="00603A8E"/>
    <w:rsid w:val="00605890"/>
    <w:rsid w:val="00606336"/>
    <w:rsid w:val="006064B4"/>
    <w:rsid w:val="00606A94"/>
    <w:rsid w:val="00606FD0"/>
    <w:rsid w:val="00607311"/>
    <w:rsid w:val="00607B46"/>
    <w:rsid w:val="00610854"/>
    <w:rsid w:val="00610881"/>
    <w:rsid w:val="006109AB"/>
    <w:rsid w:val="00611225"/>
    <w:rsid w:val="006124E4"/>
    <w:rsid w:val="0061251B"/>
    <w:rsid w:val="006129B8"/>
    <w:rsid w:val="00614522"/>
    <w:rsid w:val="00615254"/>
    <w:rsid w:val="006157F5"/>
    <w:rsid w:val="00615C96"/>
    <w:rsid w:val="006170FF"/>
    <w:rsid w:val="006177CC"/>
    <w:rsid w:val="00617BCB"/>
    <w:rsid w:val="0062041C"/>
    <w:rsid w:val="00621AD2"/>
    <w:rsid w:val="00623BDB"/>
    <w:rsid w:val="00623FF0"/>
    <w:rsid w:val="006240C7"/>
    <w:rsid w:val="0062486E"/>
    <w:rsid w:val="00625A5A"/>
    <w:rsid w:val="006265A7"/>
    <w:rsid w:val="00626832"/>
    <w:rsid w:val="00627828"/>
    <w:rsid w:val="0063008B"/>
    <w:rsid w:val="00630635"/>
    <w:rsid w:val="00630F1D"/>
    <w:rsid w:val="00630FF0"/>
    <w:rsid w:val="006319C1"/>
    <w:rsid w:val="006324F3"/>
    <w:rsid w:val="00632CC2"/>
    <w:rsid w:val="0063352B"/>
    <w:rsid w:val="00636B82"/>
    <w:rsid w:val="00637D0F"/>
    <w:rsid w:val="00637E2D"/>
    <w:rsid w:val="006416B8"/>
    <w:rsid w:val="00642204"/>
    <w:rsid w:val="00642E10"/>
    <w:rsid w:val="0064358E"/>
    <w:rsid w:val="00643821"/>
    <w:rsid w:val="00643888"/>
    <w:rsid w:val="006443E7"/>
    <w:rsid w:val="00644857"/>
    <w:rsid w:val="00644FF4"/>
    <w:rsid w:val="00646197"/>
    <w:rsid w:val="006463FB"/>
    <w:rsid w:val="00647CF9"/>
    <w:rsid w:val="0065095D"/>
    <w:rsid w:val="00651747"/>
    <w:rsid w:val="00651C34"/>
    <w:rsid w:val="0065326F"/>
    <w:rsid w:val="00653B04"/>
    <w:rsid w:val="006543CD"/>
    <w:rsid w:val="006544C7"/>
    <w:rsid w:val="00654CDC"/>
    <w:rsid w:val="006551F0"/>
    <w:rsid w:val="00655927"/>
    <w:rsid w:val="00655A9F"/>
    <w:rsid w:val="00655ADB"/>
    <w:rsid w:val="00656558"/>
    <w:rsid w:val="00661003"/>
    <w:rsid w:val="00663157"/>
    <w:rsid w:val="00666EAD"/>
    <w:rsid w:val="0066737A"/>
    <w:rsid w:val="0066769B"/>
    <w:rsid w:val="006678FB"/>
    <w:rsid w:val="006678FE"/>
    <w:rsid w:val="00667BE9"/>
    <w:rsid w:val="00670ACF"/>
    <w:rsid w:val="00671223"/>
    <w:rsid w:val="00672539"/>
    <w:rsid w:val="00673E4A"/>
    <w:rsid w:val="00676D03"/>
    <w:rsid w:val="00677491"/>
    <w:rsid w:val="00677C4D"/>
    <w:rsid w:val="006805E3"/>
    <w:rsid w:val="0068077D"/>
    <w:rsid w:val="00680CD1"/>
    <w:rsid w:val="00681DF6"/>
    <w:rsid w:val="00681FB8"/>
    <w:rsid w:val="006821AC"/>
    <w:rsid w:val="0068455F"/>
    <w:rsid w:val="006845CC"/>
    <w:rsid w:val="0068496B"/>
    <w:rsid w:val="006856BD"/>
    <w:rsid w:val="0068584A"/>
    <w:rsid w:val="00685E32"/>
    <w:rsid w:val="00687A7C"/>
    <w:rsid w:val="0069018F"/>
    <w:rsid w:val="0069035B"/>
    <w:rsid w:val="00690514"/>
    <w:rsid w:val="00691120"/>
    <w:rsid w:val="00691CDB"/>
    <w:rsid w:val="00693346"/>
    <w:rsid w:val="006936D9"/>
    <w:rsid w:val="00693718"/>
    <w:rsid w:val="00693AC9"/>
    <w:rsid w:val="006944DC"/>
    <w:rsid w:val="006944EF"/>
    <w:rsid w:val="00695497"/>
    <w:rsid w:val="00695C0D"/>
    <w:rsid w:val="00697F6B"/>
    <w:rsid w:val="006A0443"/>
    <w:rsid w:val="006A119E"/>
    <w:rsid w:val="006A2368"/>
    <w:rsid w:val="006A3BD1"/>
    <w:rsid w:val="006A47F6"/>
    <w:rsid w:val="006A5456"/>
    <w:rsid w:val="006A555B"/>
    <w:rsid w:val="006A55CA"/>
    <w:rsid w:val="006A5EA0"/>
    <w:rsid w:val="006A65EF"/>
    <w:rsid w:val="006A67CA"/>
    <w:rsid w:val="006A76D6"/>
    <w:rsid w:val="006B02F2"/>
    <w:rsid w:val="006B1329"/>
    <w:rsid w:val="006B1913"/>
    <w:rsid w:val="006B2062"/>
    <w:rsid w:val="006B2F2A"/>
    <w:rsid w:val="006B3236"/>
    <w:rsid w:val="006B33E9"/>
    <w:rsid w:val="006B4E8C"/>
    <w:rsid w:val="006B5012"/>
    <w:rsid w:val="006B54E6"/>
    <w:rsid w:val="006B60B4"/>
    <w:rsid w:val="006B6B21"/>
    <w:rsid w:val="006B6C44"/>
    <w:rsid w:val="006B6ECC"/>
    <w:rsid w:val="006C0C7D"/>
    <w:rsid w:val="006C14C4"/>
    <w:rsid w:val="006C2DFB"/>
    <w:rsid w:val="006C35E3"/>
    <w:rsid w:val="006C4DB2"/>
    <w:rsid w:val="006C59DF"/>
    <w:rsid w:val="006C5DA3"/>
    <w:rsid w:val="006C6E8D"/>
    <w:rsid w:val="006D14BD"/>
    <w:rsid w:val="006D34C0"/>
    <w:rsid w:val="006D43F0"/>
    <w:rsid w:val="006D4502"/>
    <w:rsid w:val="006D455B"/>
    <w:rsid w:val="006D4B00"/>
    <w:rsid w:val="006D5B15"/>
    <w:rsid w:val="006D72E2"/>
    <w:rsid w:val="006E0055"/>
    <w:rsid w:val="006E0D62"/>
    <w:rsid w:val="006E0E41"/>
    <w:rsid w:val="006E19DA"/>
    <w:rsid w:val="006E2F61"/>
    <w:rsid w:val="006E4926"/>
    <w:rsid w:val="006E6CF2"/>
    <w:rsid w:val="006E71A2"/>
    <w:rsid w:val="006E7392"/>
    <w:rsid w:val="006E7499"/>
    <w:rsid w:val="006E7EB1"/>
    <w:rsid w:val="006F123A"/>
    <w:rsid w:val="006F303E"/>
    <w:rsid w:val="006F31E9"/>
    <w:rsid w:val="006F3431"/>
    <w:rsid w:val="006F472B"/>
    <w:rsid w:val="006F547C"/>
    <w:rsid w:val="006F579E"/>
    <w:rsid w:val="006F6888"/>
    <w:rsid w:val="006F6DFE"/>
    <w:rsid w:val="006F79A3"/>
    <w:rsid w:val="007004CD"/>
    <w:rsid w:val="00700FDE"/>
    <w:rsid w:val="00701598"/>
    <w:rsid w:val="00702E72"/>
    <w:rsid w:val="00704266"/>
    <w:rsid w:val="0070525B"/>
    <w:rsid w:val="007054BA"/>
    <w:rsid w:val="00705541"/>
    <w:rsid w:val="00706232"/>
    <w:rsid w:val="00707BD9"/>
    <w:rsid w:val="00707CBA"/>
    <w:rsid w:val="007100E7"/>
    <w:rsid w:val="00710E06"/>
    <w:rsid w:val="00711C9D"/>
    <w:rsid w:val="00711CB1"/>
    <w:rsid w:val="00712660"/>
    <w:rsid w:val="00712B23"/>
    <w:rsid w:val="00715492"/>
    <w:rsid w:val="00715847"/>
    <w:rsid w:val="00716A73"/>
    <w:rsid w:val="007173F7"/>
    <w:rsid w:val="00720F01"/>
    <w:rsid w:val="007218CA"/>
    <w:rsid w:val="00721EFC"/>
    <w:rsid w:val="00722108"/>
    <w:rsid w:val="007245FC"/>
    <w:rsid w:val="00724FA2"/>
    <w:rsid w:val="00725353"/>
    <w:rsid w:val="00725577"/>
    <w:rsid w:val="007256D9"/>
    <w:rsid w:val="00725F60"/>
    <w:rsid w:val="007268C1"/>
    <w:rsid w:val="00727BAB"/>
    <w:rsid w:val="00727E25"/>
    <w:rsid w:val="00727FCC"/>
    <w:rsid w:val="007301A1"/>
    <w:rsid w:val="00731447"/>
    <w:rsid w:val="00731537"/>
    <w:rsid w:val="00731AF4"/>
    <w:rsid w:val="00731C4C"/>
    <w:rsid w:val="0073222B"/>
    <w:rsid w:val="00733441"/>
    <w:rsid w:val="00733E54"/>
    <w:rsid w:val="00734300"/>
    <w:rsid w:val="007344C8"/>
    <w:rsid w:val="00734526"/>
    <w:rsid w:val="00735749"/>
    <w:rsid w:val="00736B25"/>
    <w:rsid w:val="00736C52"/>
    <w:rsid w:val="007376BE"/>
    <w:rsid w:val="00737F31"/>
    <w:rsid w:val="00742197"/>
    <w:rsid w:val="00742A7B"/>
    <w:rsid w:val="00743E24"/>
    <w:rsid w:val="007445CD"/>
    <w:rsid w:val="00745193"/>
    <w:rsid w:val="00745CC9"/>
    <w:rsid w:val="0074651E"/>
    <w:rsid w:val="0074682B"/>
    <w:rsid w:val="00747BBE"/>
    <w:rsid w:val="0075000A"/>
    <w:rsid w:val="00750025"/>
    <w:rsid w:val="00751BD0"/>
    <w:rsid w:val="00751C09"/>
    <w:rsid w:val="00754295"/>
    <w:rsid w:val="00754825"/>
    <w:rsid w:val="00755154"/>
    <w:rsid w:val="007555F5"/>
    <w:rsid w:val="007563FD"/>
    <w:rsid w:val="0075783C"/>
    <w:rsid w:val="00757C05"/>
    <w:rsid w:val="0076006C"/>
    <w:rsid w:val="00762380"/>
    <w:rsid w:val="00762DB6"/>
    <w:rsid w:val="007638CB"/>
    <w:rsid w:val="00764FDD"/>
    <w:rsid w:val="007658D8"/>
    <w:rsid w:val="00766034"/>
    <w:rsid w:val="00770279"/>
    <w:rsid w:val="00770544"/>
    <w:rsid w:val="00770554"/>
    <w:rsid w:val="00771A86"/>
    <w:rsid w:val="00772CD8"/>
    <w:rsid w:val="007760E4"/>
    <w:rsid w:val="00776A5A"/>
    <w:rsid w:val="00780366"/>
    <w:rsid w:val="00783F8B"/>
    <w:rsid w:val="00784042"/>
    <w:rsid w:val="00784599"/>
    <w:rsid w:val="00784986"/>
    <w:rsid w:val="00785011"/>
    <w:rsid w:val="0078527D"/>
    <w:rsid w:val="00785A1D"/>
    <w:rsid w:val="007866A7"/>
    <w:rsid w:val="00786715"/>
    <w:rsid w:val="007870EE"/>
    <w:rsid w:val="0078783D"/>
    <w:rsid w:val="00790E76"/>
    <w:rsid w:val="00791134"/>
    <w:rsid w:val="0079145F"/>
    <w:rsid w:val="00791A76"/>
    <w:rsid w:val="00792015"/>
    <w:rsid w:val="0079225E"/>
    <w:rsid w:val="00793A75"/>
    <w:rsid w:val="007943C3"/>
    <w:rsid w:val="007956B0"/>
    <w:rsid w:val="00795831"/>
    <w:rsid w:val="007958C9"/>
    <w:rsid w:val="00796923"/>
    <w:rsid w:val="00796C91"/>
    <w:rsid w:val="007A0094"/>
    <w:rsid w:val="007A046C"/>
    <w:rsid w:val="007A110D"/>
    <w:rsid w:val="007A1161"/>
    <w:rsid w:val="007A1883"/>
    <w:rsid w:val="007A1AC4"/>
    <w:rsid w:val="007A4052"/>
    <w:rsid w:val="007A41AF"/>
    <w:rsid w:val="007A5461"/>
    <w:rsid w:val="007A55A1"/>
    <w:rsid w:val="007A5944"/>
    <w:rsid w:val="007A6E8D"/>
    <w:rsid w:val="007A6FC7"/>
    <w:rsid w:val="007A7120"/>
    <w:rsid w:val="007A7209"/>
    <w:rsid w:val="007A7C2E"/>
    <w:rsid w:val="007A7C50"/>
    <w:rsid w:val="007B0E34"/>
    <w:rsid w:val="007B0F32"/>
    <w:rsid w:val="007B2A64"/>
    <w:rsid w:val="007B30E0"/>
    <w:rsid w:val="007B3AFA"/>
    <w:rsid w:val="007B3F3A"/>
    <w:rsid w:val="007B4D29"/>
    <w:rsid w:val="007B5F3D"/>
    <w:rsid w:val="007B65A9"/>
    <w:rsid w:val="007B69F8"/>
    <w:rsid w:val="007B6B09"/>
    <w:rsid w:val="007B6EBE"/>
    <w:rsid w:val="007C0147"/>
    <w:rsid w:val="007C0548"/>
    <w:rsid w:val="007C0617"/>
    <w:rsid w:val="007C0F75"/>
    <w:rsid w:val="007C1E23"/>
    <w:rsid w:val="007C2D66"/>
    <w:rsid w:val="007C3027"/>
    <w:rsid w:val="007C3241"/>
    <w:rsid w:val="007C3E98"/>
    <w:rsid w:val="007C41F0"/>
    <w:rsid w:val="007C48FF"/>
    <w:rsid w:val="007C581A"/>
    <w:rsid w:val="007C636C"/>
    <w:rsid w:val="007C7105"/>
    <w:rsid w:val="007D0B8E"/>
    <w:rsid w:val="007D23F5"/>
    <w:rsid w:val="007D43CA"/>
    <w:rsid w:val="007D486B"/>
    <w:rsid w:val="007D5022"/>
    <w:rsid w:val="007D5698"/>
    <w:rsid w:val="007D6113"/>
    <w:rsid w:val="007D6C66"/>
    <w:rsid w:val="007E04C4"/>
    <w:rsid w:val="007E0D69"/>
    <w:rsid w:val="007E121C"/>
    <w:rsid w:val="007E140C"/>
    <w:rsid w:val="007E3594"/>
    <w:rsid w:val="007E3702"/>
    <w:rsid w:val="007E4DBF"/>
    <w:rsid w:val="007E4F02"/>
    <w:rsid w:val="007E517C"/>
    <w:rsid w:val="007E7629"/>
    <w:rsid w:val="007E7EBF"/>
    <w:rsid w:val="007F06B3"/>
    <w:rsid w:val="007F1704"/>
    <w:rsid w:val="007F3971"/>
    <w:rsid w:val="007F41A7"/>
    <w:rsid w:val="007F49D1"/>
    <w:rsid w:val="007F4D9E"/>
    <w:rsid w:val="007F4F4E"/>
    <w:rsid w:val="007F6060"/>
    <w:rsid w:val="007F6EA3"/>
    <w:rsid w:val="008009E6"/>
    <w:rsid w:val="00800D4E"/>
    <w:rsid w:val="00801495"/>
    <w:rsid w:val="00801602"/>
    <w:rsid w:val="00801995"/>
    <w:rsid w:val="00801C07"/>
    <w:rsid w:val="0080583E"/>
    <w:rsid w:val="008059A1"/>
    <w:rsid w:val="00806A7B"/>
    <w:rsid w:val="00807049"/>
    <w:rsid w:val="008071AF"/>
    <w:rsid w:val="00807948"/>
    <w:rsid w:val="00807F9C"/>
    <w:rsid w:val="0081093B"/>
    <w:rsid w:val="00811F8D"/>
    <w:rsid w:val="008128CE"/>
    <w:rsid w:val="00812ACA"/>
    <w:rsid w:val="00813679"/>
    <w:rsid w:val="00813F12"/>
    <w:rsid w:val="008149FC"/>
    <w:rsid w:val="008152C9"/>
    <w:rsid w:val="00817DAB"/>
    <w:rsid w:val="0082036C"/>
    <w:rsid w:val="008206C6"/>
    <w:rsid w:val="00820C2D"/>
    <w:rsid w:val="008226D6"/>
    <w:rsid w:val="00823049"/>
    <w:rsid w:val="008252CA"/>
    <w:rsid w:val="00826ABB"/>
    <w:rsid w:val="00826C9B"/>
    <w:rsid w:val="00830027"/>
    <w:rsid w:val="00830AC4"/>
    <w:rsid w:val="00830DDC"/>
    <w:rsid w:val="00831857"/>
    <w:rsid w:val="00832808"/>
    <w:rsid w:val="0083386F"/>
    <w:rsid w:val="00833897"/>
    <w:rsid w:val="00833D47"/>
    <w:rsid w:val="0083487E"/>
    <w:rsid w:val="008367A2"/>
    <w:rsid w:val="00840264"/>
    <w:rsid w:val="008410AD"/>
    <w:rsid w:val="0084134F"/>
    <w:rsid w:val="00841DFA"/>
    <w:rsid w:val="00843680"/>
    <w:rsid w:val="00843DFD"/>
    <w:rsid w:val="0084476F"/>
    <w:rsid w:val="008458CB"/>
    <w:rsid w:val="00846698"/>
    <w:rsid w:val="00847218"/>
    <w:rsid w:val="008476FA"/>
    <w:rsid w:val="00847AA6"/>
    <w:rsid w:val="00847AB3"/>
    <w:rsid w:val="00847B2B"/>
    <w:rsid w:val="00847D0F"/>
    <w:rsid w:val="00851307"/>
    <w:rsid w:val="00852136"/>
    <w:rsid w:val="008526A2"/>
    <w:rsid w:val="00853244"/>
    <w:rsid w:val="0085328D"/>
    <w:rsid w:val="0085412B"/>
    <w:rsid w:val="00854B36"/>
    <w:rsid w:val="0085546D"/>
    <w:rsid w:val="008555CE"/>
    <w:rsid w:val="00855B4F"/>
    <w:rsid w:val="0085614E"/>
    <w:rsid w:val="00856C1F"/>
    <w:rsid w:val="00856ECB"/>
    <w:rsid w:val="0085722C"/>
    <w:rsid w:val="0085737E"/>
    <w:rsid w:val="00857DC4"/>
    <w:rsid w:val="008604FB"/>
    <w:rsid w:val="00861210"/>
    <w:rsid w:val="0086172F"/>
    <w:rsid w:val="00861C4D"/>
    <w:rsid w:val="00862388"/>
    <w:rsid w:val="008623A1"/>
    <w:rsid w:val="0086254B"/>
    <w:rsid w:val="00862D7E"/>
    <w:rsid w:val="008637AA"/>
    <w:rsid w:val="00864228"/>
    <w:rsid w:val="00864977"/>
    <w:rsid w:val="00865227"/>
    <w:rsid w:val="00865E8D"/>
    <w:rsid w:val="00870322"/>
    <w:rsid w:val="0087109F"/>
    <w:rsid w:val="00871A4E"/>
    <w:rsid w:val="008727EB"/>
    <w:rsid w:val="0087332A"/>
    <w:rsid w:val="0087367E"/>
    <w:rsid w:val="00873BAD"/>
    <w:rsid w:val="00873C76"/>
    <w:rsid w:val="0087624F"/>
    <w:rsid w:val="00876D67"/>
    <w:rsid w:val="00876D8C"/>
    <w:rsid w:val="00877475"/>
    <w:rsid w:val="00877BB4"/>
    <w:rsid w:val="00877BD6"/>
    <w:rsid w:val="008821FE"/>
    <w:rsid w:val="00882F60"/>
    <w:rsid w:val="008843DF"/>
    <w:rsid w:val="00884B49"/>
    <w:rsid w:val="008855AE"/>
    <w:rsid w:val="008858CC"/>
    <w:rsid w:val="00885C34"/>
    <w:rsid w:val="008868AE"/>
    <w:rsid w:val="00887783"/>
    <w:rsid w:val="00887CFD"/>
    <w:rsid w:val="008924BD"/>
    <w:rsid w:val="00892FAF"/>
    <w:rsid w:val="0089314E"/>
    <w:rsid w:val="0089336E"/>
    <w:rsid w:val="00894189"/>
    <w:rsid w:val="00894FE6"/>
    <w:rsid w:val="00895AF9"/>
    <w:rsid w:val="0089720E"/>
    <w:rsid w:val="008A1188"/>
    <w:rsid w:val="008A2315"/>
    <w:rsid w:val="008A2BAB"/>
    <w:rsid w:val="008A4556"/>
    <w:rsid w:val="008A53CC"/>
    <w:rsid w:val="008A55E3"/>
    <w:rsid w:val="008B0E49"/>
    <w:rsid w:val="008B1BE4"/>
    <w:rsid w:val="008B1C93"/>
    <w:rsid w:val="008B215C"/>
    <w:rsid w:val="008B37F9"/>
    <w:rsid w:val="008B3B19"/>
    <w:rsid w:val="008B3D77"/>
    <w:rsid w:val="008B4EF4"/>
    <w:rsid w:val="008B509F"/>
    <w:rsid w:val="008B5350"/>
    <w:rsid w:val="008B641B"/>
    <w:rsid w:val="008B73E7"/>
    <w:rsid w:val="008B7CCE"/>
    <w:rsid w:val="008C0AE7"/>
    <w:rsid w:val="008C0F27"/>
    <w:rsid w:val="008C1502"/>
    <w:rsid w:val="008C1661"/>
    <w:rsid w:val="008C2632"/>
    <w:rsid w:val="008C3F24"/>
    <w:rsid w:val="008C4552"/>
    <w:rsid w:val="008C479E"/>
    <w:rsid w:val="008C4CEC"/>
    <w:rsid w:val="008C51BE"/>
    <w:rsid w:val="008C5E42"/>
    <w:rsid w:val="008C6760"/>
    <w:rsid w:val="008C6831"/>
    <w:rsid w:val="008C6954"/>
    <w:rsid w:val="008D0A89"/>
    <w:rsid w:val="008D0AE7"/>
    <w:rsid w:val="008D0B4D"/>
    <w:rsid w:val="008D0D6D"/>
    <w:rsid w:val="008D1EA0"/>
    <w:rsid w:val="008D314B"/>
    <w:rsid w:val="008D3437"/>
    <w:rsid w:val="008D3D3D"/>
    <w:rsid w:val="008D4A35"/>
    <w:rsid w:val="008D68AD"/>
    <w:rsid w:val="008D6C09"/>
    <w:rsid w:val="008D733C"/>
    <w:rsid w:val="008D791C"/>
    <w:rsid w:val="008D7D5E"/>
    <w:rsid w:val="008E0B0F"/>
    <w:rsid w:val="008E2337"/>
    <w:rsid w:val="008E35AD"/>
    <w:rsid w:val="008E4A35"/>
    <w:rsid w:val="008E4DDB"/>
    <w:rsid w:val="008E518D"/>
    <w:rsid w:val="008E6A3D"/>
    <w:rsid w:val="008E6B1D"/>
    <w:rsid w:val="008E79BB"/>
    <w:rsid w:val="008E7E48"/>
    <w:rsid w:val="008F048C"/>
    <w:rsid w:val="008F0762"/>
    <w:rsid w:val="008F1947"/>
    <w:rsid w:val="008F25AF"/>
    <w:rsid w:val="008F268A"/>
    <w:rsid w:val="008F2E56"/>
    <w:rsid w:val="008F34B6"/>
    <w:rsid w:val="008F3532"/>
    <w:rsid w:val="008F3C46"/>
    <w:rsid w:val="008F59E5"/>
    <w:rsid w:val="008F6450"/>
    <w:rsid w:val="008F656F"/>
    <w:rsid w:val="008F664A"/>
    <w:rsid w:val="008F6F24"/>
    <w:rsid w:val="008F7A73"/>
    <w:rsid w:val="00900FC2"/>
    <w:rsid w:val="00901F58"/>
    <w:rsid w:val="00902A7F"/>
    <w:rsid w:val="00902A9F"/>
    <w:rsid w:val="00902D53"/>
    <w:rsid w:val="00902F79"/>
    <w:rsid w:val="009032AD"/>
    <w:rsid w:val="009048D4"/>
    <w:rsid w:val="009049CE"/>
    <w:rsid w:val="009056DE"/>
    <w:rsid w:val="009066A9"/>
    <w:rsid w:val="00906987"/>
    <w:rsid w:val="00906DFE"/>
    <w:rsid w:val="0090748A"/>
    <w:rsid w:val="00911FE7"/>
    <w:rsid w:val="00912326"/>
    <w:rsid w:val="00912521"/>
    <w:rsid w:val="0091286B"/>
    <w:rsid w:val="00913533"/>
    <w:rsid w:val="00913D31"/>
    <w:rsid w:val="00914783"/>
    <w:rsid w:val="0091587F"/>
    <w:rsid w:val="009166E8"/>
    <w:rsid w:val="00917C79"/>
    <w:rsid w:val="0092130A"/>
    <w:rsid w:val="0092175F"/>
    <w:rsid w:val="00921A0A"/>
    <w:rsid w:val="00921A92"/>
    <w:rsid w:val="00922646"/>
    <w:rsid w:val="009227B9"/>
    <w:rsid w:val="00922D51"/>
    <w:rsid w:val="009232E6"/>
    <w:rsid w:val="00923D9C"/>
    <w:rsid w:val="00923E9C"/>
    <w:rsid w:val="00923FCA"/>
    <w:rsid w:val="00925298"/>
    <w:rsid w:val="00925482"/>
    <w:rsid w:val="0092640A"/>
    <w:rsid w:val="00926694"/>
    <w:rsid w:val="0092669C"/>
    <w:rsid w:val="009267AD"/>
    <w:rsid w:val="009272D3"/>
    <w:rsid w:val="00927BAD"/>
    <w:rsid w:val="009308B6"/>
    <w:rsid w:val="00931900"/>
    <w:rsid w:val="0093202F"/>
    <w:rsid w:val="0093224C"/>
    <w:rsid w:val="00932990"/>
    <w:rsid w:val="00934687"/>
    <w:rsid w:val="00934EB2"/>
    <w:rsid w:val="009354D7"/>
    <w:rsid w:val="00937C8E"/>
    <w:rsid w:val="00937D9C"/>
    <w:rsid w:val="0094141B"/>
    <w:rsid w:val="00941724"/>
    <w:rsid w:val="00944C90"/>
    <w:rsid w:val="009456D0"/>
    <w:rsid w:val="009465E4"/>
    <w:rsid w:val="00947383"/>
    <w:rsid w:val="009473D1"/>
    <w:rsid w:val="0094759A"/>
    <w:rsid w:val="00947B1B"/>
    <w:rsid w:val="00947BED"/>
    <w:rsid w:val="00950DC7"/>
    <w:rsid w:val="00950F01"/>
    <w:rsid w:val="00952292"/>
    <w:rsid w:val="00953299"/>
    <w:rsid w:val="009539B3"/>
    <w:rsid w:val="00954A39"/>
    <w:rsid w:val="00954B1D"/>
    <w:rsid w:val="009558E2"/>
    <w:rsid w:val="00955B9E"/>
    <w:rsid w:val="009567D7"/>
    <w:rsid w:val="00957CBB"/>
    <w:rsid w:val="0096081A"/>
    <w:rsid w:val="009609B8"/>
    <w:rsid w:val="00961A87"/>
    <w:rsid w:val="0096269E"/>
    <w:rsid w:val="0096390D"/>
    <w:rsid w:val="00965A8C"/>
    <w:rsid w:val="00966961"/>
    <w:rsid w:val="00967DE4"/>
    <w:rsid w:val="00970F64"/>
    <w:rsid w:val="00972786"/>
    <w:rsid w:val="00973006"/>
    <w:rsid w:val="009732CE"/>
    <w:rsid w:val="009739AB"/>
    <w:rsid w:val="00973B90"/>
    <w:rsid w:val="00974FB6"/>
    <w:rsid w:val="009755F6"/>
    <w:rsid w:val="009767DC"/>
    <w:rsid w:val="00977F1B"/>
    <w:rsid w:val="00980C27"/>
    <w:rsid w:val="0098113E"/>
    <w:rsid w:val="00981EE1"/>
    <w:rsid w:val="00982BB6"/>
    <w:rsid w:val="00982F7D"/>
    <w:rsid w:val="0098388E"/>
    <w:rsid w:val="00983CC2"/>
    <w:rsid w:val="00985AFF"/>
    <w:rsid w:val="00986D98"/>
    <w:rsid w:val="00986DB1"/>
    <w:rsid w:val="009873CB"/>
    <w:rsid w:val="00987821"/>
    <w:rsid w:val="00987D7F"/>
    <w:rsid w:val="0099114A"/>
    <w:rsid w:val="00992973"/>
    <w:rsid w:val="00992ACA"/>
    <w:rsid w:val="00992F0B"/>
    <w:rsid w:val="009940E4"/>
    <w:rsid w:val="00994628"/>
    <w:rsid w:val="009948CA"/>
    <w:rsid w:val="00994EEC"/>
    <w:rsid w:val="00995946"/>
    <w:rsid w:val="00995D5A"/>
    <w:rsid w:val="00995DB3"/>
    <w:rsid w:val="00996E12"/>
    <w:rsid w:val="009A00ED"/>
    <w:rsid w:val="009A07D5"/>
    <w:rsid w:val="009A2ABE"/>
    <w:rsid w:val="009A2F53"/>
    <w:rsid w:val="009A4057"/>
    <w:rsid w:val="009A40FF"/>
    <w:rsid w:val="009A420F"/>
    <w:rsid w:val="009A5AA3"/>
    <w:rsid w:val="009A5F8C"/>
    <w:rsid w:val="009A7382"/>
    <w:rsid w:val="009A74D2"/>
    <w:rsid w:val="009A7C3C"/>
    <w:rsid w:val="009B29A1"/>
    <w:rsid w:val="009B2C51"/>
    <w:rsid w:val="009B36FA"/>
    <w:rsid w:val="009B3B86"/>
    <w:rsid w:val="009B4C5A"/>
    <w:rsid w:val="009B5063"/>
    <w:rsid w:val="009B6A43"/>
    <w:rsid w:val="009B78CE"/>
    <w:rsid w:val="009C07BC"/>
    <w:rsid w:val="009C0FD3"/>
    <w:rsid w:val="009C1045"/>
    <w:rsid w:val="009C1B1A"/>
    <w:rsid w:val="009C24D6"/>
    <w:rsid w:val="009C2576"/>
    <w:rsid w:val="009C2B16"/>
    <w:rsid w:val="009C2E28"/>
    <w:rsid w:val="009C2E90"/>
    <w:rsid w:val="009C3633"/>
    <w:rsid w:val="009C40E2"/>
    <w:rsid w:val="009C4783"/>
    <w:rsid w:val="009C6081"/>
    <w:rsid w:val="009C7E74"/>
    <w:rsid w:val="009D054B"/>
    <w:rsid w:val="009D0881"/>
    <w:rsid w:val="009D0B8D"/>
    <w:rsid w:val="009D109A"/>
    <w:rsid w:val="009D14D5"/>
    <w:rsid w:val="009D1F42"/>
    <w:rsid w:val="009D2FFE"/>
    <w:rsid w:val="009D3031"/>
    <w:rsid w:val="009D4B3B"/>
    <w:rsid w:val="009D4D99"/>
    <w:rsid w:val="009D5759"/>
    <w:rsid w:val="009D5DFA"/>
    <w:rsid w:val="009D7AEF"/>
    <w:rsid w:val="009E0402"/>
    <w:rsid w:val="009E1B19"/>
    <w:rsid w:val="009E1D19"/>
    <w:rsid w:val="009E22B2"/>
    <w:rsid w:val="009E2845"/>
    <w:rsid w:val="009E28E1"/>
    <w:rsid w:val="009E30F1"/>
    <w:rsid w:val="009E3B41"/>
    <w:rsid w:val="009E41DD"/>
    <w:rsid w:val="009E5A56"/>
    <w:rsid w:val="009E6A91"/>
    <w:rsid w:val="009E7DA8"/>
    <w:rsid w:val="009F1BE3"/>
    <w:rsid w:val="009F63C2"/>
    <w:rsid w:val="009F705B"/>
    <w:rsid w:val="009F70FB"/>
    <w:rsid w:val="009F76F9"/>
    <w:rsid w:val="00A00F08"/>
    <w:rsid w:val="00A0255A"/>
    <w:rsid w:val="00A02F78"/>
    <w:rsid w:val="00A02FD2"/>
    <w:rsid w:val="00A038DE"/>
    <w:rsid w:val="00A04BD3"/>
    <w:rsid w:val="00A0527A"/>
    <w:rsid w:val="00A05E43"/>
    <w:rsid w:val="00A06A49"/>
    <w:rsid w:val="00A06A81"/>
    <w:rsid w:val="00A06BC1"/>
    <w:rsid w:val="00A0777D"/>
    <w:rsid w:val="00A10E9B"/>
    <w:rsid w:val="00A110D4"/>
    <w:rsid w:val="00A12889"/>
    <w:rsid w:val="00A148AA"/>
    <w:rsid w:val="00A15BB0"/>
    <w:rsid w:val="00A1602B"/>
    <w:rsid w:val="00A172DA"/>
    <w:rsid w:val="00A17394"/>
    <w:rsid w:val="00A1785C"/>
    <w:rsid w:val="00A17C2B"/>
    <w:rsid w:val="00A200D3"/>
    <w:rsid w:val="00A20522"/>
    <w:rsid w:val="00A22D67"/>
    <w:rsid w:val="00A2590A"/>
    <w:rsid w:val="00A261D7"/>
    <w:rsid w:val="00A265CC"/>
    <w:rsid w:val="00A278B0"/>
    <w:rsid w:val="00A27AA5"/>
    <w:rsid w:val="00A31301"/>
    <w:rsid w:val="00A3144A"/>
    <w:rsid w:val="00A3165D"/>
    <w:rsid w:val="00A32A0D"/>
    <w:rsid w:val="00A33741"/>
    <w:rsid w:val="00A338E6"/>
    <w:rsid w:val="00A34B32"/>
    <w:rsid w:val="00A350BC"/>
    <w:rsid w:val="00A36523"/>
    <w:rsid w:val="00A3743D"/>
    <w:rsid w:val="00A374CB"/>
    <w:rsid w:val="00A407F6"/>
    <w:rsid w:val="00A4255C"/>
    <w:rsid w:val="00A43AB3"/>
    <w:rsid w:val="00A43D2A"/>
    <w:rsid w:val="00A44FE8"/>
    <w:rsid w:val="00A4628D"/>
    <w:rsid w:val="00A463C3"/>
    <w:rsid w:val="00A467EF"/>
    <w:rsid w:val="00A46C36"/>
    <w:rsid w:val="00A47658"/>
    <w:rsid w:val="00A50506"/>
    <w:rsid w:val="00A509FF"/>
    <w:rsid w:val="00A50DE9"/>
    <w:rsid w:val="00A510B8"/>
    <w:rsid w:val="00A530C0"/>
    <w:rsid w:val="00A544A6"/>
    <w:rsid w:val="00A54C81"/>
    <w:rsid w:val="00A54CC2"/>
    <w:rsid w:val="00A556FD"/>
    <w:rsid w:val="00A55906"/>
    <w:rsid w:val="00A56E18"/>
    <w:rsid w:val="00A57A83"/>
    <w:rsid w:val="00A601B9"/>
    <w:rsid w:val="00A6075E"/>
    <w:rsid w:val="00A61351"/>
    <w:rsid w:val="00A6149A"/>
    <w:rsid w:val="00A62780"/>
    <w:rsid w:val="00A6372A"/>
    <w:rsid w:val="00A64018"/>
    <w:rsid w:val="00A64107"/>
    <w:rsid w:val="00A64384"/>
    <w:rsid w:val="00A6447D"/>
    <w:rsid w:val="00A66470"/>
    <w:rsid w:val="00A66956"/>
    <w:rsid w:val="00A66D2C"/>
    <w:rsid w:val="00A70307"/>
    <w:rsid w:val="00A71B0B"/>
    <w:rsid w:val="00A71EBF"/>
    <w:rsid w:val="00A7233D"/>
    <w:rsid w:val="00A72AA4"/>
    <w:rsid w:val="00A73C15"/>
    <w:rsid w:val="00A758DD"/>
    <w:rsid w:val="00A775EE"/>
    <w:rsid w:val="00A777CD"/>
    <w:rsid w:val="00A77D34"/>
    <w:rsid w:val="00A80551"/>
    <w:rsid w:val="00A819A6"/>
    <w:rsid w:val="00A81CD2"/>
    <w:rsid w:val="00A8219D"/>
    <w:rsid w:val="00A836FE"/>
    <w:rsid w:val="00A841E3"/>
    <w:rsid w:val="00A846CF"/>
    <w:rsid w:val="00A8480F"/>
    <w:rsid w:val="00A8556E"/>
    <w:rsid w:val="00A85A87"/>
    <w:rsid w:val="00A85C1F"/>
    <w:rsid w:val="00A8657A"/>
    <w:rsid w:val="00A86613"/>
    <w:rsid w:val="00A877F5"/>
    <w:rsid w:val="00A90065"/>
    <w:rsid w:val="00A906AF"/>
    <w:rsid w:val="00A90C6A"/>
    <w:rsid w:val="00A92820"/>
    <w:rsid w:val="00A92DB0"/>
    <w:rsid w:val="00A94C3C"/>
    <w:rsid w:val="00A9546E"/>
    <w:rsid w:val="00A95AEE"/>
    <w:rsid w:val="00A95D80"/>
    <w:rsid w:val="00A95FA6"/>
    <w:rsid w:val="00A96163"/>
    <w:rsid w:val="00A97FBC"/>
    <w:rsid w:val="00AA009C"/>
    <w:rsid w:val="00AA05CD"/>
    <w:rsid w:val="00AA18B6"/>
    <w:rsid w:val="00AA1C69"/>
    <w:rsid w:val="00AA298D"/>
    <w:rsid w:val="00AA2AD3"/>
    <w:rsid w:val="00AA2F5C"/>
    <w:rsid w:val="00AA3367"/>
    <w:rsid w:val="00AA33F9"/>
    <w:rsid w:val="00AA4965"/>
    <w:rsid w:val="00AA4FBF"/>
    <w:rsid w:val="00AA63D0"/>
    <w:rsid w:val="00AA70CD"/>
    <w:rsid w:val="00AA74B0"/>
    <w:rsid w:val="00AA74D1"/>
    <w:rsid w:val="00AA761E"/>
    <w:rsid w:val="00AB106F"/>
    <w:rsid w:val="00AB16C3"/>
    <w:rsid w:val="00AB1988"/>
    <w:rsid w:val="00AB24EF"/>
    <w:rsid w:val="00AB2914"/>
    <w:rsid w:val="00AB2E52"/>
    <w:rsid w:val="00AB2E9B"/>
    <w:rsid w:val="00AB4133"/>
    <w:rsid w:val="00AB52EB"/>
    <w:rsid w:val="00AB5C76"/>
    <w:rsid w:val="00AB5CF1"/>
    <w:rsid w:val="00AB5DF5"/>
    <w:rsid w:val="00AB66D1"/>
    <w:rsid w:val="00AC00FF"/>
    <w:rsid w:val="00AC0D16"/>
    <w:rsid w:val="00AC0D39"/>
    <w:rsid w:val="00AC0F30"/>
    <w:rsid w:val="00AC1193"/>
    <w:rsid w:val="00AC48C2"/>
    <w:rsid w:val="00AC4C32"/>
    <w:rsid w:val="00AC4DF0"/>
    <w:rsid w:val="00AC5455"/>
    <w:rsid w:val="00AC5CC7"/>
    <w:rsid w:val="00AC634F"/>
    <w:rsid w:val="00AC660C"/>
    <w:rsid w:val="00AC6DB3"/>
    <w:rsid w:val="00AC74D6"/>
    <w:rsid w:val="00AC78A8"/>
    <w:rsid w:val="00AC7C7E"/>
    <w:rsid w:val="00AD0AAF"/>
    <w:rsid w:val="00AD3373"/>
    <w:rsid w:val="00AD33F6"/>
    <w:rsid w:val="00AD3561"/>
    <w:rsid w:val="00AD35E8"/>
    <w:rsid w:val="00AD374B"/>
    <w:rsid w:val="00AD3793"/>
    <w:rsid w:val="00AD4544"/>
    <w:rsid w:val="00AD49F3"/>
    <w:rsid w:val="00AD4CFB"/>
    <w:rsid w:val="00AD639E"/>
    <w:rsid w:val="00AD67F6"/>
    <w:rsid w:val="00AD6B63"/>
    <w:rsid w:val="00AD6EA3"/>
    <w:rsid w:val="00AD7992"/>
    <w:rsid w:val="00AE17D2"/>
    <w:rsid w:val="00AE21F1"/>
    <w:rsid w:val="00AE435D"/>
    <w:rsid w:val="00AE5670"/>
    <w:rsid w:val="00AE6E4D"/>
    <w:rsid w:val="00AF1731"/>
    <w:rsid w:val="00AF1D8A"/>
    <w:rsid w:val="00AF1F3B"/>
    <w:rsid w:val="00AF25DA"/>
    <w:rsid w:val="00AF3903"/>
    <w:rsid w:val="00AF51F2"/>
    <w:rsid w:val="00AF5981"/>
    <w:rsid w:val="00B007B7"/>
    <w:rsid w:val="00B00ECF"/>
    <w:rsid w:val="00B0184A"/>
    <w:rsid w:val="00B02D5C"/>
    <w:rsid w:val="00B030AB"/>
    <w:rsid w:val="00B04CD1"/>
    <w:rsid w:val="00B0536C"/>
    <w:rsid w:val="00B05A73"/>
    <w:rsid w:val="00B05C27"/>
    <w:rsid w:val="00B076D7"/>
    <w:rsid w:val="00B07AF5"/>
    <w:rsid w:val="00B07D61"/>
    <w:rsid w:val="00B07EE5"/>
    <w:rsid w:val="00B10D4F"/>
    <w:rsid w:val="00B122F7"/>
    <w:rsid w:val="00B13328"/>
    <w:rsid w:val="00B13749"/>
    <w:rsid w:val="00B1473E"/>
    <w:rsid w:val="00B14F1A"/>
    <w:rsid w:val="00B14F5F"/>
    <w:rsid w:val="00B1511D"/>
    <w:rsid w:val="00B15F77"/>
    <w:rsid w:val="00B16598"/>
    <w:rsid w:val="00B17318"/>
    <w:rsid w:val="00B17CD0"/>
    <w:rsid w:val="00B21294"/>
    <w:rsid w:val="00B2157F"/>
    <w:rsid w:val="00B215AB"/>
    <w:rsid w:val="00B21C63"/>
    <w:rsid w:val="00B24813"/>
    <w:rsid w:val="00B248C0"/>
    <w:rsid w:val="00B248E3"/>
    <w:rsid w:val="00B24A5F"/>
    <w:rsid w:val="00B25A3E"/>
    <w:rsid w:val="00B2685C"/>
    <w:rsid w:val="00B27D89"/>
    <w:rsid w:val="00B311F2"/>
    <w:rsid w:val="00B323EF"/>
    <w:rsid w:val="00B32444"/>
    <w:rsid w:val="00B32E28"/>
    <w:rsid w:val="00B32EB1"/>
    <w:rsid w:val="00B338AC"/>
    <w:rsid w:val="00B351DF"/>
    <w:rsid w:val="00B359E2"/>
    <w:rsid w:val="00B35D35"/>
    <w:rsid w:val="00B364BF"/>
    <w:rsid w:val="00B41F12"/>
    <w:rsid w:val="00B42047"/>
    <w:rsid w:val="00B4293D"/>
    <w:rsid w:val="00B43A03"/>
    <w:rsid w:val="00B44648"/>
    <w:rsid w:val="00B450C2"/>
    <w:rsid w:val="00B454B2"/>
    <w:rsid w:val="00B4598F"/>
    <w:rsid w:val="00B460D4"/>
    <w:rsid w:val="00B46857"/>
    <w:rsid w:val="00B5079D"/>
    <w:rsid w:val="00B50ACD"/>
    <w:rsid w:val="00B517DC"/>
    <w:rsid w:val="00B51915"/>
    <w:rsid w:val="00B520BE"/>
    <w:rsid w:val="00B52475"/>
    <w:rsid w:val="00B52E37"/>
    <w:rsid w:val="00B5495F"/>
    <w:rsid w:val="00B549AA"/>
    <w:rsid w:val="00B55726"/>
    <w:rsid w:val="00B5666A"/>
    <w:rsid w:val="00B56D76"/>
    <w:rsid w:val="00B57CA5"/>
    <w:rsid w:val="00B610A4"/>
    <w:rsid w:val="00B6222B"/>
    <w:rsid w:val="00B63357"/>
    <w:rsid w:val="00B64513"/>
    <w:rsid w:val="00B6667B"/>
    <w:rsid w:val="00B6710B"/>
    <w:rsid w:val="00B6750E"/>
    <w:rsid w:val="00B70101"/>
    <w:rsid w:val="00B70164"/>
    <w:rsid w:val="00B70669"/>
    <w:rsid w:val="00B71622"/>
    <w:rsid w:val="00B7187B"/>
    <w:rsid w:val="00B71A32"/>
    <w:rsid w:val="00B73414"/>
    <w:rsid w:val="00B7388A"/>
    <w:rsid w:val="00B75566"/>
    <w:rsid w:val="00B75BD0"/>
    <w:rsid w:val="00B7618F"/>
    <w:rsid w:val="00B77666"/>
    <w:rsid w:val="00B7767E"/>
    <w:rsid w:val="00B80214"/>
    <w:rsid w:val="00B80A6E"/>
    <w:rsid w:val="00B81BC5"/>
    <w:rsid w:val="00B81D8E"/>
    <w:rsid w:val="00B82505"/>
    <w:rsid w:val="00B82575"/>
    <w:rsid w:val="00B827A0"/>
    <w:rsid w:val="00B82C51"/>
    <w:rsid w:val="00B8309B"/>
    <w:rsid w:val="00B831B4"/>
    <w:rsid w:val="00B839C3"/>
    <w:rsid w:val="00B83A75"/>
    <w:rsid w:val="00B86BFD"/>
    <w:rsid w:val="00B86C70"/>
    <w:rsid w:val="00B86CBC"/>
    <w:rsid w:val="00B86E7A"/>
    <w:rsid w:val="00B87063"/>
    <w:rsid w:val="00B90832"/>
    <w:rsid w:val="00B908D2"/>
    <w:rsid w:val="00B90C94"/>
    <w:rsid w:val="00B90F12"/>
    <w:rsid w:val="00B915C2"/>
    <w:rsid w:val="00B916FF"/>
    <w:rsid w:val="00B91DD6"/>
    <w:rsid w:val="00B92058"/>
    <w:rsid w:val="00B92E2C"/>
    <w:rsid w:val="00B93B1E"/>
    <w:rsid w:val="00B95120"/>
    <w:rsid w:val="00B95235"/>
    <w:rsid w:val="00B95C3D"/>
    <w:rsid w:val="00B95D03"/>
    <w:rsid w:val="00B95F08"/>
    <w:rsid w:val="00B963F6"/>
    <w:rsid w:val="00B96573"/>
    <w:rsid w:val="00B96721"/>
    <w:rsid w:val="00B97854"/>
    <w:rsid w:val="00BA0E87"/>
    <w:rsid w:val="00BA11A8"/>
    <w:rsid w:val="00BA26B5"/>
    <w:rsid w:val="00BA349D"/>
    <w:rsid w:val="00BA64F3"/>
    <w:rsid w:val="00BA6B22"/>
    <w:rsid w:val="00BA7B04"/>
    <w:rsid w:val="00BB20D9"/>
    <w:rsid w:val="00BB25BB"/>
    <w:rsid w:val="00BB2D0A"/>
    <w:rsid w:val="00BB4720"/>
    <w:rsid w:val="00BB47EF"/>
    <w:rsid w:val="00BB5041"/>
    <w:rsid w:val="00BB5AFA"/>
    <w:rsid w:val="00BB5BD0"/>
    <w:rsid w:val="00BB7645"/>
    <w:rsid w:val="00BB7877"/>
    <w:rsid w:val="00BB7BDF"/>
    <w:rsid w:val="00BC0C97"/>
    <w:rsid w:val="00BC197B"/>
    <w:rsid w:val="00BC2DB1"/>
    <w:rsid w:val="00BC3968"/>
    <w:rsid w:val="00BC48B3"/>
    <w:rsid w:val="00BC4DE9"/>
    <w:rsid w:val="00BC5802"/>
    <w:rsid w:val="00BC66AE"/>
    <w:rsid w:val="00BC66DC"/>
    <w:rsid w:val="00BC7312"/>
    <w:rsid w:val="00BC7B12"/>
    <w:rsid w:val="00BC7D76"/>
    <w:rsid w:val="00BD06CE"/>
    <w:rsid w:val="00BD0A16"/>
    <w:rsid w:val="00BD1C65"/>
    <w:rsid w:val="00BD2D45"/>
    <w:rsid w:val="00BD32F6"/>
    <w:rsid w:val="00BD57FF"/>
    <w:rsid w:val="00BD6A1A"/>
    <w:rsid w:val="00BD7D2B"/>
    <w:rsid w:val="00BE023C"/>
    <w:rsid w:val="00BE0FF5"/>
    <w:rsid w:val="00BE15E9"/>
    <w:rsid w:val="00BE1853"/>
    <w:rsid w:val="00BE1B32"/>
    <w:rsid w:val="00BE2064"/>
    <w:rsid w:val="00BE2D9B"/>
    <w:rsid w:val="00BE44E2"/>
    <w:rsid w:val="00BE4B20"/>
    <w:rsid w:val="00BE5711"/>
    <w:rsid w:val="00BE5E65"/>
    <w:rsid w:val="00BE6A30"/>
    <w:rsid w:val="00BE6B9F"/>
    <w:rsid w:val="00BE74B0"/>
    <w:rsid w:val="00BE7A2D"/>
    <w:rsid w:val="00BF1148"/>
    <w:rsid w:val="00BF1848"/>
    <w:rsid w:val="00BF1C14"/>
    <w:rsid w:val="00BF2354"/>
    <w:rsid w:val="00BF26A1"/>
    <w:rsid w:val="00BF2CEA"/>
    <w:rsid w:val="00BF44BE"/>
    <w:rsid w:val="00BF56D1"/>
    <w:rsid w:val="00BF5BFC"/>
    <w:rsid w:val="00BF6A0D"/>
    <w:rsid w:val="00C00C23"/>
    <w:rsid w:val="00C020A6"/>
    <w:rsid w:val="00C02B1A"/>
    <w:rsid w:val="00C0500F"/>
    <w:rsid w:val="00C05D26"/>
    <w:rsid w:val="00C075A7"/>
    <w:rsid w:val="00C10084"/>
    <w:rsid w:val="00C10324"/>
    <w:rsid w:val="00C10626"/>
    <w:rsid w:val="00C10C1F"/>
    <w:rsid w:val="00C139F4"/>
    <w:rsid w:val="00C153F7"/>
    <w:rsid w:val="00C203D4"/>
    <w:rsid w:val="00C20DD1"/>
    <w:rsid w:val="00C21927"/>
    <w:rsid w:val="00C2197B"/>
    <w:rsid w:val="00C21FBF"/>
    <w:rsid w:val="00C24E20"/>
    <w:rsid w:val="00C256CC"/>
    <w:rsid w:val="00C26A07"/>
    <w:rsid w:val="00C270F2"/>
    <w:rsid w:val="00C27406"/>
    <w:rsid w:val="00C27BB4"/>
    <w:rsid w:val="00C3016C"/>
    <w:rsid w:val="00C30539"/>
    <w:rsid w:val="00C3148E"/>
    <w:rsid w:val="00C318B2"/>
    <w:rsid w:val="00C31D78"/>
    <w:rsid w:val="00C31E0A"/>
    <w:rsid w:val="00C331D3"/>
    <w:rsid w:val="00C33456"/>
    <w:rsid w:val="00C33966"/>
    <w:rsid w:val="00C33C68"/>
    <w:rsid w:val="00C347CD"/>
    <w:rsid w:val="00C367F0"/>
    <w:rsid w:val="00C37049"/>
    <w:rsid w:val="00C37303"/>
    <w:rsid w:val="00C37323"/>
    <w:rsid w:val="00C37D42"/>
    <w:rsid w:val="00C37EC7"/>
    <w:rsid w:val="00C41213"/>
    <w:rsid w:val="00C412A7"/>
    <w:rsid w:val="00C413B0"/>
    <w:rsid w:val="00C41447"/>
    <w:rsid w:val="00C42B2C"/>
    <w:rsid w:val="00C4348C"/>
    <w:rsid w:val="00C43A6C"/>
    <w:rsid w:val="00C44B5D"/>
    <w:rsid w:val="00C45B42"/>
    <w:rsid w:val="00C46B45"/>
    <w:rsid w:val="00C47442"/>
    <w:rsid w:val="00C47731"/>
    <w:rsid w:val="00C51223"/>
    <w:rsid w:val="00C517B6"/>
    <w:rsid w:val="00C51BC4"/>
    <w:rsid w:val="00C524AD"/>
    <w:rsid w:val="00C526EF"/>
    <w:rsid w:val="00C5283E"/>
    <w:rsid w:val="00C52F59"/>
    <w:rsid w:val="00C53255"/>
    <w:rsid w:val="00C53600"/>
    <w:rsid w:val="00C53806"/>
    <w:rsid w:val="00C53B16"/>
    <w:rsid w:val="00C541B6"/>
    <w:rsid w:val="00C54B57"/>
    <w:rsid w:val="00C54F19"/>
    <w:rsid w:val="00C5501B"/>
    <w:rsid w:val="00C557AB"/>
    <w:rsid w:val="00C55EE7"/>
    <w:rsid w:val="00C56C26"/>
    <w:rsid w:val="00C5705A"/>
    <w:rsid w:val="00C570F5"/>
    <w:rsid w:val="00C57ADB"/>
    <w:rsid w:val="00C57FB3"/>
    <w:rsid w:val="00C6054D"/>
    <w:rsid w:val="00C6057C"/>
    <w:rsid w:val="00C60A1D"/>
    <w:rsid w:val="00C611C7"/>
    <w:rsid w:val="00C61435"/>
    <w:rsid w:val="00C61BD9"/>
    <w:rsid w:val="00C627A7"/>
    <w:rsid w:val="00C632D8"/>
    <w:rsid w:val="00C6377B"/>
    <w:rsid w:val="00C64DF8"/>
    <w:rsid w:val="00C6551B"/>
    <w:rsid w:val="00C65AFF"/>
    <w:rsid w:val="00C66125"/>
    <w:rsid w:val="00C6663A"/>
    <w:rsid w:val="00C673A7"/>
    <w:rsid w:val="00C674ED"/>
    <w:rsid w:val="00C70A5F"/>
    <w:rsid w:val="00C70AE2"/>
    <w:rsid w:val="00C70D7D"/>
    <w:rsid w:val="00C7116A"/>
    <w:rsid w:val="00C713E1"/>
    <w:rsid w:val="00C71A2D"/>
    <w:rsid w:val="00C71D8B"/>
    <w:rsid w:val="00C72667"/>
    <w:rsid w:val="00C727E7"/>
    <w:rsid w:val="00C73B34"/>
    <w:rsid w:val="00C73EEC"/>
    <w:rsid w:val="00C74293"/>
    <w:rsid w:val="00C750CE"/>
    <w:rsid w:val="00C756D8"/>
    <w:rsid w:val="00C76213"/>
    <w:rsid w:val="00C76BC5"/>
    <w:rsid w:val="00C82716"/>
    <w:rsid w:val="00C8547D"/>
    <w:rsid w:val="00C867BD"/>
    <w:rsid w:val="00C87D51"/>
    <w:rsid w:val="00C90917"/>
    <w:rsid w:val="00C90CC8"/>
    <w:rsid w:val="00C90CCD"/>
    <w:rsid w:val="00C94182"/>
    <w:rsid w:val="00C943B3"/>
    <w:rsid w:val="00C94A93"/>
    <w:rsid w:val="00C94F39"/>
    <w:rsid w:val="00C95307"/>
    <w:rsid w:val="00C979F9"/>
    <w:rsid w:val="00CA0857"/>
    <w:rsid w:val="00CA086D"/>
    <w:rsid w:val="00CA101D"/>
    <w:rsid w:val="00CA2A01"/>
    <w:rsid w:val="00CA2A6D"/>
    <w:rsid w:val="00CA3232"/>
    <w:rsid w:val="00CA4545"/>
    <w:rsid w:val="00CA4559"/>
    <w:rsid w:val="00CA4A45"/>
    <w:rsid w:val="00CA510F"/>
    <w:rsid w:val="00CA6500"/>
    <w:rsid w:val="00CA68EE"/>
    <w:rsid w:val="00CA73E6"/>
    <w:rsid w:val="00CA7FD6"/>
    <w:rsid w:val="00CB0016"/>
    <w:rsid w:val="00CB1654"/>
    <w:rsid w:val="00CB1DA0"/>
    <w:rsid w:val="00CB2142"/>
    <w:rsid w:val="00CB3FED"/>
    <w:rsid w:val="00CB4476"/>
    <w:rsid w:val="00CB4C94"/>
    <w:rsid w:val="00CB4EC8"/>
    <w:rsid w:val="00CB555B"/>
    <w:rsid w:val="00CB591C"/>
    <w:rsid w:val="00CB6A60"/>
    <w:rsid w:val="00CB6FAD"/>
    <w:rsid w:val="00CC0186"/>
    <w:rsid w:val="00CC04C8"/>
    <w:rsid w:val="00CC0AC5"/>
    <w:rsid w:val="00CC1616"/>
    <w:rsid w:val="00CC186B"/>
    <w:rsid w:val="00CC3832"/>
    <w:rsid w:val="00CC42D2"/>
    <w:rsid w:val="00CC4DE1"/>
    <w:rsid w:val="00CC6D05"/>
    <w:rsid w:val="00CC727C"/>
    <w:rsid w:val="00CC7548"/>
    <w:rsid w:val="00CC75F2"/>
    <w:rsid w:val="00CC761B"/>
    <w:rsid w:val="00CC78FE"/>
    <w:rsid w:val="00CD017E"/>
    <w:rsid w:val="00CD0E5E"/>
    <w:rsid w:val="00CD111A"/>
    <w:rsid w:val="00CD1D38"/>
    <w:rsid w:val="00CD1E24"/>
    <w:rsid w:val="00CD266F"/>
    <w:rsid w:val="00CD3E01"/>
    <w:rsid w:val="00CD3E63"/>
    <w:rsid w:val="00CD4553"/>
    <w:rsid w:val="00CD4891"/>
    <w:rsid w:val="00CD4D5B"/>
    <w:rsid w:val="00CD707F"/>
    <w:rsid w:val="00CD75AA"/>
    <w:rsid w:val="00CE0306"/>
    <w:rsid w:val="00CE0370"/>
    <w:rsid w:val="00CE076D"/>
    <w:rsid w:val="00CE20E1"/>
    <w:rsid w:val="00CE255D"/>
    <w:rsid w:val="00CE28F3"/>
    <w:rsid w:val="00CE29DB"/>
    <w:rsid w:val="00CE3DBF"/>
    <w:rsid w:val="00CE4257"/>
    <w:rsid w:val="00CE4D2F"/>
    <w:rsid w:val="00CE5EB0"/>
    <w:rsid w:val="00CE6E21"/>
    <w:rsid w:val="00CF1B00"/>
    <w:rsid w:val="00CF2EBC"/>
    <w:rsid w:val="00CF39DA"/>
    <w:rsid w:val="00CF51E0"/>
    <w:rsid w:val="00CF6C4C"/>
    <w:rsid w:val="00CF7A6A"/>
    <w:rsid w:val="00D00796"/>
    <w:rsid w:val="00D00C15"/>
    <w:rsid w:val="00D01051"/>
    <w:rsid w:val="00D01BB4"/>
    <w:rsid w:val="00D01F19"/>
    <w:rsid w:val="00D035E4"/>
    <w:rsid w:val="00D05953"/>
    <w:rsid w:val="00D05B94"/>
    <w:rsid w:val="00D11226"/>
    <w:rsid w:val="00D11A61"/>
    <w:rsid w:val="00D1221C"/>
    <w:rsid w:val="00D12E09"/>
    <w:rsid w:val="00D13A7B"/>
    <w:rsid w:val="00D14664"/>
    <w:rsid w:val="00D14FAA"/>
    <w:rsid w:val="00D15938"/>
    <w:rsid w:val="00D16756"/>
    <w:rsid w:val="00D16B73"/>
    <w:rsid w:val="00D16F45"/>
    <w:rsid w:val="00D17D32"/>
    <w:rsid w:val="00D203A7"/>
    <w:rsid w:val="00D20BF7"/>
    <w:rsid w:val="00D20D18"/>
    <w:rsid w:val="00D20FF1"/>
    <w:rsid w:val="00D21FCD"/>
    <w:rsid w:val="00D23294"/>
    <w:rsid w:val="00D24CD3"/>
    <w:rsid w:val="00D25AC0"/>
    <w:rsid w:val="00D25C49"/>
    <w:rsid w:val="00D26085"/>
    <w:rsid w:val="00D300D3"/>
    <w:rsid w:val="00D30FDF"/>
    <w:rsid w:val="00D311D9"/>
    <w:rsid w:val="00D3352F"/>
    <w:rsid w:val="00D338F1"/>
    <w:rsid w:val="00D341CB"/>
    <w:rsid w:val="00D34343"/>
    <w:rsid w:val="00D35507"/>
    <w:rsid w:val="00D35B88"/>
    <w:rsid w:val="00D36931"/>
    <w:rsid w:val="00D36973"/>
    <w:rsid w:val="00D37096"/>
    <w:rsid w:val="00D3714A"/>
    <w:rsid w:val="00D4163D"/>
    <w:rsid w:val="00D423AF"/>
    <w:rsid w:val="00D42E8E"/>
    <w:rsid w:val="00D44406"/>
    <w:rsid w:val="00D44A2A"/>
    <w:rsid w:val="00D452B4"/>
    <w:rsid w:val="00D45B2E"/>
    <w:rsid w:val="00D461EE"/>
    <w:rsid w:val="00D51248"/>
    <w:rsid w:val="00D512B2"/>
    <w:rsid w:val="00D52836"/>
    <w:rsid w:val="00D53635"/>
    <w:rsid w:val="00D53990"/>
    <w:rsid w:val="00D558BC"/>
    <w:rsid w:val="00D568ED"/>
    <w:rsid w:val="00D56A02"/>
    <w:rsid w:val="00D57833"/>
    <w:rsid w:val="00D57ABE"/>
    <w:rsid w:val="00D60259"/>
    <w:rsid w:val="00D602F8"/>
    <w:rsid w:val="00D603C4"/>
    <w:rsid w:val="00D605A2"/>
    <w:rsid w:val="00D614BE"/>
    <w:rsid w:val="00D61B46"/>
    <w:rsid w:val="00D6340A"/>
    <w:rsid w:val="00D64269"/>
    <w:rsid w:val="00D646DE"/>
    <w:rsid w:val="00D649D9"/>
    <w:rsid w:val="00D64DAC"/>
    <w:rsid w:val="00D65444"/>
    <w:rsid w:val="00D66978"/>
    <w:rsid w:val="00D674DE"/>
    <w:rsid w:val="00D677BE"/>
    <w:rsid w:val="00D71F22"/>
    <w:rsid w:val="00D726D9"/>
    <w:rsid w:val="00D73D33"/>
    <w:rsid w:val="00D754B2"/>
    <w:rsid w:val="00D759EA"/>
    <w:rsid w:val="00D75AA3"/>
    <w:rsid w:val="00D75DCA"/>
    <w:rsid w:val="00D7664E"/>
    <w:rsid w:val="00D7735D"/>
    <w:rsid w:val="00D77C8F"/>
    <w:rsid w:val="00D801E3"/>
    <w:rsid w:val="00D80A27"/>
    <w:rsid w:val="00D82CBA"/>
    <w:rsid w:val="00D8308D"/>
    <w:rsid w:val="00D83444"/>
    <w:rsid w:val="00D845D4"/>
    <w:rsid w:val="00D86D9F"/>
    <w:rsid w:val="00D87B04"/>
    <w:rsid w:val="00D90A9C"/>
    <w:rsid w:val="00D914B9"/>
    <w:rsid w:val="00D9175B"/>
    <w:rsid w:val="00D920AC"/>
    <w:rsid w:val="00D9211A"/>
    <w:rsid w:val="00D9322F"/>
    <w:rsid w:val="00D938A9"/>
    <w:rsid w:val="00D93B6B"/>
    <w:rsid w:val="00D93B8B"/>
    <w:rsid w:val="00D96CED"/>
    <w:rsid w:val="00D96F2E"/>
    <w:rsid w:val="00D97516"/>
    <w:rsid w:val="00DA0B6A"/>
    <w:rsid w:val="00DA188E"/>
    <w:rsid w:val="00DA30AE"/>
    <w:rsid w:val="00DA317F"/>
    <w:rsid w:val="00DA3275"/>
    <w:rsid w:val="00DA37EF"/>
    <w:rsid w:val="00DA3C92"/>
    <w:rsid w:val="00DA410D"/>
    <w:rsid w:val="00DA491B"/>
    <w:rsid w:val="00DA494A"/>
    <w:rsid w:val="00DA4CB4"/>
    <w:rsid w:val="00DA6039"/>
    <w:rsid w:val="00DA6E54"/>
    <w:rsid w:val="00DA7789"/>
    <w:rsid w:val="00DA7800"/>
    <w:rsid w:val="00DB183F"/>
    <w:rsid w:val="00DB1FA5"/>
    <w:rsid w:val="00DB27C1"/>
    <w:rsid w:val="00DB3A23"/>
    <w:rsid w:val="00DB4399"/>
    <w:rsid w:val="00DB4C9B"/>
    <w:rsid w:val="00DB6B94"/>
    <w:rsid w:val="00DB756A"/>
    <w:rsid w:val="00DC0651"/>
    <w:rsid w:val="00DC3572"/>
    <w:rsid w:val="00DC382B"/>
    <w:rsid w:val="00DC3D62"/>
    <w:rsid w:val="00DC46A5"/>
    <w:rsid w:val="00DC4789"/>
    <w:rsid w:val="00DC5D4C"/>
    <w:rsid w:val="00DC5E13"/>
    <w:rsid w:val="00DC62C5"/>
    <w:rsid w:val="00DC672F"/>
    <w:rsid w:val="00DD010B"/>
    <w:rsid w:val="00DD37EC"/>
    <w:rsid w:val="00DD3AD8"/>
    <w:rsid w:val="00DD4BCF"/>
    <w:rsid w:val="00DD605B"/>
    <w:rsid w:val="00DD606C"/>
    <w:rsid w:val="00DD6D03"/>
    <w:rsid w:val="00DD7FE6"/>
    <w:rsid w:val="00DE07A9"/>
    <w:rsid w:val="00DE21AB"/>
    <w:rsid w:val="00DE2248"/>
    <w:rsid w:val="00DE2C8C"/>
    <w:rsid w:val="00DE306E"/>
    <w:rsid w:val="00DE3495"/>
    <w:rsid w:val="00DE5329"/>
    <w:rsid w:val="00DE7023"/>
    <w:rsid w:val="00DF2F1B"/>
    <w:rsid w:val="00DF3176"/>
    <w:rsid w:val="00DF353E"/>
    <w:rsid w:val="00DF3BFB"/>
    <w:rsid w:val="00DF4928"/>
    <w:rsid w:val="00DF4BAD"/>
    <w:rsid w:val="00DF6422"/>
    <w:rsid w:val="00DF7B2E"/>
    <w:rsid w:val="00E0011E"/>
    <w:rsid w:val="00E0014A"/>
    <w:rsid w:val="00E008F6"/>
    <w:rsid w:val="00E015CA"/>
    <w:rsid w:val="00E0296A"/>
    <w:rsid w:val="00E02B40"/>
    <w:rsid w:val="00E0326B"/>
    <w:rsid w:val="00E03675"/>
    <w:rsid w:val="00E03810"/>
    <w:rsid w:val="00E03C35"/>
    <w:rsid w:val="00E03E9A"/>
    <w:rsid w:val="00E046EE"/>
    <w:rsid w:val="00E05A33"/>
    <w:rsid w:val="00E06EEF"/>
    <w:rsid w:val="00E07B22"/>
    <w:rsid w:val="00E10FAF"/>
    <w:rsid w:val="00E11FCE"/>
    <w:rsid w:val="00E13121"/>
    <w:rsid w:val="00E13313"/>
    <w:rsid w:val="00E142D5"/>
    <w:rsid w:val="00E1445C"/>
    <w:rsid w:val="00E1573F"/>
    <w:rsid w:val="00E158B0"/>
    <w:rsid w:val="00E15B1B"/>
    <w:rsid w:val="00E16300"/>
    <w:rsid w:val="00E16A9F"/>
    <w:rsid w:val="00E16D16"/>
    <w:rsid w:val="00E174F2"/>
    <w:rsid w:val="00E17951"/>
    <w:rsid w:val="00E17D4F"/>
    <w:rsid w:val="00E20136"/>
    <w:rsid w:val="00E20439"/>
    <w:rsid w:val="00E20E2F"/>
    <w:rsid w:val="00E21286"/>
    <w:rsid w:val="00E2140A"/>
    <w:rsid w:val="00E222A7"/>
    <w:rsid w:val="00E24601"/>
    <w:rsid w:val="00E26933"/>
    <w:rsid w:val="00E26A1C"/>
    <w:rsid w:val="00E30B34"/>
    <w:rsid w:val="00E30DF7"/>
    <w:rsid w:val="00E326D6"/>
    <w:rsid w:val="00E328C9"/>
    <w:rsid w:val="00E33758"/>
    <w:rsid w:val="00E33974"/>
    <w:rsid w:val="00E33A05"/>
    <w:rsid w:val="00E33E4B"/>
    <w:rsid w:val="00E33F9C"/>
    <w:rsid w:val="00E347BE"/>
    <w:rsid w:val="00E37742"/>
    <w:rsid w:val="00E37BB6"/>
    <w:rsid w:val="00E41503"/>
    <w:rsid w:val="00E42D74"/>
    <w:rsid w:val="00E42FB3"/>
    <w:rsid w:val="00E438C2"/>
    <w:rsid w:val="00E440B4"/>
    <w:rsid w:val="00E453CC"/>
    <w:rsid w:val="00E45547"/>
    <w:rsid w:val="00E45AFD"/>
    <w:rsid w:val="00E4687E"/>
    <w:rsid w:val="00E46E2F"/>
    <w:rsid w:val="00E47510"/>
    <w:rsid w:val="00E50668"/>
    <w:rsid w:val="00E5067B"/>
    <w:rsid w:val="00E52756"/>
    <w:rsid w:val="00E52786"/>
    <w:rsid w:val="00E527DA"/>
    <w:rsid w:val="00E52C59"/>
    <w:rsid w:val="00E53C19"/>
    <w:rsid w:val="00E547C6"/>
    <w:rsid w:val="00E55F3A"/>
    <w:rsid w:val="00E569D5"/>
    <w:rsid w:val="00E570F3"/>
    <w:rsid w:val="00E57993"/>
    <w:rsid w:val="00E60568"/>
    <w:rsid w:val="00E6132A"/>
    <w:rsid w:val="00E614D0"/>
    <w:rsid w:val="00E61B94"/>
    <w:rsid w:val="00E63193"/>
    <w:rsid w:val="00E63A14"/>
    <w:rsid w:val="00E642A7"/>
    <w:rsid w:val="00E647BE"/>
    <w:rsid w:val="00E64B92"/>
    <w:rsid w:val="00E65C47"/>
    <w:rsid w:val="00E65D30"/>
    <w:rsid w:val="00E66DD9"/>
    <w:rsid w:val="00E702EF"/>
    <w:rsid w:val="00E70CF6"/>
    <w:rsid w:val="00E71149"/>
    <w:rsid w:val="00E71280"/>
    <w:rsid w:val="00E71DFE"/>
    <w:rsid w:val="00E725F4"/>
    <w:rsid w:val="00E72A06"/>
    <w:rsid w:val="00E73CAC"/>
    <w:rsid w:val="00E74577"/>
    <w:rsid w:val="00E74C55"/>
    <w:rsid w:val="00E75317"/>
    <w:rsid w:val="00E76084"/>
    <w:rsid w:val="00E76746"/>
    <w:rsid w:val="00E80044"/>
    <w:rsid w:val="00E805FF"/>
    <w:rsid w:val="00E811CA"/>
    <w:rsid w:val="00E8250C"/>
    <w:rsid w:val="00E825E2"/>
    <w:rsid w:val="00E82BD2"/>
    <w:rsid w:val="00E83EE3"/>
    <w:rsid w:val="00E84AE1"/>
    <w:rsid w:val="00E84EEA"/>
    <w:rsid w:val="00E852DB"/>
    <w:rsid w:val="00E86BB3"/>
    <w:rsid w:val="00E90276"/>
    <w:rsid w:val="00E9072C"/>
    <w:rsid w:val="00E90842"/>
    <w:rsid w:val="00E91004"/>
    <w:rsid w:val="00E915F2"/>
    <w:rsid w:val="00E92767"/>
    <w:rsid w:val="00E94683"/>
    <w:rsid w:val="00E94951"/>
    <w:rsid w:val="00E95B90"/>
    <w:rsid w:val="00E973A3"/>
    <w:rsid w:val="00E97ECD"/>
    <w:rsid w:val="00EA0C3A"/>
    <w:rsid w:val="00EA1095"/>
    <w:rsid w:val="00EA14FE"/>
    <w:rsid w:val="00EA349F"/>
    <w:rsid w:val="00EA4E82"/>
    <w:rsid w:val="00EA67A2"/>
    <w:rsid w:val="00EA7917"/>
    <w:rsid w:val="00EA7D1E"/>
    <w:rsid w:val="00EB0F0D"/>
    <w:rsid w:val="00EB177E"/>
    <w:rsid w:val="00EB189C"/>
    <w:rsid w:val="00EB1BA1"/>
    <w:rsid w:val="00EB2612"/>
    <w:rsid w:val="00EB3330"/>
    <w:rsid w:val="00EB65AB"/>
    <w:rsid w:val="00EB6831"/>
    <w:rsid w:val="00EC03DC"/>
    <w:rsid w:val="00EC10C4"/>
    <w:rsid w:val="00EC2F8F"/>
    <w:rsid w:val="00EC3ED1"/>
    <w:rsid w:val="00EC4CC7"/>
    <w:rsid w:val="00EC4FE9"/>
    <w:rsid w:val="00EC5A5C"/>
    <w:rsid w:val="00EC5CA7"/>
    <w:rsid w:val="00EC6755"/>
    <w:rsid w:val="00ED0205"/>
    <w:rsid w:val="00ED06A2"/>
    <w:rsid w:val="00ED1CB1"/>
    <w:rsid w:val="00ED273C"/>
    <w:rsid w:val="00ED312F"/>
    <w:rsid w:val="00ED31EF"/>
    <w:rsid w:val="00ED4A29"/>
    <w:rsid w:val="00ED65C5"/>
    <w:rsid w:val="00ED6E73"/>
    <w:rsid w:val="00ED7C90"/>
    <w:rsid w:val="00EE0475"/>
    <w:rsid w:val="00EE0E66"/>
    <w:rsid w:val="00EE0EFF"/>
    <w:rsid w:val="00EE1EF5"/>
    <w:rsid w:val="00EE3249"/>
    <w:rsid w:val="00EE3949"/>
    <w:rsid w:val="00EE4275"/>
    <w:rsid w:val="00EE4C09"/>
    <w:rsid w:val="00EE554C"/>
    <w:rsid w:val="00EE581A"/>
    <w:rsid w:val="00EE67DA"/>
    <w:rsid w:val="00EE6F10"/>
    <w:rsid w:val="00EE6FB0"/>
    <w:rsid w:val="00EE7304"/>
    <w:rsid w:val="00EF09E0"/>
    <w:rsid w:val="00EF0E05"/>
    <w:rsid w:val="00EF0FA5"/>
    <w:rsid w:val="00EF1C39"/>
    <w:rsid w:val="00EF39EF"/>
    <w:rsid w:val="00EF53AC"/>
    <w:rsid w:val="00EF5853"/>
    <w:rsid w:val="00EF6514"/>
    <w:rsid w:val="00F00AAA"/>
    <w:rsid w:val="00F00FAB"/>
    <w:rsid w:val="00F018EA"/>
    <w:rsid w:val="00F01FA6"/>
    <w:rsid w:val="00F0205C"/>
    <w:rsid w:val="00F037E3"/>
    <w:rsid w:val="00F047F9"/>
    <w:rsid w:val="00F048D7"/>
    <w:rsid w:val="00F0545D"/>
    <w:rsid w:val="00F05D11"/>
    <w:rsid w:val="00F06E76"/>
    <w:rsid w:val="00F06EE7"/>
    <w:rsid w:val="00F07CEE"/>
    <w:rsid w:val="00F10044"/>
    <w:rsid w:val="00F1090E"/>
    <w:rsid w:val="00F10BA0"/>
    <w:rsid w:val="00F11395"/>
    <w:rsid w:val="00F11420"/>
    <w:rsid w:val="00F11676"/>
    <w:rsid w:val="00F121D9"/>
    <w:rsid w:val="00F12658"/>
    <w:rsid w:val="00F134D5"/>
    <w:rsid w:val="00F1461F"/>
    <w:rsid w:val="00F14AA2"/>
    <w:rsid w:val="00F14BB5"/>
    <w:rsid w:val="00F15EC5"/>
    <w:rsid w:val="00F17E9E"/>
    <w:rsid w:val="00F20131"/>
    <w:rsid w:val="00F20BA0"/>
    <w:rsid w:val="00F20F2B"/>
    <w:rsid w:val="00F21941"/>
    <w:rsid w:val="00F21C5E"/>
    <w:rsid w:val="00F21DAD"/>
    <w:rsid w:val="00F22060"/>
    <w:rsid w:val="00F22A2F"/>
    <w:rsid w:val="00F24D10"/>
    <w:rsid w:val="00F24E3F"/>
    <w:rsid w:val="00F255DD"/>
    <w:rsid w:val="00F25A38"/>
    <w:rsid w:val="00F2646D"/>
    <w:rsid w:val="00F26725"/>
    <w:rsid w:val="00F276A2"/>
    <w:rsid w:val="00F305F5"/>
    <w:rsid w:val="00F309A9"/>
    <w:rsid w:val="00F30C88"/>
    <w:rsid w:val="00F31263"/>
    <w:rsid w:val="00F3193A"/>
    <w:rsid w:val="00F32580"/>
    <w:rsid w:val="00F32E10"/>
    <w:rsid w:val="00F3435A"/>
    <w:rsid w:val="00F3486A"/>
    <w:rsid w:val="00F348FB"/>
    <w:rsid w:val="00F34BCA"/>
    <w:rsid w:val="00F369D0"/>
    <w:rsid w:val="00F36B92"/>
    <w:rsid w:val="00F37098"/>
    <w:rsid w:val="00F376DA"/>
    <w:rsid w:val="00F4191A"/>
    <w:rsid w:val="00F424CF"/>
    <w:rsid w:val="00F434A6"/>
    <w:rsid w:val="00F44DD8"/>
    <w:rsid w:val="00F44F52"/>
    <w:rsid w:val="00F45418"/>
    <w:rsid w:val="00F45AE6"/>
    <w:rsid w:val="00F46AA6"/>
    <w:rsid w:val="00F47E9B"/>
    <w:rsid w:val="00F500EC"/>
    <w:rsid w:val="00F50B31"/>
    <w:rsid w:val="00F50DCC"/>
    <w:rsid w:val="00F50FFC"/>
    <w:rsid w:val="00F51CE4"/>
    <w:rsid w:val="00F51F7F"/>
    <w:rsid w:val="00F52755"/>
    <w:rsid w:val="00F5307F"/>
    <w:rsid w:val="00F5325F"/>
    <w:rsid w:val="00F53A99"/>
    <w:rsid w:val="00F53D3C"/>
    <w:rsid w:val="00F53D97"/>
    <w:rsid w:val="00F540AA"/>
    <w:rsid w:val="00F54CCF"/>
    <w:rsid w:val="00F5576C"/>
    <w:rsid w:val="00F6034C"/>
    <w:rsid w:val="00F60790"/>
    <w:rsid w:val="00F60918"/>
    <w:rsid w:val="00F62332"/>
    <w:rsid w:val="00F64696"/>
    <w:rsid w:val="00F653FB"/>
    <w:rsid w:val="00F677EC"/>
    <w:rsid w:val="00F709C6"/>
    <w:rsid w:val="00F7258C"/>
    <w:rsid w:val="00F72B91"/>
    <w:rsid w:val="00F74016"/>
    <w:rsid w:val="00F74F1C"/>
    <w:rsid w:val="00F756AF"/>
    <w:rsid w:val="00F75CDF"/>
    <w:rsid w:val="00F75F4B"/>
    <w:rsid w:val="00F76683"/>
    <w:rsid w:val="00F76DFC"/>
    <w:rsid w:val="00F77BD6"/>
    <w:rsid w:val="00F80758"/>
    <w:rsid w:val="00F80DC5"/>
    <w:rsid w:val="00F82D65"/>
    <w:rsid w:val="00F82F0C"/>
    <w:rsid w:val="00F8380B"/>
    <w:rsid w:val="00F83EA9"/>
    <w:rsid w:val="00F84B0A"/>
    <w:rsid w:val="00F84E84"/>
    <w:rsid w:val="00F851AE"/>
    <w:rsid w:val="00F85848"/>
    <w:rsid w:val="00F85C8A"/>
    <w:rsid w:val="00F908A0"/>
    <w:rsid w:val="00F90A04"/>
    <w:rsid w:val="00F9130B"/>
    <w:rsid w:val="00F91671"/>
    <w:rsid w:val="00F9182E"/>
    <w:rsid w:val="00F91C64"/>
    <w:rsid w:val="00F93A38"/>
    <w:rsid w:val="00F93FDD"/>
    <w:rsid w:val="00F95AB1"/>
    <w:rsid w:val="00F967EE"/>
    <w:rsid w:val="00FA0696"/>
    <w:rsid w:val="00FA3515"/>
    <w:rsid w:val="00FA3F2C"/>
    <w:rsid w:val="00FA4653"/>
    <w:rsid w:val="00FA48B7"/>
    <w:rsid w:val="00FA6214"/>
    <w:rsid w:val="00FA6DDF"/>
    <w:rsid w:val="00FB04B9"/>
    <w:rsid w:val="00FB090A"/>
    <w:rsid w:val="00FB0CD9"/>
    <w:rsid w:val="00FB244A"/>
    <w:rsid w:val="00FB2F3A"/>
    <w:rsid w:val="00FB30F3"/>
    <w:rsid w:val="00FB3B7E"/>
    <w:rsid w:val="00FB59A5"/>
    <w:rsid w:val="00FB652C"/>
    <w:rsid w:val="00FC00A3"/>
    <w:rsid w:val="00FC12C5"/>
    <w:rsid w:val="00FC1B04"/>
    <w:rsid w:val="00FC2688"/>
    <w:rsid w:val="00FC420C"/>
    <w:rsid w:val="00FC45C3"/>
    <w:rsid w:val="00FC5D92"/>
    <w:rsid w:val="00FC5E5E"/>
    <w:rsid w:val="00FC637D"/>
    <w:rsid w:val="00FC643A"/>
    <w:rsid w:val="00FC67B9"/>
    <w:rsid w:val="00FC68D0"/>
    <w:rsid w:val="00FC7156"/>
    <w:rsid w:val="00FC7334"/>
    <w:rsid w:val="00FC78EF"/>
    <w:rsid w:val="00FD1594"/>
    <w:rsid w:val="00FD25F6"/>
    <w:rsid w:val="00FD29D0"/>
    <w:rsid w:val="00FD6B8B"/>
    <w:rsid w:val="00FD6C40"/>
    <w:rsid w:val="00FD6E82"/>
    <w:rsid w:val="00FD75B6"/>
    <w:rsid w:val="00FD75F5"/>
    <w:rsid w:val="00FD7685"/>
    <w:rsid w:val="00FE02C9"/>
    <w:rsid w:val="00FE04DA"/>
    <w:rsid w:val="00FE0E0C"/>
    <w:rsid w:val="00FE0EAB"/>
    <w:rsid w:val="00FE126D"/>
    <w:rsid w:val="00FE1E7A"/>
    <w:rsid w:val="00FE40B0"/>
    <w:rsid w:val="00FE4DA1"/>
    <w:rsid w:val="00FE521B"/>
    <w:rsid w:val="00FE5C17"/>
    <w:rsid w:val="00FE61BB"/>
    <w:rsid w:val="00FE639A"/>
    <w:rsid w:val="00FE6D11"/>
    <w:rsid w:val="00FE745B"/>
    <w:rsid w:val="00FE781D"/>
    <w:rsid w:val="00FE7BB1"/>
    <w:rsid w:val="00FF0C2B"/>
    <w:rsid w:val="00FF0FEC"/>
    <w:rsid w:val="00FF33A5"/>
    <w:rsid w:val="00FF34B6"/>
    <w:rsid w:val="00FF3EBC"/>
    <w:rsid w:val="00FF44C4"/>
    <w:rsid w:val="00FF4646"/>
    <w:rsid w:val="00FF4A2C"/>
    <w:rsid w:val="00FF5BCB"/>
    <w:rsid w:val="00FF6048"/>
    <w:rsid w:val="00FF6CF4"/>
    <w:rsid w:val="00FF71B9"/>
    <w:rsid w:val="00FF71C0"/>
    <w:rsid w:val="00FF7E2F"/>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E0B9FBE"/>
  <w15:docId w15:val="{06E49C36-5C47-4D22-9470-8BACA8D855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5">
    <w:lsdException w:name="Normal" w:qFormat="1"/>
    <w:lsdException w:name="heading 1" w:uiPriority="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99"/>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15"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lsdException w:name="Intense Emphasis" w:uiPriority="99"/>
    <w:lsdException w:name="Subtle Reference" w:uiPriority="99"/>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aliases w:val="Texte courant_normal"/>
    <w:qFormat/>
    <w:rsid w:val="0024506E"/>
    <w:pPr>
      <w:widowControl w:val="0"/>
      <w:spacing w:before="120" w:after="60" w:line="264" w:lineRule="auto"/>
      <w:jc w:val="both"/>
    </w:pPr>
    <w:rPr>
      <w:rFonts w:ascii="Myriad Pro" w:hAnsi="Myriad Pro"/>
      <w:color w:val="000000"/>
      <w:szCs w:val="24"/>
    </w:rPr>
  </w:style>
  <w:style w:type="paragraph" w:styleId="Titre1">
    <w:name w:val="heading 1"/>
    <w:aliases w:val="TITRE 11,Titre 1 cctp,E1,N° Chapitre,Titre 1RL,CHAPITRE,ARTICLE,Client,Question,Client1,Question1,Client2,Question2,Client3,Question3,Client4,Question4,Client5,Question5,Client6,Question6,Client7,Question7,Client8,Question8,titre,Chapitre,1"/>
    <w:basedOn w:val="Normal"/>
    <w:next w:val="Normal"/>
    <w:link w:val="Titre1Car"/>
    <w:uiPriority w:val="1"/>
    <w:qFormat/>
    <w:rsid w:val="006240C7"/>
    <w:pPr>
      <w:keepNext/>
      <w:pageBreakBefore/>
      <w:widowControl/>
      <w:numPr>
        <w:numId w:val="1"/>
      </w:numPr>
      <w:pBdr>
        <w:bottom w:val="single" w:sz="12" w:space="10" w:color="84AFBE"/>
      </w:pBdr>
      <w:spacing w:after="240" w:line="240" w:lineRule="auto"/>
      <w:jc w:val="left"/>
      <w:outlineLvl w:val="0"/>
    </w:pPr>
    <w:rPr>
      <w:rFonts w:cs="Arial"/>
      <w:b/>
      <w:caps/>
      <w:color w:val="04617B"/>
      <w:kern w:val="32"/>
      <w:sz w:val="36"/>
      <w:szCs w:val="32"/>
    </w:rPr>
  </w:style>
  <w:style w:type="paragraph" w:styleId="Titre2">
    <w:name w:val="heading 2"/>
    <w:aliases w:val="Titre 2 XM,T2,altb,A,§1.1.,§1.1,Script MT BOLD,E2,sous-chapitre,new,titre 2,Sous-Titre,sous-chapitre1,Titre 2 sous chapitre,titre de pièce,Titre 2 re,Titre 22,Sous-chapitre Action,Sous-chn,(CTRL + 2),Titre 1.,messages 1,1.1.1.,nom d'opération"/>
    <w:basedOn w:val="Titre1"/>
    <w:next w:val="Normal"/>
    <w:link w:val="Titre2Car"/>
    <w:qFormat/>
    <w:rsid w:val="00125752"/>
    <w:pPr>
      <w:pageBreakBefore w:val="0"/>
      <w:numPr>
        <w:ilvl w:val="1"/>
      </w:numPr>
      <w:pBdr>
        <w:bottom w:val="none" w:sz="0" w:space="0" w:color="auto"/>
      </w:pBdr>
      <w:tabs>
        <w:tab w:val="left" w:pos="0"/>
      </w:tabs>
      <w:spacing w:before="320" w:after="320"/>
      <w:outlineLvl w:val="1"/>
    </w:pPr>
    <w:rPr>
      <w:bCs/>
      <w:color w:val="4A899E"/>
      <w:sz w:val="28"/>
      <w:szCs w:val="28"/>
    </w:rPr>
  </w:style>
  <w:style w:type="paragraph" w:styleId="Titre3">
    <w:name w:val="heading 3"/>
    <w:aliases w:val="altm,T3,§1.1.1.,§1.1.1,Titre 3 LOT,E3,Section,Section1,InterTitre,retrait2,Titre 3 section,Sous titre de pièce,Titre 3 re,Sect,Section 1,(CTRL 3),Titre pad 3,Titre2,Section1 Car,1.1.1 Titre 3,section,Title3,Heading 3n,Nome parg,h3,Title 3,l3,3"/>
    <w:basedOn w:val="Titre2"/>
    <w:next w:val="Normal"/>
    <w:link w:val="Titre3Car"/>
    <w:autoRedefine/>
    <w:qFormat/>
    <w:rsid w:val="004C3F25"/>
    <w:pPr>
      <w:widowControl w:val="0"/>
      <w:numPr>
        <w:ilvl w:val="2"/>
      </w:numPr>
      <w:tabs>
        <w:tab w:val="left" w:pos="2694"/>
      </w:tabs>
      <w:spacing w:before="240" w:after="400" w:line="192" w:lineRule="auto"/>
      <w:outlineLvl w:val="2"/>
    </w:pPr>
    <w:rPr>
      <w:rFonts w:ascii="Arial" w:hAnsi="Arial"/>
      <w:i/>
      <w:color w:val="99CC00"/>
      <w:sz w:val="22"/>
      <w:szCs w:val="16"/>
      <w:u w:val="single"/>
    </w:rPr>
  </w:style>
  <w:style w:type="paragraph" w:styleId="Titre4">
    <w:name w:val="heading 4"/>
    <w:aliases w:val="mini titre,M-Titre 4,Heading 4n,h4,T4,H4,a.,subtitle 4,GS_4,DesignT4,ASSET_heading4,4,Titre 4 ntc,Titre Niveau 4,heading 4,E4,appendix heading 4,3rd Level Head,Bulleted,t4,LE BON"/>
    <w:basedOn w:val="Titre3"/>
    <w:next w:val="Normal"/>
    <w:link w:val="Titre4Car"/>
    <w:autoRedefine/>
    <w:qFormat/>
    <w:rsid w:val="00201B9C"/>
    <w:pPr>
      <w:numPr>
        <w:ilvl w:val="3"/>
      </w:numPr>
      <w:spacing w:before="0" w:after="0"/>
      <w:outlineLvl w:val="3"/>
    </w:pPr>
    <w:rPr>
      <w:caps w:val="0"/>
      <w:smallCaps/>
      <w:color w:val="95B3D7" w:themeColor="accent1" w:themeTint="99"/>
      <w:szCs w:val="28"/>
      <w:u w:val="none"/>
    </w:rPr>
  </w:style>
  <w:style w:type="paragraph" w:styleId="Titre5">
    <w:name w:val="heading 5"/>
    <w:aliases w:val="rappel sommaire,d_lib.,mh2,Module heading 2,h5,Modalit_,H5,Niveau 5,Niveau5,Contrat 5,sous titre 1,délib.,Modalité,Heading 5,PetitArticle,Titre 4 : Titre Phase,ne pas utiliser"/>
    <w:basedOn w:val="Normal"/>
    <w:next w:val="Normal"/>
    <w:link w:val="Titre5Car"/>
    <w:qFormat/>
    <w:rsid w:val="00DC672F"/>
    <w:pPr>
      <w:outlineLvl w:val="4"/>
    </w:pPr>
    <w:rPr>
      <w:b/>
      <w:caps/>
      <w:szCs w:val="26"/>
    </w:rPr>
  </w:style>
  <w:style w:type="paragraph" w:styleId="Titre6">
    <w:name w:val="heading 6"/>
    <w:aliases w:val="Mini titre,Citations,cnp,Caption number (page-wide),Modalit_s en colonnes,H6,Niveau 6,Niveau6,h6,Modalités en colonnes,Heading 6,Ne pas utiliser 2"/>
    <w:basedOn w:val="Normal"/>
    <w:next w:val="Normal"/>
    <w:link w:val="Titre6Car"/>
    <w:qFormat/>
    <w:rsid w:val="00666EAD"/>
    <w:pPr>
      <w:spacing w:line="240" w:lineRule="auto"/>
      <w:jc w:val="left"/>
      <w:outlineLvl w:val="5"/>
    </w:pPr>
    <w:rPr>
      <w:b/>
      <w:color w:val="99CC00"/>
      <w:szCs w:val="22"/>
    </w:rPr>
  </w:style>
  <w:style w:type="paragraph" w:styleId="Titre7">
    <w:name w:val="heading 7"/>
    <w:aliases w:val="Titre 7;H7;Niveau 7;Niveau7;h7;Heading 7,Niveau 7,Niveau7,h7,Heading 7,H7"/>
    <w:basedOn w:val="Normal"/>
    <w:next w:val="Normal"/>
    <w:link w:val="Titre7Car"/>
    <w:qFormat/>
    <w:rsid w:val="009C2576"/>
    <w:pPr>
      <w:keepNext/>
      <w:keepLines/>
      <w:widowControl/>
      <w:spacing w:before="200" w:line="240" w:lineRule="auto"/>
      <w:outlineLvl w:val="6"/>
    </w:pPr>
    <w:rPr>
      <w:rFonts w:asciiTheme="majorHAnsi" w:eastAsiaTheme="majorEastAsia" w:hAnsiTheme="majorHAnsi" w:cstheme="majorBidi"/>
      <w:i/>
      <w:iCs/>
      <w:color w:val="404040" w:themeColor="text1" w:themeTint="BF"/>
      <w:szCs w:val="22"/>
      <w:lang w:val="en-US" w:eastAsia="en-US" w:bidi="en-US"/>
    </w:rPr>
  </w:style>
  <w:style w:type="paragraph" w:styleId="Titre8">
    <w:name w:val="heading 8"/>
    <w:aliases w:val="Titre 8;h8;Heading 8,h8,Heading 8"/>
    <w:basedOn w:val="Normal"/>
    <w:next w:val="Normal"/>
    <w:link w:val="Titre8Car"/>
    <w:qFormat/>
    <w:rsid w:val="009C2576"/>
    <w:pPr>
      <w:keepNext/>
      <w:keepLines/>
      <w:widowControl/>
      <w:spacing w:before="200" w:line="240" w:lineRule="auto"/>
      <w:outlineLvl w:val="7"/>
    </w:pPr>
    <w:rPr>
      <w:rFonts w:asciiTheme="majorHAnsi" w:eastAsiaTheme="majorEastAsia" w:hAnsiTheme="majorHAnsi" w:cstheme="majorBidi"/>
      <w:color w:val="4F81BD" w:themeColor="accent1"/>
      <w:szCs w:val="20"/>
      <w:lang w:val="en-US" w:eastAsia="en-US" w:bidi="en-US"/>
    </w:rPr>
  </w:style>
  <w:style w:type="paragraph" w:styleId="Titre9">
    <w:name w:val="heading 9"/>
    <w:basedOn w:val="Normal"/>
    <w:next w:val="Normal"/>
    <w:link w:val="Titre9Car"/>
    <w:unhideWhenUsed/>
    <w:qFormat/>
    <w:rsid w:val="009C2576"/>
    <w:pPr>
      <w:keepNext/>
      <w:keepLines/>
      <w:widowControl/>
      <w:spacing w:before="200" w:line="240" w:lineRule="auto"/>
      <w:outlineLvl w:val="8"/>
    </w:pPr>
    <w:rPr>
      <w:rFonts w:asciiTheme="majorHAnsi" w:eastAsiaTheme="majorEastAsia" w:hAnsiTheme="majorHAnsi" w:cstheme="majorBidi"/>
      <w:i/>
      <w:iCs/>
      <w:color w:val="404040" w:themeColor="text1" w:themeTint="BF"/>
      <w:szCs w:val="20"/>
      <w:lang w:val="en-US" w:eastAsia="en-US" w:bidi="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602F4C"/>
    <w:rPr>
      <w:color w:val="0000FF" w:themeColor="hyperlink"/>
      <w:u w:val="single"/>
    </w:rPr>
  </w:style>
  <w:style w:type="paragraph" w:customStyle="1" w:styleId="soustitrecouv">
    <w:name w:val="sous_titre_couv"/>
    <w:basedOn w:val="Normal"/>
    <w:link w:val="soustitrecouvCar"/>
    <w:qFormat/>
    <w:rsid w:val="0024506E"/>
    <w:pPr>
      <w:widowControl/>
      <w:spacing w:after="240" w:line="240" w:lineRule="auto"/>
      <w:jc w:val="left"/>
    </w:pPr>
    <w:rPr>
      <w:color w:val="FFFFFF" w:themeColor="background1"/>
      <w:sz w:val="24"/>
      <w:szCs w:val="40"/>
      <w:shd w:val="clear" w:color="auto" w:fill="85B0BF"/>
    </w:rPr>
  </w:style>
  <w:style w:type="paragraph" w:styleId="En-tte">
    <w:name w:val="header"/>
    <w:aliases w:val="En-tête1,E.e"/>
    <w:basedOn w:val="Normal"/>
    <w:link w:val="En-tteCar"/>
    <w:unhideWhenUsed/>
    <w:rsid w:val="00602F4C"/>
    <w:pPr>
      <w:tabs>
        <w:tab w:val="center" w:pos="4536"/>
        <w:tab w:val="right" w:pos="9072"/>
      </w:tabs>
      <w:spacing w:after="0" w:line="240" w:lineRule="auto"/>
    </w:pPr>
  </w:style>
  <w:style w:type="character" w:customStyle="1" w:styleId="En-tteCar">
    <w:name w:val="En-tête Car"/>
    <w:aliases w:val="En-tête1 Car,E.e Car"/>
    <w:basedOn w:val="Policepardfaut"/>
    <w:link w:val="En-tte"/>
    <w:rsid w:val="00602F4C"/>
    <w:rPr>
      <w:rFonts w:ascii="Myriad Pro" w:hAnsi="Myriad Pro"/>
      <w:color w:val="000000"/>
      <w:szCs w:val="24"/>
    </w:rPr>
  </w:style>
  <w:style w:type="paragraph" w:styleId="Pieddepage">
    <w:name w:val="footer"/>
    <w:basedOn w:val="Normal"/>
    <w:link w:val="PieddepageCar"/>
    <w:uiPriority w:val="99"/>
    <w:unhideWhenUsed/>
    <w:rsid w:val="00602F4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02F4C"/>
    <w:rPr>
      <w:rFonts w:ascii="Myriad Pro" w:hAnsi="Myriad Pro"/>
      <w:color w:val="000000"/>
      <w:szCs w:val="24"/>
    </w:rPr>
  </w:style>
  <w:style w:type="table" w:customStyle="1" w:styleId="StyleTableau">
    <w:name w:val="StyleTableau"/>
    <w:basedOn w:val="TableauNormal"/>
    <w:uiPriority w:val="99"/>
    <w:rsid w:val="00336C5B"/>
    <w:rPr>
      <w:rFonts w:ascii="Myriad Pro" w:hAnsi="Myriad Pro"/>
    </w:rPr>
    <w:tblPr>
      <w:jc w:val="center"/>
      <w:tblBorders>
        <w:top w:val="single" w:sz="8" w:space="0" w:color="595959" w:themeColor="text1" w:themeTint="A6"/>
        <w:left w:val="single" w:sz="8" w:space="0" w:color="595959" w:themeColor="text1" w:themeTint="A6"/>
        <w:bottom w:val="single" w:sz="8" w:space="0" w:color="595959" w:themeColor="text1" w:themeTint="A6"/>
        <w:right w:val="single" w:sz="8" w:space="0" w:color="595959" w:themeColor="text1" w:themeTint="A6"/>
        <w:insideH w:val="single" w:sz="8" w:space="0" w:color="595959" w:themeColor="text1" w:themeTint="A6"/>
        <w:insideV w:val="single" w:sz="8" w:space="0" w:color="595959" w:themeColor="text1" w:themeTint="A6"/>
      </w:tblBorders>
    </w:tblPr>
    <w:trPr>
      <w:jc w:val="center"/>
    </w:trPr>
    <w:tblStylePr w:type="firstRow">
      <w:rPr>
        <w:rFonts w:ascii="Times" w:hAnsi="Times"/>
        <w:b/>
        <w:color w:val="04617B"/>
        <w:sz w:val="20"/>
      </w:rPr>
      <w:tblPr/>
      <w:tcPr>
        <w:shd w:val="clear" w:color="auto" w:fill="808080" w:themeFill="background1" w:themeFillShade="80"/>
      </w:tcPr>
    </w:tblStylePr>
    <w:tblStylePr w:type="lastRow">
      <w:pPr>
        <w:jc w:val="left"/>
      </w:pPr>
      <w:rPr>
        <w:rFonts w:ascii="Times" w:hAnsi="Times"/>
        <w:sz w:val="20"/>
      </w:rPr>
      <w:tblPr/>
      <w:tcPr>
        <w:vAlign w:val="center"/>
      </w:tcPr>
    </w:tblStylePr>
    <w:tblStylePr w:type="firstCol">
      <w:pPr>
        <w:jc w:val="left"/>
      </w:pPr>
      <w:rPr>
        <w:rFonts w:ascii="Times" w:hAnsi="Times"/>
        <w:b/>
        <w:sz w:val="20"/>
      </w:rPr>
      <w:tblPr/>
      <w:tcPr>
        <w:vAlign w:val="center"/>
      </w:tcPr>
    </w:tblStylePr>
  </w:style>
  <w:style w:type="character" w:customStyle="1" w:styleId="soustitrecouvCar">
    <w:name w:val="sous_titre_couv Car"/>
    <w:basedOn w:val="Policepardfaut"/>
    <w:link w:val="soustitrecouv"/>
    <w:rsid w:val="0024506E"/>
    <w:rPr>
      <w:rFonts w:ascii="Myriad Pro" w:hAnsi="Myriad Pro"/>
      <w:color w:val="FFFFFF" w:themeColor="background1"/>
      <w:sz w:val="24"/>
      <w:szCs w:val="40"/>
    </w:rPr>
  </w:style>
  <w:style w:type="paragraph" w:customStyle="1" w:styleId="Puces1">
    <w:name w:val="Puces 1"/>
    <w:basedOn w:val="Normal"/>
    <w:link w:val="Puces1Car"/>
    <w:qFormat/>
    <w:rsid w:val="00D35507"/>
    <w:pPr>
      <w:numPr>
        <w:numId w:val="7"/>
      </w:numPr>
      <w:spacing w:after="100" w:afterAutospacing="1"/>
    </w:pPr>
  </w:style>
  <w:style w:type="paragraph" w:customStyle="1" w:styleId="Puces2">
    <w:name w:val="Puces 2"/>
    <w:basedOn w:val="Puces1"/>
    <w:link w:val="Puces2Car"/>
    <w:qFormat/>
    <w:rsid w:val="00D35507"/>
    <w:pPr>
      <w:numPr>
        <w:ilvl w:val="1"/>
      </w:numPr>
    </w:pPr>
  </w:style>
  <w:style w:type="paragraph" w:customStyle="1" w:styleId="Lgendes">
    <w:name w:val="Légendes"/>
    <w:basedOn w:val="Normal"/>
    <w:autoRedefine/>
    <w:rsid w:val="00DB27C1"/>
    <w:pPr>
      <w:jc w:val="left"/>
    </w:pPr>
    <w:rPr>
      <w:i/>
      <w:color w:val="4D4D4D"/>
      <w:sz w:val="14"/>
    </w:rPr>
  </w:style>
  <w:style w:type="paragraph" w:styleId="Commentaire">
    <w:name w:val="annotation text"/>
    <w:basedOn w:val="Normal"/>
    <w:link w:val="CommentaireCar"/>
    <w:semiHidden/>
    <w:rsid w:val="000527FB"/>
    <w:pPr>
      <w:widowControl/>
      <w:spacing w:line="240" w:lineRule="auto"/>
      <w:jc w:val="left"/>
    </w:pPr>
    <w:rPr>
      <w:rFonts w:ascii="Verdana" w:hAnsi="Verdana"/>
      <w:color w:val="auto"/>
      <w:szCs w:val="20"/>
    </w:rPr>
  </w:style>
  <w:style w:type="character" w:customStyle="1" w:styleId="Puces2Car">
    <w:name w:val="Puces 2 Car"/>
    <w:basedOn w:val="Puces1Car"/>
    <w:link w:val="Puces2"/>
    <w:rsid w:val="00D35507"/>
    <w:rPr>
      <w:rFonts w:ascii="Myriad Pro" w:hAnsi="Myriad Pro"/>
      <w:color w:val="000000"/>
      <w:szCs w:val="24"/>
    </w:rPr>
  </w:style>
  <w:style w:type="paragraph" w:styleId="TM1">
    <w:name w:val="toc 1"/>
    <w:aliases w:val="TM 0"/>
    <w:basedOn w:val="Normal"/>
    <w:next w:val="Normal"/>
    <w:autoRedefine/>
    <w:uiPriority w:val="39"/>
    <w:rsid w:val="00602F4C"/>
    <w:rPr>
      <w:b/>
      <w:caps/>
      <w:noProof/>
      <w:color w:val="04617B"/>
      <w:sz w:val="28"/>
      <w:szCs w:val="28"/>
    </w:rPr>
  </w:style>
  <w:style w:type="paragraph" w:styleId="TM2">
    <w:name w:val="toc 2"/>
    <w:basedOn w:val="Normal"/>
    <w:next w:val="Normal"/>
    <w:uiPriority w:val="39"/>
    <w:rsid w:val="007A6FC7"/>
    <w:pPr>
      <w:spacing w:before="80" w:line="216" w:lineRule="auto"/>
    </w:pPr>
    <w:rPr>
      <w:b/>
      <w:caps/>
      <w:color w:val="4A899E"/>
    </w:rPr>
  </w:style>
  <w:style w:type="paragraph" w:styleId="TM3">
    <w:name w:val="toc 3"/>
    <w:basedOn w:val="Normal"/>
    <w:next w:val="Normal"/>
    <w:autoRedefine/>
    <w:uiPriority w:val="39"/>
    <w:rsid w:val="00B6750E"/>
    <w:pPr>
      <w:spacing w:line="216" w:lineRule="auto"/>
    </w:pPr>
    <w:rPr>
      <w:caps/>
    </w:rPr>
  </w:style>
  <w:style w:type="numbering" w:customStyle="1" w:styleId="Puces">
    <w:name w:val="Puces"/>
    <w:basedOn w:val="Aucuneliste"/>
    <w:rsid w:val="00C57ADB"/>
    <w:pPr>
      <w:numPr>
        <w:numId w:val="2"/>
      </w:numPr>
    </w:pPr>
  </w:style>
  <w:style w:type="numbering" w:customStyle="1" w:styleId="Listenumro">
    <w:name w:val="Liste à numéro"/>
    <w:basedOn w:val="Aucuneliste"/>
    <w:rsid w:val="00C57ADB"/>
    <w:pPr>
      <w:numPr>
        <w:numId w:val="3"/>
      </w:numPr>
    </w:pPr>
  </w:style>
  <w:style w:type="character" w:styleId="Marquedecommentaire">
    <w:name w:val="annotation reference"/>
    <w:basedOn w:val="Policepardfaut"/>
    <w:rsid w:val="001032C8"/>
    <w:rPr>
      <w:sz w:val="16"/>
      <w:szCs w:val="16"/>
    </w:rPr>
  </w:style>
  <w:style w:type="paragraph" w:styleId="Objetducommentaire">
    <w:name w:val="annotation subject"/>
    <w:basedOn w:val="Commentaire"/>
    <w:next w:val="Commentaire"/>
    <w:link w:val="ObjetducommentaireCar"/>
    <w:semiHidden/>
    <w:rsid w:val="001032C8"/>
    <w:pPr>
      <w:widowControl w:val="0"/>
      <w:spacing w:line="264" w:lineRule="auto"/>
      <w:jc w:val="both"/>
    </w:pPr>
    <w:rPr>
      <w:rFonts w:ascii="Myriad Pro" w:hAnsi="Myriad Pro"/>
      <w:b/>
      <w:bCs/>
      <w:color w:val="000000"/>
    </w:rPr>
  </w:style>
  <w:style w:type="paragraph" w:styleId="Textedebulles">
    <w:name w:val="Balloon Text"/>
    <w:basedOn w:val="Normal"/>
    <w:link w:val="TextedebullesCar"/>
    <w:semiHidden/>
    <w:rsid w:val="001032C8"/>
    <w:rPr>
      <w:rFonts w:ascii="Tahoma" w:hAnsi="Tahoma" w:cs="Tahoma"/>
      <w:sz w:val="16"/>
      <w:szCs w:val="16"/>
    </w:rPr>
  </w:style>
  <w:style w:type="paragraph" w:styleId="Notedebasdepage">
    <w:name w:val="footnote text"/>
    <w:aliases w:val="Footnote Text Char,Footnote Text Char2 Char,Footnote Text Char1 Char Char1,Footnote Text Char Char1 Char Char1,Footnote Text Char Char2 Char,Footnote Text Char1 Char1 Char Char Char Char,Footnote Text Char1,Note de bas de page Car"/>
    <w:basedOn w:val="Normal"/>
    <w:link w:val="NotedebasdepageCar1"/>
    <w:semiHidden/>
    <w:rsid w:val="00CE28F3"/>
    <w:rPr>
      <w:szCs w:val="20"/>
    </w:rPr>
  </w:style>
  <w:style w:type="character" w:styleId="Appelnotedebasdep">
    <w:name w:val="footnote reference"/>
    <w:basedOn w:val="Policepardfaut"/>
    <w:semiHidden/>
    <w:rsid w:val="00CE28F3"/>
    <w:rPr>
      <w:vertAlign w:val="superscript"/>
    </w:rPr>
  </w:style>
  <w:style w:type="paragraph" w:styleId="Rvision">
    <w:name w:val="Revision"/>
    <w:hidden/>
    <w:uiPriority w:val="99"/>
    <w:semiHidden/>
    <w:rsid w:val="004A17A7"/>
    <w:rPr>
      <w:rFonts w:ascii="Myriad Pro" w:hAnsi="Myriad Pro"/>
      <w:color w:val="000000"/>
      <w:sz w:val="18"/>
      <w:szCs w:val="24"/>
    </w:rPr>
  </w:style>
  <w:style w:type="character" w:customStyle="1" w:styleId="NotedebasdepageCar1">
    <w:name w:val="Note de bas de page Car1"/>
    <w:aliases w:val="Footnote Text Char Car,Footnote Text Char2 Char Car,Footnote Text Char1 Char Char1 Car,Footnote Text Char Char1 Char Char1 Car,Footnote Text Char Char2 Char Car,Footnote Text Char1 Char1 Char Char Char Char Car"/>
    <w:link w:val="Notedebasdepage"/>
    <w:rsid w:val="00EE7304"/>
    <w:rPr>
      <w:rFonts w:ascii="Myriad Pro" w:hAnsi="Myriad Pro"/>
      <w:color w:val="000000"/>
    </w:rPr>
  </w:style>
  <w:style w:type="character" w:customStyle="1" w:styleId="Normal-Grasorangepourunoudeuxmots">
    <w:name w:val="Normal - Gras orange pour un ou deux mots"/>
    <w:basedOn w:val="Policepardfaut"/>
    <w:rsid w:val="001B5DAF"/>
    <w:rPr>
      <w:rFonts w:ascii="Myriad Pro" w:hAnsi="Myriad Pro" w:cs="Times New Roman"/>
      <w:b/>
      <w:color w:val="FF9900"/>
      <w:sz w:val="18"/>
    </w:rPr>
  </w:style>
  <w:style w:type="table" w:styleId="Grilledutableau">
    <w:name w:val="Table Grid"/>
    <w:basedOn w:val="TableauNormal"/>
    <w:uiPriority w:val="59"/>
    <w:rsid w:val="00225B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Grasnoirpourunoudeuxmots">
    <w:name w:val="Normal - Gras noir pour un ou deux mots"/>
    <w:rsid w:val="00CB555B"/>
    <w:rPr>
      <w:rFonts w:ascii="Myriad Pro" w:hAnsi="Myriad Pro"/>
      <w:b/>
      <w:color w:val="auto"/>
      <w:sz w:val="18"/>
    </w:rPr>
  </w:style>
  <w:style w:type="paragraph" w:customStyle="1" w:styleId="titrecouv">
    <w:name w:val="titre_couv"/>
    <w:basedOn w:val="Normal"/>
    <w:link w:val="titrecouvCar"/>
    <w:qFormat/>
    <w:rsid w:val="00970F64"/>
    <w:pPr>
      <w:shd w:val="clear" w:color="auto" w:fill="00627C"/>
      <w:suppressAutoHyphens/>
      <w:spacing w:after="0" w:line="240" w:lineRule="auto"/>
      <w:jc w:val="left"/>
    </w:pPr>
    <w:rPr>
      <w:rFonts w:eastAsia="Lucida Sans Unicode" w:cs="Arial"/>
      <w:b/>
      <w:caps/>
      <w:color w:val="FFFFFF" w:themeColor="background1"/>
      <w:sz w:val="32"/>
      <w:szCs w:val="20"/>
    </w:rPr>
  </w:style>
  <w:style w:type="character" w:customStyle="1" w:styleId="titrecouvCar">
    <w:name w:val="titre_couv Car"/>
    <w:basedOn w:val="Policepardfaut"/>
    <w:link w:val="titrecouv"/>
    <w:rsid w:val="00970F64"/>
    <w:rPr>
      <w:rFonts w:ascii="Myriad Pro" w:eastAsia="Lucida Sans Unicode" w:hAnsi="Myriad Pro" w:cs="Arial"/>
      <w:b/>
      <w:caps/>
      <w:color w:val="FFFFFF" w:themeColor="background1"/>
      <w:sz w:val="32"/>
      <w:shd w:val="clear" w:color="auto" w:fill="00627C"/>
    </w:rPr>
  </w:style>
  <w:style w:type="character" w:customStyle="1" w:styleId="Titre7Car">
    <w:name w:val="Titre 7 Car"/>
    <w:aliases w:val="Titre 7;H7;Niveau 7;Niveau7;h7;Heading 7 Car,Niveau 7 Car,Niveau7 Car,h7 Car,Heading 7 Car,H7 Car"/>
    <w:basedOn w:val="Policepardfaut"/>
    <w:link w:val="Titre7"/>
    <w:rsid w:val="009C2576"/>
    <w:rPr>
      <w:rFonts w:asciiTheme="majorHAnsi" w:eastAsiaTheme="majorEastAsia" w:hAnsiTheme="majorHAnsi" w:cstheme="majorBidi"/>
      <w:i/>
      <w:iCs/>
      <w:color w:val="404040" w:themeColor="text1" w:themeTint="BF"/>
      <w:sz w:val="22"/>
      <w:szCs w:val="22"/>
      <w:lang w:val="en-US" w:eastAsia="en-US" w:bidi="en-US"/>
    </w:rPr>
  </w:style>
  <w:style w:type="character" w:customStyle="1" w:styleId="Titre8Car">
    <w:name w:val="Titre 8 Car"/>
    <w:aliases w:val="Titre 8;h8;Heading 8 Car,h8 Car,Heading 8 Car"/>
    <w:basedOn w:val="Policepardfaut"/>
    <w:link w:val="Titre8"/>
    <w:rsid w:val="009C2576"/>
    <w:rPr>
      <w:rFonts w:asciiTheme="majorHAnsi" w:eastAsiaTheme="majorEastAsia" w:hAnsiTheme="majorHAnsi" w:cstheme="majorBidi"/>
      <w:color w:val="4F81BD" w:themeColor="accent1"/>
      <w:lang w:val="en-US" w:eastAsia="en-US" w:bidi="en-US"/>
    </w:rPr>
  </w:style>
  <w:style w:type="character" w:customStyle="1" w:styleId="Titre9Car">
    <w:name w:val="Titre 9 Car"/>
    <w:basedOn w:val="Policepardfaut"/>
    <w:link w:val="Titre9"/>
    <w:rsid w:val="009C2576"/>
    <w:rPr>
      <w:rFonts w:asciiTheme="majorHAnsi" w:eastAsiaTheme="majorEastAsia" w:hAnsiTheme="majorHAnsi" w:cstheme="majorBidi"/>
      <w:i/>
      <w:iCs/>
      <w:color w:val="404040" w:themeColor="text1" w:themeTint="BF"/>
      <w:lang w:val="en-US" w:eastAsia="en-US" w:bidi="en-US"/>
    </w:rPr>
  </w:style>
  <w:style w:type="numbering" w:customStyle="1" w:styleId="Aucuneliste1">
    <w:name w:val="Aucune liste1"/>
    <w:next w:val="Aucuneliste"/>
    <w:uiPriority w:val="99"/>
    <w:semiHidden/>
    <w:unhideWhenUsed/>
    <w:rsid w:val="009C2576"/>
  </w:style>
  <w:style w:type="paragraph" w:customStyle="1" w:styleId="Sous-titrepropale">
    <w:name w:val="Sous-titre propale"/>
    <w:basedOn w:val="Normal"/>
    <w:link w:val="Sous-titrepropaleCar"/>
    <w:uiPriority w:val="99"/>
    <w:semiHidden/>
    <w:rsid w:val="009C2576"/>
    <w:pPr>
      <w:suppressAutoHyphens/>
      <w:spacing w:line="240" w:lineRule="auto"/>
      <w:ind w:left="709"/>
    </w:pPr>
    <w:rPr>
      <w:rFonts w:ascii="Calibri" w:eastAsia="Lucida Sans Unicode" w:hAnsi="Calibri" w:cs="Arial"/>
      <w:b/>
      <w:smallCaps/>
      <w:color w:val="244061" w:themeColor="accent1" w:themeShade="80"/>
      <w:sz w:val="24"/>
      <w:szCs w:val="20"/>
      <w:lang w:bidi="en-US"/>
    </w:rPr>
  </w:style>
  <w:style w:type="character" w:customStyle="1" w:styleId="Sous-titrepropaleCar">
    <w:name w:val="Sous-titre propale Car"/>
    <w:basedOn w:val="Policepardfaut"/>
    <w:link w:val="Sous-titrepropale"/>
    <w:uiPriority w:val="99"/>
    <w:semiHidden/>
    <w:rsid w:val="009C2576"/>
    <w:rPr>
      <w:rFonts w:ascii="Calibri" w:eastAsia="Lucida Sans Unicode" w:hAnsi="Calibri" w:cs="Arial"/>
      <w:b/>
      <w:smallCaps/>
      <w:color w:val="244061" w:themeColor="accent1" w:themeShade="80"/>
      <w:sz w:val="24"/>
      <w:lang w:bidi="en-US"/>
    </w:rPr>
  </w:style>
  <w:style w:type="character" w:customStyle="1" w:styleId="Titre3Car">
    <w:name w:val="Titre 3 Car"/>
    <w:aliases w:val="altm Car,T3 Car,§1.1.1. Car,§1.1.1 Car,Titre 3 LOT Car,E3 Car,Section Car,Section1 Car1,InterTitre Car,retrait2 Car,Titre 3 section Car,Sous titre de pièce Car,Titre 3 re Car,Sect Car,Section 1 Car,(CTRL 3) Car,Titre pad 3 Car,Titre2 Car"/>
    <w:basedOn w:val="Policepardfaut"/>
    <w:link w:val="Titre3"/>
    <w:uiPriority w:val="99"/>
    <w:rsid w:val="004C3F25"/>
    <w:rPr>
      <w:rFonts w:ascii="Arial" w:hAnsi="Arial" w:cs="Arial"/>
      <w:b/>
      <w:bCs/>
      <w:i/>
      <w:caps/>
      <w:color w:val="99CC00"/>
      <w:kern w:val="32"/>
      <w:sz w:val="22"/>
      <w:szCs w:val="16"/>
      <w:u w:val="single"/>
    </w:rPr>
  </w:style>
  <w:style w:type="character" w:customStyle="1" w:styleId="Titre1Car">
    <w:name w:val="Titre 1 Car"/>
    <w:aliases w:val="TITRE 11 Car,Titre 1 cctp Car,E1 Car,N° Chapitre Car,Titre 1RL Car,CHAPITRE Car,ARTICLE Car,Client Car,Question Car,Client1 Car,Question1 Car,Client2 Car,Question2 Car,Client3 Car,Question3 Car,Client4 Car,Question4 Car,Client5 Car,titre Car"/>
    <w:basedOn w:val="Policepardfaut"/>
    <w:link w:val="Titre1"/>
    <w:uiPriority w:val="99"/>
    <w:rsid w:val="006240C7"/>
    <w:rPr>
      <w:rFonts w:ascii="Myriad Pro" w:hAnsi="Myriad Pro" w:cs="Arial"/>
      <w:b/>
      <w:caps/>
      <w:color w:val="04617B"/>
      <w:kern w:val="32"/>
      <w:sz w:val="36"/>
      <w:szCs w:val="32"/>
    </w:rPr>
  </w:style>
  <w:style w:type="character" w:customStyle="1" w:styleId="Titre2Car">
    <w:name w:val="Titre 2 Car"/>
    <w:aliases w:val="Titre 2 XM Car,T2 Car,altb Car,A Car,§1.1. Car,§1.1 Car,Script MT BOLD Car,E2 Car,sous-chapitre Car,new Car,titre 2 Car,Sous-Titre Car,sous-chapitre1 Car,Titre 2 sous chapitre Car,titre de pièce Car,Titre 2 re Car,Titre 22 Car,Sous-chn Car"/>
    <w:basedOn w:val="Policepardfaut"/>
    <w:link w:val="Titre2"/>
    <w:uiPriority w:val="99"/>
    <w:rsid w:val="00125752"/>
    <w:rPr>
      <w:rFonts w:ascii="Myriad Pro" w:hAnsi="Myriad Pro" w:cs="Arial"/>
      <w:b/>
      <w:bCs/>
      <w:caps/>
      <w:color w:val="4A899E"/>
      <w:kern w:val="32"/>
      <w:sz w:val="28"/>
      <w:szCs w:val="28"/>
    </w:rPr>
  </w:style>
  <w:style w:type="table" w:customStyle="1" w:styleId="Grilledutableau1">
    <w:name w:val="Grille du tableau1"/>
    <w:basedOn w:val="TableauNormal"/>
    <w:next w:val="Grilledutableau"/>
    <w:rsid w:val="009C2576"/>
    <w:rPr>
      <w:rFonts w:asciiTheme="minorHAnsi" w:eastAsiaTheme="minorHAnsi" w:hAnsiTheme="minorHAnsi" w:cstheme="min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edebullesCar">
    <w:name w:val="Texte de bulles Car"/>
    <w:basedOn w:val="Policepardfaut"/>
    <w:link w:val="Textedebulles"/>
    <w:semiHidden/>
    <w:rsid w:val="009C2576"/>
    <w:rPr>
      <w:rFonts w:ascii="Tahoma" w:hAnsi="Tahoma" w:cs="Tahoma"/>
      <w:color w:val="000000"/>
      <w:sz w:val="16"/>
      <w:szCs w:val="16"/>
    </w:rPr>
  </w:style>
  <w:style w:type="table" w:customStyle="1" w:styleId="TableauCalia">
    <w:name w:val="Tableau Calia"/>
    <w:basedOn w:val="TableauNormal"/>
    <w:uiPriority w:val="99"/>
    <w:qFormat/>
    <w:rsid w:val="009C2576"/>
    <w:rPr>
      <w:rFonts w:asciiTheme="minorHAnsi" w:eastAsiaTheme="minorHAnsi" w:hAnsiTheme="minorHAnsi" w:cstheme="minorBidi"/>
      <w:sz w:val="22"/>
      <w:szCs w:val="22"/>
      <w:lang w:val="en-US" w:eastAsia="en-US" w:bidi="en-US"/>
    </w:rPr>
    <w:tblPr>
      <w:tblStyleRowBandSize w:val="1"/>
      <w:tblStyleColBandSize w:val="1"/>
    </w:tblPr>
    <w:tblStylePr w:type="firstRow">
      <w:pPr>
        <w:wordWrap/>
        <w:jc w:val="center"/>
      </w:pPr>
      <w:rPr>
        <w:rFonts w:asciiTheme="minorHAnsi" w:hAnsiTheme="minorHAnsi"/>
        <w:b/>
        <w:color w:val="FFFFFF" w:themeColor="background1"/>
        <w:sz w:val="22"/>
      </w:rPr>
      <w:tblPr/>
      <w:tcPr>
        <w:shd w:val="clear" w:color="auto" w:fill="365F91" w:themeFill="accent1" w:themeFillShade="BF"/>
      </w:tcPr>
    </w:tblStylePr>
    <w:tblStylePr w:type="lastRow">
      <w:rPr>
        <w:rFonts w:asciiTheme="minorHAnsi" w:hAnsiTheme="minorHAnsi"/>
        <w:sz w:val="22"/>
      </w:rPr>
    </w:tblStylePr>
    <w:tblStylePr w:type="firstCol">
      <w:pPr>
        <w:jc w:val="left"/>
      </w:pPr>
      <w:rPr>
        <w:rFonts w:asciiTheme="minorHAnsi" w:hAnsiTheme="minorHAnsi"/>
        <w:b/>
        <w:color w:val="365F91" w:themeColor="accent1" w:themeShade="BF"/>
        <w:sz w:val="22"/>
      </w:rPr>
      <w:tblPr/>
      <w:tcPr>
        <w:vAlign w:val="center"/>
      </w:tcPr>
    </w:tblStylePr>
    <w:tblStylePr w:type="lastCol">
      <w:rPr>
        <w:rFonts w:asciiTheme="minorHAnsi" w:hAnsiTheme="minorHAnsi"/>
      </w:rPr>
    </w:tblStylePr>
    <w:tblStylePr w:type="band1Vert">
      <w:rPr>
        <w:rFonts w:asciiTheme="minorHAnsi" w:hAnsiTheme="minorHAnsi"/>
        <w:sz w:val="22"/>
      </w:rPr>
    </w:tblStylePr>
    <w:tblStylePr w:type="band2Vert">
      <w:rPr>
        <w:rFonts w:asciiTheme="minorHAnsi" w:hAnsiTheme="minorHAnsi"/>
        <w:sz w:val="22"/>
      </w:rPr>
    </w:tblStylePr>
    <w:tblStylePr w:type="band1Horz">
      <w:pPr>
        <w:jc w:val="left"/>
      </w:pPr>
      <w:rPr>
        <w:rFonts w:asciiTheme="minorHAnsi" w:hAnsiTheme="minorHAnsi"/>
        <w:color w:val="365F91" w:themeColor="accent1" w:themeShade="BF"/>
        <w:sz w:val="22"/>
      </w:rPr>
      <w:tblPr/>
      <w:tcPr>
        <w:shd w:val="clear" w:color="auto" w:fill="DBE5F1" w:themeFill="accent1" w:themeFillTint="33"/>
        <w:vAlign w:val="center"/>
      </w:tcPr>
    </w:tblStylePr>
    <w:tblStylePr w:type="band2Horz">
      <w:pPr>
        <w:jc w:val="left"/>
      </w:pPr>
      <w:rPr>
        <w:rFonts w:asciiTheme="minorHAnsi" w:hAnsiTheme="minorHAnsi"/>
        <w:color w:val="365F91" w:themeColor="accent1" w:themeShade="BF"/>
        <w:sz w:val="22"/>
      </w:rPr>
      <w:tblPr/>
      <w:tcPr>
        <w:vAlign w:val="center"/>
      </w:tcPr>
    </w:tblStylePr>
  </w:style>
  <w:style w:type="table" w:customStyle="1" w:styleId="CVCalia">
    <w:name w:val="CVCalia"/>
    <w:basedOn w:val="TableauNormal"/>
    <w:uiPriority w:val="99"/>
    <w:qFormat/>
    <w:rsid w:val="009C2576"/>
    <w:rPr>
      <w:rFonts w:asciiTheme="minorHAnsi" w:eastAsiaTheme="minorHAnsi" w:hAnsiTheme="minorHAnsi" w:cstheme="minorBidi"/>
      <w:sz w:val="22"/>
      <w:szCs w:val="22"/>
      <w:lang w:val="en-US" w:eastAsia="en-US" w:bidi="en-US"/>
    </w:rPr>
    <w:tblPr>
      <w:tblStyleRowBandSize w:val="1"/>
      <w:jc w:val="center"/>
      <w:tblBorders>
        <w:top w:val="single" w:sz="6" w:space="0" w:color="7F7F7F" w:themeColor="text1" w:themeTint="80"/>
        <w:bottom w:val="single" w:sz="6" w:space="0" w:color="7F7F7F" w:themeColor="text1" w:themeTint="80"/>
        <w:insideH w:val="single" w:sz="6" w:space="0" w:color="7F7F7F" w:themeColor="text1" w:themeTint="80"/>
      </w:tblBorders>
    </w:tblPr>
    <w:trPr>
      <w:jc w:val="center"/>
    </w:trPr>
    <w:tcPr>
      <w:vAlign w:val="center"/>
    </w:tcPr>
    <w:tblStylePr w:type="firstRow">
      <w:pPr>
        <w:jc w:val="left"/>
      </w:pPr>
      <w:rPr>
        <w:rFonts w:asciiTheme="minorHAnsi" w:hAnsiTheme="minorHAnsi"/>
        <w:b/>
        <w:color w:val="auto"/>
        <w:sz w:val="24"/>
      </w:rPr>
      <w:tblPr/>
      <w:tcPr>
        <w:shd w:val="clear" w:color="auto" w:fill="8DB3E2" w:themeFill="text2" w:themeFillTint="66"/>
      </w:tcPr>
    </w:tblStylePr>
    <w:tblStylePr w:type="lastRow">
      <w:pPr>
        <w:jc w:val="left"/>
      </w:pPr>
    </w:tblStylePr>
    <w:tblStylePr w:type="firstCol">
      <w:pPr>
        <w:jc w:val="left"/>
      </w:pPr>
      <w:rPr>
        <w:b/>
        <w:color w:val="244061" w:themeColor="accent1" w:themeShade="80"/>
      </w:rPr>
      <w:tblPr/>
      <w:tcPr>
        <w:vAlign w:val="center"/>
      </w:tcPr>
    </w:tblStylePr>
    <w:tblStylePr w:type="band1Horz">
      <w:rPr>
        <w:rFonts w:asciiTheme="minorHAnsi" w:hAnsiTheme="minorHAnsi"/>
        <w:b w:val="0"/>
        <w:sz w:val="22"/>
      </w:rPr>
      <w:tblPr/>
      <w:tcPr>
        <w:tcBorders>
          <w:top w:val="nil"/>
          <w:bottom w:val="single" w:sz="48" w:space="0" w:color="8DB3E2" w:themeColor="text2" w:themeTint="66"/>
        </w:tcBorders>
        <w:shd w:val="clear" w:color="auto" w:fill="FFFFFF" w:themeFill="background1"/>
      </w:tcPr>
    </w:tblStylePr>
    <w:tblStylePr w:type="band2Horz">
      <w:tblPr/>
      <w:tcPr>
        <w:tcBorders>
          <w:top w:val="single" w:sz="48" w:space="0" w:color="8DB3E2" w:themeColor="text2" w:themeTint="66"/>
          <w:bottom w:val="single" w:sz="48" w:space="0" w:color="8DB3E2" w:themeColor="text2" w:themeTint="66"/>
        </w:tcBorders>
      </w:tcPr>
    </w:tblStylePr>
  </w:style>
  <w:style w:type="paragraph" w:styleId="En-ttedetabledesmatires">
    <w:name w:val="TOC Heading"/>
    <w:basedOn w:val="Titre1"/>
    <w:next w:val="Normal"/>
    <w:uiPriority w:val="39"/>
    <w:semiHidden/>
    <w:unhideWhenUsed/>
    <w:qFormat/>
    <w:rsid w:val="009C2576"/>
    <w:pPr>
      <w:keepNext w:val="0"/>
      <w:numPr>
        <w:numId w:val="0"/>
      </w:numPr>
      <w:pBdr>
        <w:bottom w:val="none" w:sz="0" w:space="0" w:color="auto"/>
      </w:pBdr>
      <w:spacing w:before="0" w:after="0"/>
      <w:jc w:val="both"/>
      <w:outlineLvl w:val="9"/>
    </w:pPr>
    <w:rPr>
      <w:rFonts w:asciiTheme="minorHAnsi" w:eastAsiaTheme="minorEastAsia" w:hAnsiTheme="minorHAnsi" w:cstheme="minorBidi"/>
      <w:caps w:val="0"/>
      <w:color w:val="E46C0A"/>
      <w:kern w:val="0"/>
      <w:szCs w:val="22"/>
      <w:lang w:val="en-US" w:eastAsia="en-US" w:bidi="en-US"/>
    </w:rPr>
  </w:style>
  <w:style w:type="paragraph" w:customStyle="1" w:styleId="CaliaTexte">
    <w:name w:val="Calia Texte"/>
    <w:basedOn w:val="Normal"/>
    <w:link w:val="CaliaTexteCar"/>
    <w:uiPriority w:val="1"/>
    <w:semiHidden/>
    <w:unhideWhenUsed/>
    <w:rsid w:val="009C2576"/>
    <w:pPr>
      <w:suppressAutoHyphens/>
      <w:spacing w:line="240" w:lineRule="auto"/>
      <w:ind w:left="1134"/>
    </w:pPr>
    <w:rPr>
      <w:rFonts w:ascii="Microsoft Sans Serif" w:eastAsia="Lucida Sans Unicode" w:hAnsi="Microsoft Sans Serif"/>
      <w:color w:val="auto"/>
      <w:szCs w:val="22"/>
      <w:lang w:eastAsia="en-US" w:bidi="en-US"/>
    </w:rPr>
  </w:style>
  <w:style w:type="character" w:customStyle="1" w:styleId="CaliaTexteCar">
    <w:name w:val="Calia Texte Car"/>
    <w:link w:val="CaliaTexte"/>
    <w:uiPriority w:val="1"/>
    <w:semiHidden/>
    <w:rsid w:val="009C2576"/>
    <w:rPr>
      <w:rFonts w:ascii="Microsoft Sans Serif" w:eastAsia="Lucida Sans Unicode" w:hAnsi="Microsoft Sans Serif"/>
      <w:sz w:val="22"/>
      <w:szCs w:val="22"/>
      <w:lang w:eastAsia="en-US" w:bidi="en-US"/>
    </w:rPr>
  </w:style>
  <w:style w:type="character" w:customStyle="1" w:styleId="Titre5Car">
    <w:name w:val="Titre 5 Car"/>
    <w:aliases w:val="rappel sommaire Car,d_lib. Car,mh2 Car,Module heading 2 Car,h5 Car,Modalit_ Car,H5 Car,Niveau 5 Car,Niveau5 Car,Contrat 5 Car,sous titre 1 Car,délib. Car,Modalité Car,Heading 5 Car,PetitArticle Car,Titre 4 : Titre Phase Car"/>
    <w:basedOn w:val="Policepardfaut"/>
    <w:link w:val="Titre5"/>
    <w:rsid w:val="009C2576"/>
    <w:rPr>
      <w:rFonts w:ascii="Myriad Pro" w:hAnsi="Myriad Pro"/>
      <w:b/>
      <w:caps/>
      <w:color w:val="000000"/>
      <w:szCs w:val="26"/>
    </w:rPr>
  </w:style>
  <w:style w:type="character" w:customStyle="1" w:styleId="Titre6Car">
    <w:name w:val="Titre 6 Car"/>
    <w:aliases w:val="Mini titre Car,Citations Car,cnp Car,Caption number (page-wide) Car,Modalit_s en colonnes Car,H6 Car,Niveau 6 Car,Niveau6 Car,h6 Car,Modalités en colonnes Car,Heading 6 Car,Ne pas utiliser 2 Car"/>
    <w:basedOn w:val="Policepardfaut"/>
    <w:link w:val="Titre6"/>
    <w:rsid w:val="009C2576"/>
    <w:rPr>
      <w:rFonts w:ascii="Myriad Pro" w:hAnsi="Myriad Pro"/>
      <w:b/>
      <w:color w:val="99CC00"/>
      <w:sz w:val="22"/>
      <w:szCs w:val="22"/>
    </w:rPr>
  </w:style>
  <w:style w:type="paragraph" w:styleId="Retraitcorpsdetexte">
    <w:name w:val="Body Text Indent"/>
    <w:basedOn w:val="Normal"/>
    <w:link w:val="RetraitcorpsdetexteCar"/>
    <w:rsid w:val="009C2576"/>
    <w:pPr>
      <w:widowControl/>
      <w:spacing w:line="276" w:lineRule="auto"/>
      <w:ind w:left="283"/>
    </w:pPr>
    <w:rPr>
      <w:rFonts w:asciiTheme="minorHAnsi" w:eastAsiaTheme="minorHAnsi" w:hAnsiTheme="minorHAnsi" w:cstheme="minorBidi"/>
      <w:color w:val="auto"/>
      <w:szCs w:val="22"/>
      <w:lang w:eastAsia="en-US"/>
    </w:rPr>
  </w:style>
  <w:style w:type="character" w:customStyle="1" w:styleId="RetraitcorpsdetexteCar">
    <w:name w:val="Retrait corps de texte Car"/>
    <w:basedOn w:val="Policepardfaut"/>
    <w:link w:val="Retraitcorpsdetexte"/>
    <w:rsid w:val="009C2576"/>
    <w:rPr>
      <w:rFonts w:asciiTheme="minorHAnsi" w:eastAsiaTheme="minorHAnsi" w:hAnsiTheme="minorHAnsi" w:cstheme="minorBidi"/>
      <w:sz w:val="22"/>
      <w:szCs w:val="22"/>
      <w:lang w:eastAsia="en-US"/>
    </w:rPr>
  </w:style>
  <w:style w:type="paragraph" w:customStyle="1" w:styleId="Tiretrfrences">
    <w:name w:val="Tiret références"/>
    <w:basedOn w:val="Normal"/>
    <w:link w:val="TiretrfrencesCar"/>
    <w:uiPriority w:val="99"/>
    <w:semiHidden/>
    <w:rsid w:val="009C2576"/>
    <w:pPr>
      <w:numPr>
        <w:ilvl w:val="1"/>
        <w:numId w:val="4"/>
      </w:numPr>
      <w:suppressAutoHyphens/>
      <w:spacing w:line="240" w:lineRule="auto"/>
    </w:pPr>
    <w:rPr>
      <w:rFonts w:ascii="Calibri" w:hAnsi="Calibri"/>
      <w:b/>
      <w:bCs/>
      <w:color w:val="auto"/>
      <w:kern w:val="28"/>
      <w:szCs w:val="32"/>
      <w:lang w:eastAsia="en-US" w:bidi="en-US"/>
    </w:rPr>
  </w:style>
  <w:style w:type="character" w:customStyle="1" w:styleId="TiretrfrencesCar">
    <w:name w:val="Tiret références Car"/>
    <w:basedOn w:val="Policepardfaut"/>
    <w:link w:val="Tiretrfrences"/>
    <w:uiPriority w:val="99"/>
    <w:semiHidden/>
    <w:rsid w:val="009C2576"/>
    <w:rPr>
      <w:rFonts w:ascii="Calibri" w:hAnsi="Calibri"/>
      <w:b/>
      <w:bCs/>
      <w:kern w:val="28"/>
      <w:szCs w:val="32"/>
      <w:lang w:eastAsia="en-US" w:bidi="en-US"/>
    </w:rPr>
  </w:style>
  <w:style w:type="character" w:customStyle="1" w:styleId="Titre4Car">
    <w:name w:val="Titre 4 Car"/>
    <w:aliases w:val="mini titre Car,M-Titre 4 Car,Heading 4n Car,h4 Car,T4 Car,H4 Car,a. Car,subtitle 4 Car,GS_4 Car,DesignT4 Car,ASSET_heading4 Car,4 Car,Titre 4 ntc Car,Titre Niveau 4 Car,heading 4 Car,E4 Car,appendix heading 4 Car,3rd Level Head Car,t4 Car"/>
    <w:basedOn w:val="Policepardfaut"/>
    <w:link w:val="Titre4"/>
    <w:rsid w:val="00201B9C"/>
    <w:rPr>
      <w:rFonts w:ascii="Arial" w:hAnsi="Arial" w:cs="Arial"/>
      <w:b/>
      <w:bCs/>
      <w:i/>
      <w:smallCaps/>
      <w:color w:val="95B3D7" w:themeColor="accent1" w:themeTint="99"/>
      <w:kern w:val="32"/>
      <w:sz w:val="22"/>
      <w:szCs w:val="28"/>
    </w:rPr>
  </w:style>
  <w:style w:type="table" w:customStyle="1" w:styleId="CVPart2">
    <w:name w:val="CVPart2"/>
    <w:basedOn w:val="TableauNormal"/>
    <w:uiPriority w:val="99"/>
    <w:qFormat/>
    <w:rsid w:val="009C2576"/>
    <w:rPr>
      <w:rFonts w:asciiTheme="minorHAnsi" w:eastAsiaTheme="minorHAnsi" w:hAnsiTheme="minorHAnsi" w:cstheme="minorBidi"/>
      <w:sz w:val="22"/>
      <w:szCs w:val="22"/>
      <w:lang w:val="en-US" w:eastAsia="en-US" w:bidi="en-US"/>
    </w:rPr>
    <w:tblPr>
      <w:tblStyleRowBandSize w:val="1"/>
      <w:tblBorders>
        <w:top w:val="single" w:sz="6" w:space="0" w:color="7F7F7F" w:themeColor="text1" w:themeTint="80"/>
        <w:bottom w:val="single" w:sz="6" w:space="0" w:color="7F7F7F" w:themeColor="text1" w:themeTint="80"/>
        <w:insideH w:val="single" w:sz="6" w:space="0" w:color="7F7F7F" w:themeColor="text1" w:themeTint="80"/>
      </w:tblBorders>
    </w:tblPr>
    <w:tcPr>
      <w:vAlign w:val="center"/>
    </w:tcPr>
    <w:tblStylePr w:type="firstRow">
      <w:rPr>
        <w:rFonts w:asciiTheme="minorHAnsi" w:hAnsiTheme="minorHAnsi"/>
        <w:b/>
        <w:color w:val="auto"/>
        <w:sz w:val="24"/>
      </w:rPr>
      <w:tblPr/>
      <w:tcPr>
        <w:shd w:val="clear" w:color="auto" w:fill="C2D69B" w:themeFill="accent3" w:themeFillTint="99"/>
      </w:tcPr>
    </w:tblStylePr>
    <w:tblStylePr w:type="lastRow">
      <w:rPr>
        <w:rFonts w:asciiTheme="minorHAnsi" w:hAnsiTheme="minorHAnsi"/>
        <w:sz w:val="22"/>
      </w:rPr>
    </w:tblStylePr>
    <w:tblStylePr w:type="firstCol">
      <w:pPr>
        <w:jc w:val="left"/>
      </w:pPr>
      <w:rPr>
        <w:rFonts w:asciiTheme="minorHAnsi" w:hAnsiTheme="minorHAnsi"/>
        <w:b/>
        <w:color w:val="4F6228" w:themeColor="accent3" w:themeShade="80"/>
        <w:sz w:val="22"/>
      </w:rPr>
      <w:tblPr/>
      <w:tcPr>
        <w:vAlign w:val="center"/>
      </w:tcPr>
    </w:tblStylePr>
    <w:tblStylePr w:type="lastCol">
      <w:rPr>
        <w:rFonts w:asciiTheme="minorHAnsi" w:hAnsiTheme="minorHAnsi"/>
        <w:sz w:val="22"/>
      </w:rPr>
    </w:tblStylePr>
    <w:tblStylePr w:type="band1Horz">
      <w:tblPr/>
      <w:tcPr>
        <w:tcBorders>
          <w:bottom w:val="single" w:sz="48" w:space="0" w:color="D6E3BC" w:themeColor="accent3" w:themeTint="66"/>
        </w:tcBorders>
      </w:tcPr>
    </w:tblStylePr>
    <w:tblStylePr w:type="band2Horz">
      <w:tblPr/>
      <w:tcPr>
        <w:tcBorders>
          <w:top w:val="single" w:sz="48" w:space="0" w:color="D6E3BC" w:themeColor="accent3" w:themeTint="66"/>
          <w:bottom w:val="single" w:sz="48" w:space="0" w:color="D6E3BC" w:themeColor="accent3" w:themeTint="66"/>
        </w:tcBorders>
      </w:tcPr>
    </w:tblStylePr>
  </w:style>
  <w:style w:type="table" w:customStyle="1" w:styleId="CVPart1">
    <w:name w:val="CVPart1"/>
    <w:basedOn w:val="TableauNormal"/>
    <w:uiPriority w:val="99"/>
    <w:qFormat/>
    <w:rsid w:val="009C2576"/>
    <w:rPr>
      <w:rFonts w:asciiTheme="minorHAnsi" w:eastAsiaTheme="minorHAnsi" w:hAnsiTheme="minorHAnsi" w:cstheme="minorBidi"/>
      <w:sz w:val="22"/>
      <w:szCs w:val="22"/>
      <w:lang w:val="en-US" w:eastAsia="en-US" w:bidi="en-US"/>
    </w:rPr>
    <w:tblPr>
      <w:tblStyleRowBandSize w:val="1"/>
      <w:tblBorders>
        <w:top w:val="single" w:sz="6" w:space="0" w:color="7F7F7F" w:themeColor="text1" w:themeTint="80"/>
        <w:bottom w:val="single" w:sz="6" w:space="0" w:color="7F7F7F" w:themeColor="text1" w:themeTint="80"/>
        <w:insideH w:val="single" w:sz="6" w:space="0" w:color="7F7F7F" w:themeColor="text1" w:themeTint="80"/>
      </w:tblBorders>
    </w:tblPr>
    <w:tcPr>
      <w:vAlign w:val="center"/>
    </w:tcPr>
    <w:tblStylePr w:type="firstRow">
      <w:rPr>
        <w:rFonts w:asciiTheme="minorHAnsi" w:hAnsiTheme="minorHAnsi"/>
        <w:b/>
        <w:color w:val="auto"/>
        <w:sz w:val="24"/>
      </w:rPr>
      <w:tblPr/>
      <w:tcPr>
        <w:shd w:val="clear" w:color="auto" w:fill="E5B8B7" w:themeFill="accent2" w:themeFillTint="66"/>
      </w:tcPr>
    </w:tblStylePr>
    <w:tblStylePr w:type="firstCol">
      <w:rPr>
        <w:rFonts w:asciiTheme="minorHAnsi" w:hAnsiTheme="minorHAnsi"/>
        <w:b/>
        <w:color w:val="632423" w:themeColor="accent2" w:themeShade="80"/>
        <w:sz w:val="22"/>
      </w:rPr>
    </w:tblStylePr>
    <w:tblStylePr w:type="band1Horz">
      <w:tblPr/>
      <w:tcPr>
        <w:tcBorders>
          <w:bottom w:val="single" w:sz="48" w:space="0" w:color="E5B8B7" w:themeColor="accent2" w:themeTint="66"/>
        </w:tcBorders>
      </w:tcPr>
    </w:tblStylePr>
    <w:tblStylePr w:type="band2Horz">
      <w:tblPr/>
      <w:tcPr>
        <w:tcBorders>
          <w:top w:val="single" w:sz="48" w:space="0" w:color="E5B8B7" w:themeColor="accent2" w:themeTint="66"/>
          <w:bottom w:val="single" w:sz="48" w:space="0" w:color="E5B8B7" w:themeColor="accent2" w:themeTint="66"/>
        </w:tcBorders>
      </w:tcPr>
    </w:tblStylePr>
  </w:style>
  <w:style w:type="table" w:customStyle="1" w:styleId="CVPart3">
    <w:name w:val="CVPart3"/>
    <w:basedOn w:val="TableauNormal"/>
    <w:uiPriority w:val="99"/>
    <w:qFormat/>
    <w:rsid w:val="009C2576"/>
    <w:rPr>
      <w:rFonts w:asciiTheme="minorHAnsi" w:eastAsiaTheme="minorHAnsi" w:hAnsiTheme="minorHAnsi" w:cstheme="minorBidi"/>
      <w:sz w:val="22"/>
      <w:szCs w:val="22"/>
      <w:lang w:val="en-US" w:eastAsia="en-US" w:bidi="en-US"/>
    </w:rPr>
    <w:tblPr>
      <w:tblStyleRowBandSize w:val="1"/>
      <w:tblBorders>
        <w:top w:val="single" w:sz="6" w:space="0" w:color="7F7F7F" w:themeColor="text1" w:themeTint="80"/>
        <w:bottom w:val="single" w:sz="6" w:space="0" w:color="7F7F7F" w:themeColor="text1" w:themeTint="80"/>
        <w:insideH w:val="single" w:sz="6" w:space="0" w:color="7F7F7F" w:themeColor="text1" w:themeTint="80"/>
      </w:tblBorders>
    </w:tblPr>
    <w:tcPr>
      <w:vAlign w:val="center"/>
    </w:tcPr>
    <w:tblStylePr w:type="firstRow">
      <w:rPr>
        <w:rFonts w:asciiTheme="minorHAnsi" w:hAnsiTheme="minorHAnsi"/>
        <w:b/>
        <w:color w:val="auto"/>
        <w:sz w:val="24"/>
      </w:rPr>
      <w:tblPr/>
      <w:tcPr>
        <w:shd w:val="clear" w:color="auto" w:fill="B2A1C7" w:themeFill="accent4" w:themeFillTint="99"/>
      </w:tcPr>
    </w:tblStylePr>
    <w:tblStylePr w:type="firstCol">
      <w:rPr>
        <w:b/>
        <w:color w:val="5F497A" w:themeColor="accent4" w:themeShade="BF"/>
      </w:rPr>
    </w:tblStylePr>
    <w:tblStylePr w:type="band1Horz">
      <w:tblPr/>
      <w:tcPr>
        <w:tcBorders>
          <w:bottom w:val="single" w:sz="48" w:space="0" w:color="CCC0D9" w:themeColor="accent4" w:themeTint="66"/>
        </w:tcBorders>
      </w:tcPr>
    </w:tblStylePr>
    <w:tblStylePr w:type="band2Horz">
      <w:tblPr/>
      <w:tcPr>
        <w:tcBorders>
          <w:top w:val="single" w:sz="48" w:space="0" w:color="CCC0D9" w:themeColor="accent4" w:themeTint="66"/>
          <w:bottom w:val="single" w:sz="48" w:space="0" w:color="CCC0D9" w:themeColor="accent4" w:themeTint="66"/>
        </w:tcBorders>
      </w:tcPr>
    </w:tblStylePr>
  </w:style>
  <w:style w:type="table" w:customStyle="1" w:styleId="CVPart4">
    <w:name w:val="CVPart4"/>
    <w:basedOn w:val="CVPart1"/>
    <w:uiPriority w:val="99"/>
    <w:qFormat/>
    <w:rsid w:val="009C2576"/>
    <w:tblPr/>
    <w:tblStylePr w:type="firstRow">
      <w:rPr>
        <w:rFonts w:asciiTheme="minorHAnsi" w:hAnsiTheme="minorHAnsi"/>
        <w:b/>
        <w:color w:val="auto"/>
        <w:sz w:val="24"/>
      </w:rPr>
      <w:tblPr/>
      <w:tcPr>
        <w:shd w:val="clear" w:color="auto" w:fill="FABF8F" w:themeFill="accent6" w:themeFillTint="99"/>
      </w:tcPr>
    </w:tblStylePr>
    <w:tblStylePr w:type="firstCol">
      <w:rPr>
        <w:rFonts w:asciiTheme="minorHAnsi" w:hAnsiTheme="minorHAnsi"/>
        <w:b/>
        <w:color w:val="984806" w:themeColor="accent6" w:themeShade="80"/>
        <w:sz w:val="22"/>
      </w:rPr>
    </w:tblStylePr>
    <w:tblStylePr w:type="band1Horz">
      <w:tblPr/>
      <w:tcPr>
        <w:tcBorders>
          <w:top w:val="nil"/>
          <w:bottom w:val="single" w:sz="48" w:space="0" w:color="FBD4B4" w:themeColor="accent6" w:themeTint="66"/>
        </w:tcBorders>
      </w:tcPr>
    </w:tblStylePr>
    <w:tblStylePr w:type="band2Horz">
      <w:tblPr/>
      <w:tcPr>
        <w:tcBorders>
          <w:top w:val="single" w:sz="48" w:space="0" w:color="FBD4B4" w:themeColor="accent6" w:themeTint="66"/>
          <w:bottom w:val="single" w:sz="48" w:space="0" w:color="FBD4B4" w:themeColor="accent6" w:themeTint="66"/>
        </w:tcBorders>
      </w:tcPr>
    </w:tblStylePr>
  </w:style>
  <w:style w:type="paragraph" w:customStyle="1" w:styleId="H8">
    <w:name w:val="H8"/>
    <w:basedOn w:val="Normal"/>
    <w:link w:val="H8Car"/>
    <w:uiPriority w:val="19"/>
    <w:unhideWhenUsed/>
    <w:rsid w:val="009C2576"/>
    <w:pPr>
      <w:widowControl/>
      <w:spacing w:before="40" w:after="40" w:line="240" w:lineRule="auto"/>
    </w:pPr>
    <w:rPr>
      <w:rFonts w:asciiTheme="minorHAnsi" w:eastAsiaTheme="minorEastAsia" w:hAnsiTheme="minorHAnsi" w:cstheme="minorBidi"/>
      <w:b/>
      <w:color w:val="auto"/>
      <w:szCs w:val="22"/>
      <w:lang w:eastAsia="en-US" w:bidi="en-US"/>
    </w:rPr>
  </w:style>
  <w:style w:type="character" w:customStyle="1" w:styleId="H8Car">
    <w:name w:val="H8 Car"/>
    <w:basedOn w:val="Policepardfaut"/>
    <w:link w:val="H8"/>
    <w:uiPriority w:val="19"/>
    <w:rsid w:val="009C2576"/>
    <w:rPr>
      <w:rFonts w:asciiTheme="minorHAnsi" w:eastAsiaTheme="minorEastAsia" w:hAnsiTheme="minorHAnsi" w:cstheme="minorBidi"/>
      <w:b/>
      <w:sz w:val="22"/>
      <w:szCs w:val="22"/>
      <w:lang w:eastAsia="en-US" w:bidi="en-US"/>
    </w:rPr>
  </w:style>
  <w:style w:type="paragraph" w:customStyle="1" w:styleId="Sstitretabpartie">
    <w:name w:val="Sstitretabpartie"/>
    <w:basedOn w:val="Titre8"/>
    <w:link w:val="SstitretabpartieCar"/>
    <w:uiPriority w:val="99"/>
    <w:semiHidden/>
    <w:rsid w:val="009C2576"/>
  </w:style>
  <w:style w:type="character" w:customStyle="1" w:styleId="SstitretabpartieCar">
    <w:name w:val="Sstitretabpartie Car"/>
    <w:basedOn w:val="Titre8Car"/>
    <w:link w:val="Sstitretabpartie"/>
    <w:uiPriority w:val="99"/>
    <w:semiHidden/>
    <w:rsid w:val="009C2576"/>
    <w:rPr>
      <w:rFonts w:asciiTheme="majorHAnsi" w:eastAsiaTheme="majorEastAsia" w:hAnsiTheme="majorHAnsi" w:cstheme="majorBidi"/>
      <w:color w:val="4F81BD" w:themeColor="accent1"/>
      <w:lang w:val="en-US" w:eastAsia="en-US" w:bidi="en-US"/>
    </w:rPr>
  </w:style>
  <w:style w:type="paragraph" w:customStyle="1" w:styleId="Stitretabpartie">
    <w:name w:val="Stitretabpartie"/>
    <w:basedOn w:val="Normal"/>
    <w:link w:val="StitretabpartieCar"/>
    <w:uiPriority w:val="99"/>
    <w:semiHidden/>
    <w:rsid w:val="009C2576"/>
    <w:pPr>
      <w:widowControl/>
      <w:spacing w:before="40" w:after="40" w:line="240" w:lineRule="auto"/>
    </w:pPr>
    <w:rPr>
      <w:rFonts w:asciiTheme="minorHAnsi" w:eastAsiaTheme="minorEastAsia" w:hAnsiTheme="minorHAnsi" w:cstheme="minorBidi"/>
      <w:b/>
      <w:color w:val="auto"/>
      <w:szCs w:val="22"/>
      <w:lang w:eastAsia="en-US" w:bidi="en-US"/>
    </w:rPr>
  </w:style>
  <w:style w:type="character" w:customStyle="1" w:styleId="StitretabpartieCar">
    <w:name w:val="Stitretabpartie Car"/>
    <w:basedOn w:val="Policepardfaut"/>
    <w:link w:val="Stitretabpartie"/>
    <w:uiPriority w:val="99"/>
    <w:semiHidden/>
    <w:rsid w:val="009C2576"/>
    <w:rPr>
      <w:rFonts w:asciiTheme="minorHAnsi" w:eastAsiaTheme="minorEastAsia" w:hAnsiTheme="minorHAnsi" w:cstheme="minorBidi"/>
      <w:b/>
      <w:sz w:val="22"/>
      <w:szCs w:val="22"/>
      <w:lang w:eastAsia="en-US" w:bidi="en-US"/>
    </w:rPr>
  </w:style>
  <w:style w:type="table" w:styleId="Grillemoyenne3-Accent1">
    <w:name w:val="Medium Grid 3 Accent 1"/>
    <w:basedOn w:val="TableauNormal"/>
    <w:uiPriority w:val="69"/>
    <w:rsid w:val="009C2576"/>
    <w:rPr>
      <w:rFonts w:asciiTheme="minorHAnsi" w:eastAsiaTheme="minorHAnsi" w:hAnsiTheme="minorHAnsi" w:cstheme="minorBidi"/>
      <w:sz w:val="22"/>
      <w:szCs w:val="22"/>
      <w:lang w:val="en-US" w:eastAsia="en-US" w:bidi="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Lgende">
    <w:name w:val="caption"/>
    <w:basedOn w:val="Normal"/>
    <w:next w:val="Normal"/>
    <w:uiPriority w:val="35"/>
    <w:unhideWhenUsed/>
    <w:qFormat/>
    <w:rsid w:val="00EA0C3A"/>
    <w:pPr>
      <w:widowControl/>
      <w:spacing w:after="240" w:line="240" w:lineRule="auto"/>
    </w:pPr>
    <w:rPr>
      <w:rFonts w:asciiTheme="minorHAnsi" w:eastAsiaTheme="minorEastAsia" w:hAnsiTheme="minorHAnsi" w:cstheme="minorBidi"/>
      <w:b/>
      <w:bCs/>
      <w:i/>
      <w:color w:val="00627C"/>
      <w:sz w:val="18"/>
      <w:szCs w:val="18"/>
      <w:lang w:eastAsia="en-US" w:bidi="en-US"/>
    </w:rPr>
  </w:style>
  <w:style w:type="paragraph" w:customStyle="1" w:styleId="Typededocument">
    <w:name w:val="Type de document"/>
    <w:basedOn w:val="Normal"/>
    <w:link w:val="TypededocumentCar"/>
    <w:uiPriority w:val="99"/>
    <w:semiHidden/>
    <w:qFormat/>
    <w:rsid w:val="009C2576"/>
    <w:pPr>
      <w:widowControl/>
      <w:spacing w:line="240" w:lineRule="auto"/>
      <w:ind w:left="1134"/>
    </w:pPr>
    <w:rPr>
      <w:rFonts w:asciiTheme="minorHAnsi" w:eastAsiaTheme="minorEastAsia" w:hAnsiTheme="minorHAnsi" w:cstheme="minorBidi"/>
      <w:b/>
      <w:color w:val="17365D" w:themeColor="text2" w:themeShade="BF"/>
      <w:szCs w:val="22"/>
      <w:lang w:eastAsia="en-US" w:bidi="en-US"/>
    </w:rPr>
  </w:style>
  <w:style w:type="character" w:customStyle="1" w:styleId="TypededocumentCar">
    <w:name w:val="Type de document Car"/>
    <w:basedOn w:val="Policepardfaut"/>
    <w:link w:val="Typededocument"/>
    <w:uiPriority w:val="99"/>
    <w:semiHidden/>
    <w:rsid w:val="009C2576"/>
    <w:rPr>
      <w:rFonts w:asciiTheme="minorHAnsi" w:eastAsiaTheme="minorEastAsia" w:hAnsiTheme="minorHAnsi" w:cstheme="minorBidi"/>
      <w:b/>
      <w:color w:val="17365D" w:themeColor="text2" w:themeShade="BF"/>
      <w:sz w:val="22"/>
      <w:szCs w:val="22"/>
      <w:lang w:eastAsia="en-US" w:bidi="en-US"/>
    </w:rPr>
  </w:style>
  <w:style w:type="paragraph" w:customStyle="1" w:styleId="HDP2">
    <w:name w:val="HDP2"/>
    <w:basedOn w:val="Normal"/>
    <w:link w:val="HDP2Car"/>
    <w:uiPriority w:val="99"/>
    <w:semiHidden/>
    <w:qFormat/>
    <w:rsid w:val="00431D45"/>
    <w:pPr>
      <w:widowControl/>
      <w:spacing w:line="240" w:lineRule="auto"/>
    </w:pPr>
    <w:rPr>
      <w:rFonts w:asciiTheme="minorHAnsi" w:eastAsiaTheme="minorEastAsia" w:hAnsiTheme="minorHAnsi" w:cstheme="minorBidi"/>
      <w:color w:val="7F7F7F" w:themeColor="text1" w:themeTint="80"/>
      <w:sz w:val="18"/>
      <w:szCs w:val="22"/>
      <w:lang w:eastAsia="en-US" w:bidi="en-US"/>
    </w:rPr>
  </w:style>
  <w:style w:type="character" w:customStyle="1" w:styleId="HDP2Car">
    <w:name w:val="HDP2 Car"/>
    <w:basedOn w:val="Policepardfaut"/>
    <w:link w:val="HDP2"/>
    <w:uiPriority w:val="99"/>
    <w:semiHidden/>
    <w:rsid w:val="00431D45"/>
    <w:rPr>
      <w:rFonts w:asciiTheme="minorHAnsi" w:eastAsiaTheme="minorEastAsia" w:hAnsiTheme="minorHAnsi" w:cstheme="minorBidi"/>
      <w:color w:val="7F7F7F" w:themeColor="text1" w:themeTint="80"/>
      <w:sz w:val="18"/>
      <w:szCs w:val="22"/>
      <w:lang w:eastAsia="en-US" w:bidi="en-US"/>
    </w:rPr>
  </w:style>
  <w:style w:type="paragraph" w:customStyle="1" w:styleId="HDP1">
    <w:name w:val="HDP1"/>
    <w:basedOn w:val="Normal"/>
    <w:next w:val="HDP2"/>
    <w:link w:val="HDP1Car"/>
    <w:uiPriority w:val="99"/>
    <w:semiHidden/>
    <w:qFormat/>
    <w:rsid w:val="00431D45"/>
    <w:pPr>
      <w:widowControl/>
      <w:spacing w:line="240" w:lineRule="auto"/>
    </w:pPr>
    <w:rPr>
      <w:rFonts w:asciiTheme="minorHAnsi" w:eastAsiaTheme="minorEastAsia" w:hAnsiTheme="minorHAnsi" w:cstheme="minorBidi"/>
      <w:b/>
      <w:color w:val="365F91" w:themeColor="accent1" w:themeShade="BF"/>
      <w:sz w:val="18"/>
      <w:szCs w:val="22"/>
      <w:lang w:eastAsia="en-US" w:bidi="en-US"/>
    </w:rPr>
  </w:style>
  <w:style w:type="character" w:customStyle="1" w:styleId="HDP1Car">
    <w:name w:val="HDP1 Car"/>
    <w:basedOn w:val="Policepardfaut"/>
    <w:link w:val="HDP1"/>
    <w:uiPriority w:val="99"/>
    <w:semiHidden/>
    <w:rsid w:val="00431D45"/>
    <w:rPr>
      <w:rFonts w:asciiTheme="minorHAnsi" w:eastAsiaTheme="minorEastAsia" w:hAnsiTheme="minorHAnsi" w:cstheme="minorBidi"/>
      <w:b/>
      <w:color w:val="365F91" w:themeColor="accent1" w:themeShade="BF"/>
      <w:sz w:val="18"/>
      <w:szCs w:val="22"/>
      <w:lang w:eastAsia="en-US" w:bidi="en-US"/>
    </w:rPr>
  </w:style>
  <w:style w:type="paragraph" w:customStyle="1" w:styleId="HDP3">
    <w:name w:val="HDP3"/>
    <w:basedOn w:val="Normal"/>
    <w:next w:val="HDP1"/>
    <w:link w:val="HDP3Car"/>
    <w:uiPriority w:val="99"/>
    <w:semiHidden/>
    <w:qFormat/>
    <w:rsid w:val="00AA05CD"/>
    <w:pPr>
      <w:widowControl/>
      <w:pBdr>
        <w:bottom w:val="single" w:sz="6" w:space="1" w:color="7F7F7F" w:themeColor="text1" w:themeTint="80"/>
      </w:pBdr>
      <w:tabs>
        <w:tab w:val="center" w:pos="4536"/>
        <w:tab w:val="right" w:pos="9072"/>
      </w:tabs>
      <w:spacing w:after="0" w:line="240" w:lineRule="auto"/>
      <w:jc w:val="right"/>
    </w:pPr>
    <w:rPr>
      <w:rFonts w:asciiTheme="minorHAnsi" w:eastAsiaTheme="minorEastAsia" w:hAnsiTheme="minorHAnsi" w:cstheme="minorBidi"/>
      <w:noProof/>
      <w:color w:val="7F7F7F" w:themeColor="text1" w:themeTint="80"/>
      <w:sz w:val="18"/>
      <w:szCs w:val="22"/>
      <w:lang w:eastAsia="en-US"/>
    </w:rPr>
  </w:style>
  <w:style w:type="character" w:customStyle="1" w:styleId="HDP3Car">
    <w:name w:val="HDP3 Car"/>
    <w:basedOn w:val="Policepardfaut"/>
    <w:link w:val="HDP3"/>
    <w:uiPriority w:val="99"/>
    <w:semiHidden/>
    <w:rsid w:val="00AA05CD"/>
    <w:rPr>
      <w:rFonts w:asciiTheme="minorHAnsi" w:eastAsiaTheme="minorEastAsia" w:hAnsiTheme="minorHAnsi" w:cstheme="minorBidi"/>
      <w:caps/>
      <w:noProof/>
      <w:color w:val="7F7F7F" w:themeColor="text1" w:themeTint="80"/>
      <w:sz w:val="18"/>
      <w:szCs w:val="22"/>
      <w:lang w:eastAsia="en-US"/>
    </w:rPr>
  </w:style>
  <w:style w:type="numbering" w:customStyle="1" w:styleId="Style1">
    <w:name w:val="Style1"/>
    <w:uiPriority w:val="99"/>
    <w:locked/>
    <w:rsid w:val="009C2576"/>
    <w:pPr>
      <w:numPr>
        <w:numId w:val="5"/>
      </w:numPr>
    </w:pPr>
  </w:style>
  <w:style w:type="table" w:customStyle="1" w:styleId="Tableaudbutpartie">
    <w:name w:val="Tableau début partie"/>
    <w:basedOn w:val="TableauNormal"/>
    <w:uiPriority w:val="99"/>
    <w:qFormat/>
    <w:rsid w:val="009C2576"/>
    <w:rPr>
      <w:rFonts w:asciiTheme="minorHAnsi" w:eastAsiaTheme="minorHAnsi" w:hAnsiTheme="minorHAnsi" w:cstheme="minorBidi"/>
      <w:sz w:val="22"/>
      <w:szCs w:val="22"/>
      <w:lang w:val="en-US" w:eastAsia="en-US" w:bidi="en-US"/>
    </w:rPr>
    <w:tblPr>
      <w:tblStyleRow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tblBorders>
    </w:tblPr>
    <w:tblStylePr w:type="firstRow">
      <w:pPr>
        <w:wordWrap/>
        <w:spacing w:beforeLines="0" w:beforeAutospacing="0" w:afterLines="0" w:afterAutospacing="0" w:line="240" w:lineRule="auto"/>
        <w:jc w:val="center"/>
        <w:outlineLvl w:val="9"/>
      </w:pPr>
      <w:rPr>
        <w:rFonts w:asciiTheme="minorHAnsi" w:hAnsiTheme="minorHAnsi"/>
        <w:b/>
        <w:caps w:val="0"/>
        <w:smallCaps/>
        <w:color w:val="17365D" w:themeColor="text2" w:themeShade="BF"/>
        <w:sz w:val="22"/>
      </w:rPr>
      <w:tblPr/>
      <w:tcPr>
        <w:tc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tcBorders>
        <w:shd w:val="clear" w:color="auto" w:fill="D9D9D9" w:themeFill="background1" w:themeFillShade="D9"/>
      </w:tcPr>
    </w:tblStylePr>
    <w:tblStylePr w:type="band1Horz">
      <w:pPr>
        <w:jc w:val="left"/>
      </w:pPr>
      <w:rPr>
        <w:rFonts w:asciiTheme="minorHAnsi" w:hAnsiTheme="minorHAnsi"/>
        <w:color w:val="auto"/>
        <w:sz w:val="22"/>
      </w:rPr>
      <w:tblPr/>
      <w:tcPr>
        <w:tcBorders>
          <w:top w:val="nil"/>
          <w:bottom w:val="single" w:sz="6" w:space="0" w:color="404040" w:themeColor="text1" w:themeTint="BF"/>
        </w:tcBorders>
        <w:vAlign w:val="center"/>
      </w:tcPr>
    </w:tblStylePr>
  </w:style>
  <w:style w:type="table" w:customStyle="1" w:styleId="Tableaufinpartie">
    <w:name w:val="Tableau fin partie"/>
    <w:basedOn w:val="Tableaudbutpartie"/>
    <w:uiPriority w:val="99"/>
    <w:qFormat/>
    <w:rsid w:val="009C2576"/>
    <w:pPr>
      <w:spacing w:line="360" w:lineRule="auto"/>
    </w:pPr>
    <w:tblPr/>
    <w:tblStylePr w:type="firstRow">
      <w:pPr>
        <w:wordWrap/>
        <w:spacing w:beforeLines="0" w:beforeAutospacing="0" w:afterLines="0" w:afterAutospacing="0" w:line="240" w:lineRule="auto"/>
        <w:jc w:val="center"/>
        <w:outlineLvl w:val="9"/>
      </w:pPr>
      <w:rPr>
        <w:rFonts w:asciiTheme="minorHAnsi" w:hAnsiTheme="minorHAnsi"/>
        <w:b/>
        <w:caps w:val="0"/>
        <w:smallCaps/>
        <w:color w:val="17365D" w:themeColor="text2" w:themeShade="BF"/>
        <w:sz w:val="22"/>
      </w:rPr>
      <w:tblPr/>
      <w:tcPr>
        <w:tc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tcBorders>
        <w:shd w:val="clear" w:color="auto" w:fill="D9D9D9" w:themeFill="background1" w:themeFillShade="D9"/>
      </w:tcPr>
    </w:tblStylePr>
    <w:tblStylePr w:type="band1Horz">
      <w:pPr>
        <w:wordWrap/>
        <w:spacing w:beforeLines="0" w:beforeAutospacing="0" w:afterLines="0" w:afterAutospacing="0" w:line="360" w:lineRule="auto"/>
        <w:jc w:val="both"/>
      </w:pPr>
      <w:rPr>
        <w:rFonts w:asciiTheme="minorHAnsi" w:hAnsiTheme="minorHAnsi"/>
        <w:b/>
        <w:color w:val="auto"/>
        <w:sz w:val="22"/>
      </w:rPr>
      <w:tblPr/>
      <w:tcPr>
        <w:tcBorders>
          <w:top w:val="single" w:sz="6" w:space="0" w:color="404040" w:themeColor="text1" w:themeTint="BF"/>
          <w:bottom w:val="single" w:sz="6" w:space="0" w:color="404040" w:themeColor="text1" w:themeTint="BF"/>
        </w:tcBorders>
        <w:shd w:val="clear" w:color="auto" w:fill="DBE5F1" w:themeFill="accent1" w:themeFillTint="33"/>
        <w:vAlign w:val="center"/>
      </w:tcPr>
    </w:tblStylePr>
    <w:tblStylePr w:type="band2Horz">
      <w:rPr>
        <w:rFonts w:asciiTheme="minorHAnsi" w:hAnsiTheme="minorHAnsi"/>
      </w:rPr>
    </w:tblStylePr>
  </w:style>
  <w:style w:type="table" w:customStyle="1" w:styleId="Tableaurapport">
    <w:name w:val="Tableau rapport"/>
    <w:basedOn w:val="TableauNormal"/>
    <w:uiPriority w:val="99"/>
    <w:qFormat/>
    <w:rsid w:val="009C2576"/>
    <w:rPr>
      <w:rFonts w:asciiTheme="minorHAnsi" w:eastAsiaTheme="minorHAnsi" w:hAnsiTheme="minorHAnsi" w:cstheme="minorBidi"/>
      <w:color w:val="7F7F7F" w:themeColor="text1" w:themeTint="80"/>
      <w:sz w:val="22"/>
      <w:szCs w:val="22"/>
      <w:lang w:val="en-US" w:eastAsia="en-US" w:bidi="en-US"/>
    </w:rPr>
    <w:tblPr>
      <w:tblBorders>
        <w:top w:val="dashed" w:sz="4" w:space="0" w:color="7F7F7F" w:themeColor="text1" w:themeTint="80"/>
        <w:left w:val="dashed" w:sz="4" w:space="0" w:color="7F7F7F" w:themeColor="text1" w:themeTint="80"/>
        <w:bottom w:val="dashed" w:sz="4" w:space="0" w:color="7F7F7F" w:themeColor="text1" w:themeTint="80"/>
        <w:right w:val="dashed" w:sz="4" w:space="0" w:color="7F7F7F" w:themeColor="text1" w:themeTint="80"/>
        <w:insideH w:val="dashed" w:sz="4" w:space="0" w:color="7F7F7F" w:themeColor="text1" w:themeTint="80"/>
        <w:insideV w:val="dashed" w:sz="4" w:space="0" w:color="7F7F7F" w:themeColor="text1" w:themeTint="80"/>
      </w:tblBorders>
    </w:tblPr>
  </w:style>
  <w:style w:type="paragraph" w:customStyle="1" w:styleId="VotreContact">
    <w:name w:val="VotreContact"/>
    <w:basedOn w:val="Normal"/>
    <w:link w:val="VotreContactCar"/>
    <w:uiPriority w:val="99"/>
    <w:semiHidden/>
    <w:qFormat/>
    <w:rsid w:val="009C2576"/>
    <w:pPr>
      <w:widowControl/>
      <w:spacing w:line="240" w:lineRule="auto"/>
      <w:ind w:left="1134"/>
    </w:pPr>
    <w:rPr>
      <w:rFonts w:asciiTheme="minorHAnsi" w:eastAsiaTheme="minorEastAsia" w:hAnsiTheme="minorHAnsi" w:cstheme="minorBidi"/>
      <w:i/>
      <w:color w:val="595959" w:themeColor="text1" w:themeTint="A6"/>
      <w:szCs w:val="22"/>
      <w:lang w:eastAsia="en-US" w:bidi="en-US"/>
    </w:rPr>
  </w:style>
  <w:style w:type="character" w:customStyle="1" w:styleId="VotreContactCar">
    <w:name w:val="VotreContact Car"/>
    <w:basedOn w:val="Policepardfaut"/>
    <w:link w:val="VotreContact"/>
    <w:uiPriority w:val="99"/>
    <w:semiHidden/>
    <w:rsid w:val="009C2576"/>
    <w:rPr>
      <w:rFonts w:asciiTheme="minorHAnsi" w:eastAsiaTheme="minorEastAsia" w:hAnsiTheme="minorHAnsi" w:cstheme="minorBidi"/>
      <w:i/>
      <w:color w:val="595959" w:themeColor="text1" w:themeTint="A6"/>
      <w:sz w:val="22"/>
      <w:szCs w:val="22"/>
      <w:lang w:eastAsia="en-US" w:bidi="en-US"/>
    </w:rPr>
  </w:style>
  <w:style w:type="paragraph" w:customStyle="1" w:styleId="NomContact">
    <w:name w:val="NomContact"/>
    <w:basedOn w:val="Normal"/>
    <w:link w:val="NomContactCar"/>
    <w:uiPriority w:val="19"/>
    <w:semiHidden/>
    <w:qFormat/>
    <w:rsid w:val="009C2576"/>
    <w:pPr>
      <w:widowControl/>
      <w:spacing w:line="240" w:lineRule="auto"/>
      <w:ind w:left="1134"/>
    </w:pPr>
    <w:rPr>
      <w:rFonts w:asciiTheme="minorHAnsi" w:eastAsiaTheme="minorEastAsia" w:hAnsiTheme="minorHAnsi" w:cstheme="minorBidi"/>
      <w:i/>
      <w:color w:val="595959" w:themeColor="text1" w:themeTint="A6"/>
      <w:szCs w:val="22"/>
      <w:lang w:eastAsia="en-US" w:bidi="en-US"/>
    </w:rPr>
  </w:style>
  <w:style w:type="character" w:customStyle="1" w:styleId="NomContactCar">
    <w:name w:val="NomContact Car"/>
    <w:basedOn w:val="Policepardfaut"/>
    <w:link w:val="NomContact"/>
    <w:uiPriority w:val="19"/>
    <w:semiHidden/>
    <w:rsid w:val="009C2576"/>
    <w:rPr>
      <w:rFonts w:asciiTheme="minorHAnsi" w:eastAsiaTheme="minorEastAsia" w:hAnsiTheme="minorHAnsi" w:cstheme="minorBidi"/>
      <w:i/>
      <w:color w:val="595959" w:themeColor="text1" w:themeTint="A6"/>
      <w:sz w:val="22"/>
      <w:szCs w:val="22"/>
      <w:lang w:eastAsia="en-US" w:bidi="en-US"/>
    </w:rPr>
  </w:style>
  <w:style w:type="table" w:customStyle="1" w:styleId="Listeclaire-Accent11">
    <w:name w:val="Liste claire - Accent 11"/>
    <w:basedOn w:val="TableauNormal"/>
    <w:next w:val="Listeclaire-Accent1"/>
    <w:uiPriority w:val="61"/>
    <w:rsid w:val="009C2576"/>
    <w:rPr>
      <w:rFonts w:asciiTheme="minorHAnsi" w:eastAsiaTheme="minorHAnsi" w:hAnsiTheme="minorHAnsi" w:cstheme="minorBidi"/>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steclaire-Accent1">
    <w:name w:val="Light List Accent 1"/>
    <w:basedOn w:val="TableauNormal"/>
    <w:uiPriority w:val="61"/>
    <w:rsid w:val="009C2576"/>
    <w:rPr>
      <w:rFonts w:asciiTheme="minorHAnsi" w:eastAsiaTheme="minorHAnsi" w:hAnsiTheme="minorHAnsi" w:cstheme="minorBidi"/>
      <w:sz w:val="22"/>
      <w:szCs w:val="22"/>
      <w:lang w:val="en-US" w:eastAsia="en-US" w:bidi="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Trameclaire-Accent1">
    <w:name w:val="Light Shading Accent 1"/>
    <w:basedOn w:val="TableauNormal"/>
    <w:uiPriority w:val="60"/>
    <w:rsid w:val="009C2576"/>
    <w:rPr>
      <w:rFonts w:asciiTheme="minorHAnsi" w:eastAsiaTheme="minorHAnsi" w:hAnsiTheme="minorHAnsi" w:cstheme="minorBidi"/>
      <w:color w:val="365F91" w:themeColor="accent1" w:themeShade="BF"/>
      <w:sz w:val="22"/>
      <w:szCs w:val="22"/>
      <w:lang w:val="en-US" w:eastAsia="en-US" w:bidi="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ramemoyenne1-Accent1">
    <w:name w:val="Medium Shading 1 Accent 1"/>
    <w:basedOn w:val="TableauNormal"/>
    <w:uiPriority w:val="63"/>
    <w:rsid w:val="009C2576"/>
    <w:rPr>
      <w:rFonts w:asciiTheme="minorHAnsi" w:eastAsiaTheme="minorHAnsi" w:hAnsiTheme="minorHAnsi" w:cstheme="minorBidi"/>
      <w:sz w:val="22"/>
      <w:szCs w:val="22"/>
      <w:lang w:val="en-US" w:eastAsia="en-US" w:bidi="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TableauGrille3-Accentuation11">
    <w:name w:val="Tableau Grille 3 - Accentuation 11"/>
    <w:basedOn w:val="TableauNormal"/>
    <w:uiPriority w:val="48"/>
    <w:rsid w:val="009C2576"/>
    <w:rPr>
      <w:rFonts w:asciiTheme="minorHAnsi" w:eastAsiaTheme="minorHAnsi" w:hAnsiTheme="minorHAnsi" w:cstheme="minorBidi"/>
      <w:sz w:val="22"/>
      <w:szCs w:val="22"/>
      <w:lang w:val="en-US" w:eastAsia="en-US" w:bidi="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TableauGrille4-Accentuation11">
    <w:name w:val="Tableau Grille 4 - Accentuation 11"/>
    <w:basedOn w:val="TableauNormal"/>
    <w:uiPriority w:val="49"/>
    <w:rsid w:val="009C2576"/>
    <w:rPr>
      <w:rFonts w:asciiTheme="minorHAnsi" w:eastAsiaTheme="minorHAnsi" w:hAnsiTheme="minorHAnsi" w:cstheme="minorBidi"/>
      <w:sz w:val="22"/>
      <w:szCs w:val="22"/>
      <w:lang w:val="en-US" w:eastAsia="en-US" w:bidi="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lledutableau2">
    <w:name w:val="Grille du tableau2"/>
    <w:basedOn w:val="TableauNormal"/>
    <w:next w:val="Grilledutableau"/>
    <w:uiPriority w:val="59"/>
    <w:rsid w:val="005E20FD"/>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uces1Car">
    <w:name w:val="Puces 1 Car"/>
    <w:link w:val="Puces1"/>
    <w:locked/>
    <w:rsid w:val="00D35507"/>
    <w:rPr>
      <w:rFonts w:ascii="Myriad Pro" w:hAnsi="Myriad Pro"/>
      <w:color w:val="000000"/>
      <w:szCs w:val="24"/>
    </w:rPr>
  </w:style>
  <w:style w:type="paragraph" w:customStyle="1" w:styleId="Normal-Graspourphraseouparagraphe-aligngauche">
    <w:name w:val="Normal - Gras pour phrase ou  paragraphe - aligné à gauche"/>
    <w:basedOn w:val="Normal"/>
    <w:next w:val="Normal"/>
    <w:rsid w:val="00F82F0C"/>
    <w:pPr>
      <w:jc w:val="left"/>
    </w:pPr>
    <w:rPr>
      <w:b/>
      <w:bCs/>
      <w:color w:val="auto"/>
      <w:sz w:val="18"/>
      <w:szCs w:val="20"/>
    </w:rPr>
  </w:style>
  <w:style w:type="numbering" w:customStyle="1" w:styleId="Style11">
    <w:name w:val="Style11"/>
    <w:uiPriority w:val="99"/>
    <w:rsid w:val="000A7BF5"/>
    <w:pPr>
      <w:numPr>
        <w:numId w:val="6"/>
      </w:numPr>
    </w:pPr>
  </w:style>
  <w:style w:type="paragraph" w:customStyle="1" w:styleId="Pucesavecflches">
    <w:name w:val="Puces avec flèches"/>
    <w:basedOn w:val="Normal"/>
    <w:uiPriority w:val="99"/>
    <w:rsid w:val="00994EEC"/>
    <w:pPr>
      <w:numPr>
        <w:numId w:val="8"/>
      </w:numPr>
      <w:spacing w:after="0"/>
    </w:pPr>
  </w:style>
  <w:style w:type="paragraph" w:customStyle="1" w:styleId="Style4">
    <w:name w:val="Style4"/>
    <w:basedOn w:val="Titre4"/>
    <w:link w:val="Style4Car"/>
    <w:rsid w:val="00DC5E13"/>
    <w:pPr>
      <w:keepNext w:val="0"/>
      <w:numPr>
        <w:ilvl w:val="0"/>
        <w:numId w:val="0"/>
      </w:numPr>
      <w:tabs>
        <w:tab w:val="clear" w:pos="0"/>
      </w:tabs>
      <w:spacing w:line="264" w:lineRule="auto"/>
      <w:jc w:val="both"/>
    </w:pPr>
    <w:rPr>
      <w:rFonts w:cs="Times New Roman"/>
      <w:bCs w:val="0"/>
      <w:smallCaps w:val="0"/>
      <w:noProof/>
      <w:color w:val="FF6600"/>
      <w:kern w:val="0"/>
      <w:sz w:val="18"/>
      <w:szCs w:val="24"/>
      <w:lang w:eastAsia="en-US"/>
    </w:rPr>
  </w:style>
  <w:style w:type="character" w:customStyle="1" w:styleId="Style4Car">
    <w:name w:val="Style4 Car"/>
    <w:link w:val="Style4"/>
    <w:rsid w:val="00DC5E13"/>
    <w:rPr>
      <w:rFonts w:ascii="Myriad Pro" w:hAnsi="Myriad Pro"/>
      <w:noProof/>
      <w:color w:val="FF6600"/>
      <w:sz w:val="18"/>
      <w:szCs w:val="24"/>
      <w:lang w:eastAsia="en-US"/>
    </w:rPr>
  </w:style>
  <w:style w:type="paragraph" w:customStyle="1" w:styleId="Emphaseorange">
    <w:name w:val="Emphase orange"/>
    <w:basedOn w:val="Normal"/>
    <w:link w:val="EmphaseorangeCar"/>
    <w:qFormat/>
    <w:rsid w:val="00DC5E13"/>
    <w:pPr>
      <w:spacing w:after="0"/>
    </w:pPr>
    <w:rPr>
      <w:b/>
      <w:color w:val="FFC000"/>
      <w:sz w:val="18"/>
      <w:lang w:eastAsia="en-US"/>
    </w:rPr>
  </w:style>
  <w:style w:type="character" w:customStyle="1" w:styleId="EmphaseorangeCar">
    <w:name w:val="Emphase orange Car"/>
    <w:basedOn w:val="Policepardfaut"/>
    <w:link w:val="Emphaseorange"/>
    <w:rsid w:val="00DC5E13"/>
    <w:rPr>
      <w:rFonts w:ascii="Myriad Pro" w:hAnsi="Myriad Pro"/>
      <w:b/>
      <w:color w:val="FFC000"/>
      <w:sz w:val="18"/>
      <w:szCs w:val="24"/>
      <w:lang w:eastAsia="en-US"/>
    </w:rPr>
  </w:style>
  <w:style w:type="paragraph" w:styleId="Paragraphedeliste">
    <w:name w:val="List Paragraph"/>
    <w:aliases w:val="Listes,lp1,Paragraphe 3,Bullet point_CMN,normal,PADE_liste,texte de base,Liste type 1,Citation 1,Normal bullet 2,Paragraphe,Paragraph,Bullet list,Puce niveau 0,Liste couleur - Accent 11,Bullet point 1,List Paragraph1,Numbered List,n"/>
    <w:basedOn w:val="Normal"/>
    <w:link w:val="ParagraphedelisteCar"/>
    <w:uiPriority w:val="34"/>
    <w:qFormat/>
    <w:rsid w:val="002A7D07"/>
    <w:pPr>
      <w:ind w:left="720"/>
      <w:contextualSpacing/>
    </w:pPr>
    <w:rPr>
      <w:lang w:eastAsia="en-US"/>
    </w:rPr>
  </w:style>
  <w:style w:type="paragraph" w:customStyle="1" w:styleId="NormalavecPUCES">
    <w:name w:val="Normal avec PUCES"/>
    <w:basedOn w:val="Normal"/>
    <w:rsid w:val="00202C2E"/>
    <w:pPr>
      <w:numPr>
        <w:numId w:val="9"/>
      </w:numPr>
      <w:spacing w:after="0"/>
      <w:jc w:val="left"/>
    </w:pPr>
    <w:rPr>
      <w:sz w:val="22"/>
      <w:lang w:eastAsia="en-US"/>
    </w:rPr>
  </w:style>
  <w:style w:type="character" w:customStyle="1" w:styleId="ParagraphedelisteCar">
    <w:name w:val="Paragraphe de liste Car"/>
    <w:aliases w:val="Listes Car,lp1 Car,Paragraphe 3 Car,Bullet point_CMN Car,normal Car,PADE_liste Car,texte de base Car,Liste type 1 Car,Citation 1 Car,Normal bullet 2 Car,Paragraphe Car,Paragraph Car,Bullet list Car,Puce niveau 0 Car,n Car"/>
    <w:basedOn w:val="Policepardfaut"/>
    <w:link w:val="Paragraphedeliste"/>
    <w:uiPriority w:val="34"/>
    <w:qFormat/>
    <w:rsid w:val="002A7D07"/>
    <w:rPr>
      <w:rFonts w:ascii="Myriad Pro" w:hAnsi="Myriad Pro"/>
      <w:color w:val="000000"/>
      <w:szCs w:val="24"/>
      <w:lang w:eastAsia="en-US"/>
    </w:rPr>
  </w:style>
  <w:style w:type="character" w:customStyle="1" w:styleId="CommentaireCar">
    <w:name w:val="Commentaire Car"/>
    <w:basedOn w:val="Policepardfaut"/>
    <w:link w:val="Commentaire"/>
    <w:semiHidden/>
    <w:rsid w:val="00202C2E"/>
    <w:rPr>
      <w:rFonts w:ascii="Verdana" w:hAnsi="Verdana"/>
    </w:rPr>
  </w:style>
  <w:style w:type="paragraph" w:styleId="NormalWeb">
    <w:name w:val="Normal (Web)"/>
    <w:basedOn w:val="Normal"/>
    <w:uiPriority w:val="99"/>
    <w:semiHidden/>
    <w:unhideWhenUsed/>
    <w:rsid w:val="00143CFD"/>
    <w:pPr>
      <w:widowControl/>
      <w:spacing w:before="100" w:beforeAutospacing="1" w:after="100" w:afterAutospacing="1" w:line="240" w:lineRule="auto"/>
      <w:jc w:val="left"/>
    </w:pPr>
    <w:rPr>
      <w:rFonts w:ascii="Times New Roman" w:hAnsi="Times New Roman"/>
      <w:color w:val="auto"/>
      <w:sz w:val="24"/>
    </w:rPr>
  </w:style>
  <w:style w:type="paragraph" w:customStyle="1" w:styleId="RETRAITAVECTIRET">
    <w:name w:val="RETRAIT AVEC TIRET"/>
    <w:rsid w:val="00F3193A"/>
    <w:pPr>
      <w:tabs>
        <w:tab w:val="left" w:pos="800"/>
      </w:tabs>
      <w:spacing w:before="120" w:after="120"/>
      <w:ind w:left="799" w:hanging="232"/>
      <w:jc w:val="both"/>
    </w:pPr>
    <w:rPr>
      <w:sz w:val="22"/>
    </w:rPr>
  </w:style>
  <w:style w:type="paragraph" w:styleId="Corpsdetexte">
    <w:name w:val="Body Text"/>
    <w:basedOn w:val="Normal"/>
    <w:link w:val="CorpsdetexteCar"/>
    <w:unhideWhenUsed/>
    <w:rsid w:val="00F3193A"/>
    <w:pPr>
      <w:spacing w:after="120"/>
    </w:pPr>
  </w:style>
  <w:style w:type="character" w:customStyle="1" w:styleId="CorpsdetexteCar">
    <w:name w:val="Corps de texte Car"/>
    <w:basedOn w:val="Policepardfaut"/>
    <w:link w:val="Corpsdetexte"/>
    <w:rsid w:val="00F3193A"/>
    <w:rPr>
      <w:rFonts w:ascii="Myriad Pro" w:hAnsi="Myriad Pro"/>
      <w:color w:val="000000"/>
      <w:szCs w:val="24"/>
    </w:rPr>
  </w:style>
  <w:style w:type="paragraph" w:customStyle="1" w:styleId="AdresseMO">
    <w:name w:val="Adresse MO"/>
    <w:basedOn w:val="Normal"/>
    <w:rsid w:val="00F3193A"/>
    <w:pPr>
      <w:widowControl/>
      <w:spacing w:after="120" w:line="240" w:lineRule="auto"/>
      <w:jc w:val="center"/>
    </w:pPr>
    <w:rPr>
      <w:rFonts w:ascii="Times" w:hAnsi="Times"/>
      <w:color w:val="auto"/>
      <w:sz w:val="22"/>
      <w:szCs w:val="20"/>
    </w:rPr>
  </w:style>
  <w:style w:type="paragraph" w:styleId="Corpsdetexte3">
    <w:name w:val="Body Text 3"/>
    <w:basedOn w:val="Normal"/>
    <w:link w:val="Corpsdetexte3Car"/>
    <w:unhideWhenUsed/>
    <w:rsid w:val="00F3193A"/>
    <w:pPr>
      <w:spacing w:after="120"/>
    </w:pPr>
    <w:rPr>
      <w:sz w:val="16"/>
      <w:szCs w:val="16"/>
    </w:rPr>
  </w:style>
  <w:style w:type="character" w:customStyle="1" w:styleId="Corpsdetexte3Car">
    <w:name w:val="Corps de texte 3 Car"/>
    <w:basedOn w:val="Policepardfaut"/>
    <w:link w:val="Corpsdetexte3"/>
    <w:rsid w:val="00F3193A"/>
    <w:rPr>
      <w:rFonts w:ascii="Myriad Pro" w:hAnsi="Myriad Pro"/>
      <w:color w:val="000000"/>
      <w:sz w:val="16"/>
      <w:szCs w:val="16"/>
    </w:rPr>
  </w:style>
  <w:style w:type="paragraph" w:styleId="Listepuces">
    <w:name w:val="List Bullet"/>
    <w:basedOn w:val="Normal"/>
    <w:autoRedefine/>
    <w:rsid w:val="0059796E"/>
    <w:pPr>
      <w:widowControl/>
      <w:numPr>
        <w:numId w:val="10"/>
      </w:numPr>
      <w:spacing w:after="120" w:line="240" w:lineRule="auto"/>
    </w:pPr>
    <w:rPr>
      <w:rFonts w:ascii="Arial" w:hAnsi="Arial"/>
      <w:color w:val="auto"/>
      <w:sz w:val="22"/>
    </w:rPr>
  </w:style>
  <w:style w:type="paragraph" w:styleId="Titre">
    <w:name w:val="Title"/>
    <w:basedOn w:val="Normal"/>
    <w:link w:val="TitreCar"/>
    <w:qFormat/>
    <w:rsid w:val="0059796E"/>
    <w:pPr>
      <w:keepLines/>
      <w:widowControl/>
      <w:spacing w:after="120" w:line="240" w:lineRule="auto"/>
      <w:ind w:left="5103"/>
      <w:jc w:val="center"/>
    </w:pPr>
    <w:rPr>
      <w:rFonts w:ascii="Arial" w:hAnsi="Arial"/>
      <w:b/>
      <w:color w:val="auto"/>
      <w:sz w:val="28"/>
    </w:rPr>
  </w:style>
  <w:style w:type="character" w:customStyle="1" w:styleId="TitreCar">
    <w:name w:val="Titre Car"/>
    <w:basedOn w:val="Policepardfaut"/>
    <w:link w:val="Titre"/>
    <w:rsid w:val="0059796E"/>
    <w:rPr>
      <w:rFonts w:ascii="Arial" w:hAnsi="Arial"/>
      <w:b/>
      <w:sz w:val="28"/>
      <w:szCs w:val="24"/>
    </w:rPr>
  </w:style>
  <w:style w:type="character" w:customStyle="1" w:styleId="ObjetducommentaireCar">
    <w:name w:val="Objet du commentaire Car"/>
    <w:basedOn w:val="CommentaireCar"/>
    <w:link w:val="Objetducommentaire"/>
    <w:semiHidden/>
    <w:rsid w:val="006240C7"/>
    <w:rPr>
      <w:rFonts w:ascii="Myriad Pro" w:hAnsi="Myriad Pro"/>
      <w:b/>
      <w:bCs/>
      <w:color w:val="000000"/>
    </w:rPr>
  </w:style>
  <w:style w:type="paragraph" w:customStyle="1" w:styleId="Titre10">
    <w:name w:val="Titre 10"/>
    <w:basedOn w:val="Normal"/>
    <w:autoRedefine/>
    <w:rsid w:val="006240C7"/>
    <w:pPr>
      <w:widowControl/>
      <w:numPr>
        <w:numId w:val="11"/>
      </w:numPr>
      <w:spacing w:after="0" w:line="240" w:lineRule="auto"/>
      <w:jc w:val="left"/>
    </w:pPr>
    <w:rPr>
      <w:rFonts w:ascii="Arial Gras" w:hAnsi="Arial Gras"/>
      <w:b/>
      <w:caps/>
      <w:color w:val="auto"/>
      <w:sz w:val="24"/>
    </w:rPr>
  </w:style>
  <w:style w:type="paragraph" w:customStyle="1" w:styleId="Titre13">
    <w:name w:val="Titre 13"/>
    <w:basedOn w:val="Normal"/>
    <w:autoRedefine/>
    <w:rsid w:val="006240C7"/>
    <w:pPr>
      <w:widowControl/>
      <w:numPr>
        <w:numId w:val="12"/>
      </w:numPr>
      <w:spacing w:after="0" w:line="240" w:lineRule="auto"/>
      <w:jc w:val="left"/>
    </w:pPr>
    <w:rPr>
      <w:rFonts w:ascii="Arial" w:hAnsi="Arial" w:cs="Arial"/>
      <w:color w:val="auto"/>
      <w:sz w:val="22"/>
      <w:szCs w:val="20"/>
    </w:rPr>
  </w:style>
  <w:style w:type="paragraph" w:customStyle="1" w:styleId="SOUSTITRE2">
    <w:name w:val="SOUS TITRE 2"/>
    <w:basedOn w:val="Normal"/>
    <w:next w:val="Normal"/>
    <w:autoRedefine/>
    <w:rsid w:val="006240C7"/>
    <w:pPr>
      <w:widowControl/>
      <w:numPr>
        <w:ilvl w:val="1"/>
        <w:numId w:val="13"/>
      </w:numPr>
      <w:pBdr>
        <w:bottom w:val="single" w:sz="4" w:space="1" w:color="808080"/>
      </w:pBdr>
      <w:tabs>
        <w:tab w:val="left" w:pos="1134"/>
      </w:tabs>
      <w:spacing w:before="360" w:after="240" w:line="240" w:lineRule="auto"/>
      <w:jc w:val="left"/>
      <w:outlineLvl w:val="2"/>
    </w:pPr>
    <w:rPr>
      <w:rFonts w:ascii="Arial" w:hAnsi="Arial" w:cs="Arial"/>
      <w:b/>
      <w:color w:val="666699"/>
      <w:position w:val="6"/>
      <w:sz w:val="22"/>
      <w:szCs w:val="22"/>
      <w:lang w:eastAsia="en-US"/>
    </w:rPr>
  </w:style>
  <w:style w:type="paragraph" w:customStyle="1" w:styleId="soustitre3">
    <w:name w:val="sous titre 3"/>
    <w:basedOn w:val="SOUSTITRE2"/>
    <w:rsid w:val="006240C7"/>
    <w:pPr>
      <w:numPr>
        <w:ilvl w:val="2"/>
      </w:numPr>
      <w:pBdr>
        <w:bottom w:val="none" w:sz="0" w:space="0" w:color="auto"/>
      </w:pBdr>
      <w:spacing w:before="120" w:after="120"/>
      <w:jc w:val="both"/>
    </w:pPr>
    <w:rPr>
      <w:rFonts w:ascii="Calibri" w:hAnsi="Calibri" w:cs="Calibri"/>
      <w:color w:val="auto"/>
    </w:rPr>
  </w:style>
  <w:style w:type="paragraph" w:customStyle="1" w:styleId="TITRE12">
    <w:name w:val="TITRE 12"/>
    <w:basedOn w:val="Normal"/>
    <w:autoRedefine/>
    <w:rsid w:val="006240C7"/>
    <w:pPr>
      <w:widowControl/>
      <w:spacing w:after="0" w:line="240" w:lineRule="auto"/>
      <w:ind w:left="720"/>
      <w:jc w:val="left"/>
    </w:pPr>
    <w:rPr>
      <w:rFonts w:ascii="Arial" w:hAnsi="Arial"/>
      <w:color w:val="auto"/>
      <w:sz w:val="22"/>
    </w:rPr>
  </w:style>
  <w:style w:type="paragraph" w:customStyle="1" w:styleId="couverture-adresse">
    <w:name w:val="couverture - adresse"/>
    <w:basedOn w:val="Normal"/>
    <w:rsid w:val="006240C7"/>
    <w:pPr>
      <w:spacing w:after="0"/>
      <w:jc w:val="right"/>
    </w:pPr>
    <w:rPr>
      <w:sz w:val="18"/>
    </w:rPr>
  </w:style>
  <w:style w:type="paragraph" w:customStyle="1" w:styleId="exergueblanchesurfondorangeclair">
    <w:name w:val="exergue blanche sur fond &quot;orange clair&quot;"/>
    <w:basedOn w:val="Normal"/>
    <w:autoRedefine/>
    <w:rsid w:val="006240C7"/>
    <w:pPr>
      <w:spacing w:after="0"/>
      <w:jc w:val="center"/>
    </w:pPr>
    <w:rPr>
      <w:rFonts w:eastAsia="MS PGothic"/>
      <w:b/>
      <w:color w:val="FFFFFF"/>
      <w:sz w:val="18"/>
      <w:szCs w:val="20"/>
    </w:rPr>
  </w:style>
  <w:style w:type="paragraph" w:customStyle="1" w:styleId="couvertureintitul">
    <w:name w:val="couverture intitulé"/>
    <w:basedOn w:val="Normal"/>
    <w:rsid w:val="006240C7"/>
    <w:pPr>
      <w:spacing w:after="0"/>
      <w:jc w:val="right"/>
    </w:pPr>
    <w:rPr>
      <w:b/>
      <w:caps/>
      <w:color w:val="99CC00"/>
      <w:sz w:val="18"/>
      <w:lang w:val="en-GB"/>
    </w:rPr>
  </w:style>
  <w:style w:type="paragraph" w:customStyle="1" w:styleId="Couverture-nom">
    <w:name w:val="Couverture - nom"/>
    <w:basedOn w:val="Normal"/>
    <w:rsid w:val="006240C7"/>
    <w:pPr>
      <w:spacing w:after="0"/>
      <w:jc w:val="left"/>
    </w:pPr>
    <w:rPr>
      <w:b/>
      <w:sz w:val="90"/>
      <w:lang w:val="en-GB"/>
    </w:rPr>
  </w:style>
  <w:style w:type="paragraph" w:customStyle="1" w:styleId="Couverture-encadrsurfondvert">
    <w:name w:val="Couverture - encadré sur fond vert"/>
    <w:basedOn w:val="Normal"/>
    <w:rsid w:val="006240C7"/>
    <w:pPr>
      <w:spacing w:after="0" w:line="216" w:lineRule="auto"/>
      <w:jc w:val="left"/>
    </w:pPr>
    <w:rPr>
      <w:rFonts w:eastAsia="MS PGothic" w:cs="Arial"/>
      <w:b/>
      <w:caps/>
      <w:color w:val="FFFFFF"/>
      <w:sz w:val="30"/>
      <w:szCs w:val="30"/>
    </w:rPr>
  </w:style>
  <w:style w:type="table" w:customStyle="1" w:styleId="Tableau2">
    <w:name w:val="Tableau 2"/>
    <w:basedOn w:val="TABLEAU1"/>
    <w:rsid w:val="006240C7"/>
    <w:tblPr/>
    <w:tblStylePr w:type="firstRow">
      <w:pPr>
        <w:wordWrap/>
        <w:jc w:val="center"/>
      </w:pPr>
      <w:rPr>
        <w:rFonts w:ascii="Segoe UI" w:hAnsi="Segoe UI"/>
        <w:b/>
        <w:i w:val="0"/>
        <w:caps/>
        <w:smallCaps w:val="0"/>
        <w:color w:val="FFFFFF"/>
        <w:sz w:val="18"/>
      </w:rPr>
      <w:tblPr>
        <w:jc w:val="center"/>
      </w:tblPr>
      <w:trPr>
        <w:jc w:val="center"/>
      </w:trPr>
      <w:tcPr>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val="clear" w:color="auto" w:fill="99CC00"/>
      </w:tcPr>
    </w:tblStylePr>
    <w:tblStylePr w:type="lastRow">
      <w:rPr>
        <w:rFonts w:ascii="Segoe UI" w:hAnsi="Segoe UI"/>
        <w:caps w:val="0"/>
        <w:smallCaps w:val="0"/>
      </w:rPr>
      <w:tblPr/>
      <w:tcPr>
        <w:tcBorders>
          <w:top w:val="single" w:sz="4" w:space="0" w:color="C0C0C0"/>
          <w:left w:val="single" w:sz="4" w:space="0" w:color="C0C0C0"/>
          <w:bottom w:val="single" w:sz="4" w:space="0" w:color="C0C0C0"/>
          <w:right w:val="single" w:sz="4" w:space="0" w:color="C0C0C0"/>
          <w:insideH w:val="single" w:sz="4" w:space="0" w:color="C0C0C0"/>
          <w:insideV w:val="single" w:sz="4" w:space="0" w:color="C0C0C0"/>
          <w:tl2br w:val="nil"/>
          <w:tr2bl w:val="nil"/>
        </w:tcBorders>
      </w:tcPr>
    </w:tblStylePr>
    <w:tblStylePr w:type="nwCell">
      <w:rPr>
        <w:rFonts w:ascii="Segoe UI" w:hAnsi="Segoe UI"/>
        <w:b/>
        <w:i w:val="0"/>
        <w:caps/>
        <w:smallCaps w:val="0"/>
        <w:color w:val="FFFFFF"/>
        <w:sz w:val="18"/>
      </w:rPr>
    </w:tblStylePr>
    <w:tblStylePr w:type="swCell">
      <w:rPr>
        <w:color w:val="000000"/>
      </w:rPr>
    </w:tblStylePr>
  </w:style>
  <w:style w:type="paragraph" w:customStyle="1" w:styleId="organigramme-nom">
    <w:name w:val="organigramme-nom"/>
    <w:basedOn w:val="Normal"/>
    <w:rsid w:val="006240C7"/>
    <w:pPr>
      <w:spacing w:after="0"/>
      <w:jc w:val="center"/>
    </w:pPr>
    <w:rPr>
      <w:sz w:val="16"/>
    </w:rPr>
  </w:style>
  <w:style w:type="paragraph" w:customStyle="1" w:styleId="organigramme-fonction">
    <w:name w:val="organigramme-fonction"/>
    <w:basedOn w:val="organigramme-nom"/>
    <w:rsid w:val="006240C7"/>
    <w:pPr>
      <w:framePr w:hSpace="142" w:wrap="around" w:vAnchor="page" w:hAnchor="margin" w:xAlign="right" w:y="8276"/>
      <w:suppressOverlap/>
    </w:pPr>
    <w:rPr>
      <w:b/>
    </w:rPr>
  </w:style>
  <w:style w:type="paragraph" w:customStyle="1" w:styleId="SOMMAIREniveau1">
    <w:name w:val="SOMMAIRE niveau1"/>
    <w:basedOn w:val="Normal"/>
    <w:rsid w:val="006240C7"/>
    <w:pPr>
      <w:spacing w:before="60" w:after="0"/>
      <w:ind w:left="113" w:hanging="113"/>
      <w:jc w:val="left"/>
    </w:pPr>
    <w:rPr>
      <w:b/>
      <w:caps/>
      <w:color w:val="99CC00"/>
      <w:sz w:val="22"/>
    </w:rPr>
  </w:style>
  <w:style w:type="paragraph" w:customStyle="1" w:styleId="SOMMAIREniveau2">
    <w:name w:val="SOMMAIRE niveau2"/>
    <w:basedOn w:val="Normal"/>
    <w:rsid w:val="006240C7"/>
    <w:pPr>
      <w:spacing w:before="60" w:after="120"/>
      <w:ind w:left="284" w:hanging="284"/>
      <w:jc w:val="left"/>
    </w:pPr>
    <w:rPr>
      <w:b/>
      <w:caps/>
      <w:color w:val="auto"/>
      <w:sz w:val="18"/>
    </w:rPr>
  </w:style>
  <w:style w:type="paragraph" w:customStyle="1" w:styleId="SOMMAIREniveau3">
    <w:name w:val="SOMMAIRE niveau3"/>
    <w:basedOn w:val="Normal"/>
    <w:rsid w:val="006240C7"/>
    <w:pPr>
      <w:spacing w:after="0"/>
      <w:jc w:val="left"/>
    </w:pPr>
    <w:rPr>
      <w:caps/>
      <w:sz w:val="16"/>
    </w:rPr>
  </w:style>
  <w:style w:type="paragraph" w:customStyle="1" w:styleId="tableau-contenu">
    <w:name w:val="tableau - contenu"/>
    <w:basedOn w:val="Normal"/>
    <w:rsid w:val="006240C7"/>
    <w:pPr>
      <w:spacing w:after="0"/>
      <w:jc w:val="left"/>
    </w:pPr>
    <w:rPr>
      <w:sz w:val="18"/>
    </w:rPr>
  </w:style>
  <w:style w:type="paragraph" w:customStyle="1" w:styleId="Introdanscarrvert">
    <w:name w:val="Intro dans carré vert"/>
    <w:basedOn w:val="Normal"/>
    <w:rsid w:val="006240C7"/>
    <w:pPr>
      <w:spacing w:after="0"/>
      <w:jc w:val="left"/>
    </w:pPr>
    <w:rPr>
      <w:sz w:val="24"/>
    </w:rPr>
  </w:style>
  <w:style w:type="table" w:customStyle="1" w:styleId="TABLEAU1">
    <w:name w:val="TABLEAU 1"/>
    <w:basedOn w:val="TableauNormal"/>
    <w:rsid w:val="006240C7"/>
    <w:pPr>
      <w:jc w:val="center"/>
    </w:pPr>
    <w:rPr>
      <w:rFonts w:ascii="Myriad Pro" w:hAnsi="Myriad Pro"/>
      <w:sz w:val="18"/>
    </w:rPr>
    <w:tblPr>
      <w:tblStyleRowBandSize w:val="1"/>
      <w:tblStyleColBandSize w:val="1"/>
      <w:jc w:val="center"/>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113" w:type="dxa"/>
        <w:left w:w="142" w:type="dxa"/>
        <w:bottom w:w="113" w:type="dxa"/>
        <w:right w:w="142" w:type="dxa"/>
      </w:tblCellMar>
    </w:tblPr>
    <w:trPr>
      <w:jc w:val="center"/>
    </w:trPr>
    <w:tblStylePr w:type="firstRow">
      <w:pPr>
        <w:wordWrap/>
        <w:jc w:val="center"/>
      </w:pPr>
      <w:rPr>
        <w:rFonts w:ascii="Segoe UI" w:hAnsi="Segoe UI"/>
        <w:b/>
        <w:i w:val="0"/>
        <w:caps/>
        <w:smallCaps w:val="0"/>
        <w:color w:val="FFFFFF"/>
        <w:sz w:val="18"/>
      </w:rPr>
      <w:tblPr/>
      <w:tcPr>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val="clear" w:color="auto" w:fill="99CC00"/>
      </w:tcPr>
    </w:tblStylePr>
    <w:tblStylePr w:type="lastRow">
      <w:rPr>
        <w:rFonts w:ascii="Segoe UI" w:hAnsi="Segoe UI"/>
        <w:caps w:val="0"/>
        <w:smallCaps w:val="0"/>
      </w:rPr>
      <w:tblPr/>
      <w:tcPr>
        <w:tcBorders>
          <w:top w:val="single" w:sz="4" w:space="0" w:color="C0C0C0"/>
          <w:left w:val="single" w:sz="4" w:space="0" w:color="C0C0C0"/>
          <w:bottom w:val="single" w:sz="4" w:space="0" w:color="C0C0C0"/>
          <w:right w:val="single" w:sz="4" w:space="0" w:color="C0C0C0"/>
          <w:insideH w:val="single" w:sz="4" w:space="0" w:color="C0C0C0"/>
          <w:insideV w:val="single" w:sz="4" w:space="0" w:color="C0C0C0"/>
          <w:tl2br w:val="nil"/>
          <w:tr2bl w:val="nil"/>
        </w:tcBorders>
      </w:tcPr>
    </w:tblStylePr>
    <w:tblStylePr w:type="nwCell">
      <w:rPr>
        <w:rFonts w:ascii="Segoe UI" w:hAnsi="Segoe UI"/>
        <w:b/>
        <w:i w:val="0"/>
        <w:caps/>
        <w:smallCaps w:val="0"/>
        <w:color w:val="FFFFFF"/>
        <w:sz w:val="18"/>
      </w:rPr>
    </w:tblStylePr>
    <w:tblStylePr w:type="swCell">
      <w:rPr>
        <w:color w:val="000000"/>
      </w:rPr>
    </w:tblStylePr>
  </w:style>
  <w:style w:type="paragraph" w:customStyle="1" w:styleId="Intro">
    <w:name w:val="Intro"/>
    <w:aliases w:val="chapitre,couverture - contenu rappel"/>
    <w:basedOn w:val="Normal"/>
    <w:rsid w:val="006240C7"/>
    <w:pPr>
      <w:spacing w:after="0"/>
      <w:jc w:val="left"/>
    </w:pPr>
    <w:rPr>
      <w:b/>
      <w:caps/>
      <w:sz w:val="18"/>
    </w:rPr>
  </w:style>
  <w:style w:type="paragraph" w:customStyle="1" w:styleId="IntroetsommaireTITRE">
    <w:name w:val="Intro et sommaire TITRE"/>
    <w:basedOn w:val="Normal"/>
    <w:next w:val="Normal"/>
    <w:rsid w:val="006240C7"/>
    <w:pPr>
      <w:spacing w:after="0"/>
      <w:jc w:val="left"/>
    </w:pPr>
    <w:rPr>
      <w:b/>
      <w:caps/>
      <w:color w:val="99CC00"/>
      <w:sz w:val="28"/>
    </w:rPr>
  </w:style>
  <w:style w:type="character" w:customStyle="1" w:styleId="Normal-grasvertpourunoudeuxmots">
    <w:name w:val="Normal - gras vert pour un ou deux mots"/>
    <w:rsid w:val="006240C7"/>
    <w:rPr>
      <w:rFonts w:ascii="Myriad Pro" w:hAnsi="Myriad Pro"/>
      <w:b/>
      <w:color w:val="99CC00"/>
      <w:sz w:val="18"/>
    </w:rPr>
  </w:style>
  <w:style w:type="character" w:customStyle="1" w:styleId="Normal-Grasblancpourtableauouencadrdecouleur">
    <w:name w:val="Normal - Gras blanc pour tableau ou encadré de couleur"/>
    <w:rsid w:val="006240C7"/>
    <w:rPr>
      <w:rFonts w:ascii="Myriad Pro" w:hAnsi="Myriad Pro"/>
      <w:b/>
      <w:color w:val="FFFFFF"/>
      <w:sz w:val="18"/>
    </w:rPr>
  </w:style>
  <w:style w:type="character" w:customStyle="1" w:styleId="Surlignpourmodification">
    <w:name w:val="Surligné pour modification"/>
    <w:rsid w:val="006240C7"/>
    <w:rPr>
      <w:rFonts w:ascii="Calibri" w:hAnsi="Calibri"/>
      <w:b/>
      <w:dstrike w:val="0"/>
      <w:color w:val="FF0000"/>
      <w:sz w:val="20"/>
      <w:u w:val="none" w:color="FFCC00"/>
    </w:rPr>
  </w:style>
  <w:style w:type="paragraph" w:styleId="Retraitcorpsdetexte3">
    <w:name w:val="Body Text Indent 3"/>
    <w:basedOn w:val="Normal"/>
    <w:link w:val="Retraitcorpsdetexte3Car"/>
    <w:rsid w:val="006240C7"/>
    <w:pPr>
      <w:spacing w:after="120"/>
      <w:ind w:left="283"/>
    </w:pPr>
    <w:rPr>
      <w:sz w:val="16"/>
      <w:szCs w:val="16"/>
    </w:rPr>
  </w:style>
  <w:style w:type="character" w:customStyle="1" w:styleId="Retraitcorpsdetexte3Car">
    <w:name w:val="Retrait corps de texte 3 Car"/>
    <w:basedOn w:val="Policepardfaut"/>
    <w:link w:val="Retraitcorpsdetexte3"/>
    <w:rsid w:val="006240C7"/>
    <w:rPr>
      <w:rFonts w:ascii="Myriad Pro" w:hAnsi="Myriad Pro"/>
      <w:color w:val="000000"/>
      <w:sz w:val="16"/>
      <w:szCs w:val="16"/>
    </w:rPr>
  </w:style>
  <w:style w:type="paragraph" w:styleId="Listepuces2">
    <w:name w:val="List Bullet 2"/>
    <w:basedOn w:val="Normal"/>
    <w:rsid w:val="006240C7"/>
    <w:pPr>
      <w:numPr>
        <w:numId w:val="14"/>
      </w:numPr>
      <w:spacing w:after="0"/>
    </w:pPr>
    <w:rPr>
      <w:sz w:val="18"/>
    </w:rPr>
  </w:style>
  <w:style w:type="character" w:styleId="lev">
    <w:name w:val="Strong"/>
    <w:uiPriority w:val="22"/>
    <w:qFormat/>
    <w:rsid w:val="006240C7"/>
    <w:rPr>
      <w:b/>
      <w:bCs/>
    </w:rPr>
  </w:style>
  <w:style w:type="character" w:styleId="Numrodepage">
    <w:name w:val="page number"/>
    <w:basedOn w:val="Policepardfaut"/>
    <w:rsid w:val="006240C7"/>
  </w:style>
  <w:style w:type="paragraph" w:styleId="Corpsdetexte2">
    <w:name w:val="Body Text 2"/>
    <w:basedOn w:val="Normal"/>
    <w:link w:val="Corpsdetexte2Car"/>
    <w:rsid w:val="006240C7"/>
    <w:pPr>
      <w:spacing w:after="120" w:line="480" w:lineRule="auto"/>
    </w:pPr>
    <w:rPr>
      <w:sz w:val="18"/>
    </w:rPr>
  </w:style>
  <w:style w:type="character" w:customStyle="1" w:styleId="Corpsdetexte2Car">
    <w:name w:val="Corps de texte 2 Car"/>
    <w:basedOn w:val="Policepardfaut"/>
    <w:link w:val="Corpsdetexte2"/>
    <w:rsid w:val="006240C7"/>
    <w:rPr>
      <w:rFonts w:ascii="Myriad Pro" w:hAnsi="Myriad Pro"/>
      <w:color w:val="000000"/>
      <w:sz w:val="18"/>
      <w:szCs w:val="24"/>
    </w:rPr>
  </w:style>
  <w:style w:type="paragraph" w:styleId="Retraitcorpsdetexte2">
    <w:name w:val="Body Text Indent 2"/>
    <w:basedOn w:val="Normal"/>
    <w:link w:val="Retraitcorpsdetexte2Car"/>
    <w:rsid w:val="006240C7"/>
    <w:pPr>
      <w:spacing w:after="120" w:line="480" w:lineRule="auto"/>
      <w:ind w:left="283"/>
    </w:pPr>
    <w:rPr>
      <w:sz w:val="18"/>
    </w:rPr>
  </w:style>
  <w:style w:type="character" w:customStyle="1" w:styleId="Retraitcorpsdetexte2Car">
    <w:name w:val="Retrait corps de texte 2 Car"/>
    <w:basedOn w:val="Policepardfaut"/>
    <w:link w:val="Retraitcorpsdetexte2"/>
    <w:rsid w:val="006240C7"/>
    <w:rPr>
      <w:rFonts w:ascii="Myriad Pro" w:hAnsi="Myriad Pro"/>
      <w:color w:val="000000"/>
      <w:sz w:val="18"/>
      <w:szCs w:val="24"/>
    </w:rPr>
  </w:style>
  <w:style w:type="paragraph" w:styleId="Liste">
    <w:name w:val="List"/>
    <w:basedOn w:val="Normal"/>
    <w:rsid w:val="006240C7"/>
    <w:pPr>
      <w:widowControl/>
      <w:numPr>
        <w:numId w:val="18"/>
      </w:numPr>
      <w:tabs>
        <w:tab w:val="left" w:pos="902"/>
      </w:tabs>
      <w:spacing w:after="0" w:line="240" w:lineRule="auto"/>
      <w:ind w:right="539"/>
    </w:pPr>
    <w:rPr>
      <w:rFonts w:ascii="Arial" w:hAnsi="Arial"/>
      <w:color w:val="auto"/>
      <w:sz w:val="18"/>
      <w:szCs w:val="18"/>
    </w:rPr>
  </w:style>
  <w:style w:type="paragraph" w:styleId="Listepuces3">
    <w:name w:val="List Bullet 3"/>
    <w:basedOn w:val="Normal"/>
    <w:rsid w:val="006240C7"/>
    <w:pPr>
      <w:numPr>
        <w:numId w:val="15"/>
      </w:numPr>
      <w:spacing w:after="0"/>
    </w:pPr>
    <w:rPr>
      <w:sz w:val="18"/>
    </w:rPr>
  </w:style>
  <w:style w:type="paragraph" w:styleId="Explorateurdedocuments">
    <w:name w:val="Document Map"/>
    <w:basedOn w:val="Normal"/>
    <w:link w:val="ExplorateurdedocumentsCar"/>
    <w:semiHidden/>
    <w:rsid w:val="006240C7"/>
    <w:pPr>
      <w:widowControl/>
      <w:shd w:val="clear" w:color="auto" w:fill="000080"/>
      <w:spacing w:after="0" w:line="240" w:lineRule="auto"/>
      <w:jc w:val="left"/>
    </w:pPr>
    <w:rPr>
      <w:rFonts w:ascii="Tahoma" w:hAnsi="Tahoma" w:cs="Tahoma"/>
      <w:color w:val="auto"/>
      <w:sz w:val="18"/>
      <w:szCs w:val="20"/>
    </w:rPr>
  </w:style>
  <w:style w:type="character" w:customStyle="1" w:styleId="ExplorateurdedocumentsCar">
    <w:name w:val="Explorateur de documents Car"/>
    <w:basedOn w:val="Policepardfaut"/>
    <w:link w:val="Explorateurdedocuments"/>
    <w:semiHidden/>
    <w:rsid w:val="006240C7"/>
    <w:rPr>
      <w:rFonts w:ascii="Tahoma" w:hAnsi="Tahoma" w:cs="Tahoma"/>
      <w:sz w:val="18"/>
      <w:shd w:val="clear" w:color="auto" w:fill="000080"/>
    </w:rPr>
  </w:style>
  <w:style w:type="paragraph" w:styleId="Index1">
    <w:name w:val="index 1"/>
    <w:basedOn w:val="Normal"/>
    <w:next w:val="Normal"/>
    <w:autoRedefine/>
    <w:semiHidden/>
    <w:rsid w:val="006240C7"/>
    <w:pPr>
      <w:spacing w:after="0"/>
      <w:ind w:left="180" w:hanging="180"/>
    </w:pPr>
    <w:rPr>
      <w:sz w:val="18"/>
    </w:rPr>
  </w:style>
  <w:style w:type="paragraph" w:styleId="Index2">
    <w:name w:val="index 2"/>
    <w:basedOn w:val="Normal"/>
    <w:next w:val="Normal"/>
    <w:autoRedefine/>
    <w:semiHidden/>
    <w:rsid w:val="006240C7"/>
    <w:pPr>
      <w:spacing w:after="0"/>
      <w:ind w:left="360" w:hanging="180"/>
    </w:pPr>
    <w:rPr>
      <w:sz w:val="18"/>
    </w:rPr>
  </w:style>
  <w:style w:type="paragraph" w:styleId="Index3">
    <w:name w:val="index 3"/>
    <w:basedOn w:val="Normal"/>
    <w:next w:val="Normal"/>
    <w:autoRedefine/>
    <w:semiHidden/>
    <w:rsid w:val="006240C7"/>
    <w:pPr>
      <w:spacing w:after="0"/>
      <w:ind w:left="540" w:hanging="180"/>
    </w:pPr>
    <w:rPr>
      <w:sz w:val="18"/>
    </w:rPr>
  </w:style>
  <w:style w:type="paragraph" w:styleId="Index4">
    <w:name w:val="index 4"/>
    <w:basedOn w:val="Normal"/>
    <w:next w:val="Normal"/>
    <w:autoRedefine/>
    <w:semiHidden/>
    <w:rsid w:val="006240C7"/>
    <w:pPr>
      <w:spacing w:after="0"/>
      <w:ind w:left="720" w:hanging="180"/>
    </w:pPr>
    <w:rPr>
      <w:sz w:val="18"/>
    </w:rPr>
  </w:style>
  <w:style w:type="paragraph" w:styleId="Index5">
    <w:name w:val="index 5"/>
    <w:basedOn w:val="Normal"/>
    <w:next w:val="Normal"/>
    <w:autoRedefine/>
    <w:semiHidden/>
    <w:rsid w:val="006240C7"/>
    <w:pPr>
      <w:spacing w:after="0"/>
      <w:ind w:left="900" w:hanging="180"/>
    </w:pPr>
    <w:rPr>
      <w:sz w:val="18"/>
    </w:rPr>
  </w:style>
  <w:style w:type="paragraph" w:styleId="Index6">
    <w:name w:val="index 6"/>
    <w:basedOn w:val="Normal"/>
    <w:next w:val="Normal"/>
    <w:autoRedefine/>
    <w:semiHidden/>
    <w:rsid w:val="006240C7"/>
    <w:pPr>
      <w:spacing w:after="0"/>
      <w:ind w:left="1080" w:hanging="180"/>
    </w:pPr>
    <w:rPr>
      <w:sz w:val="18"/>
    </w:rPr>
  </w:style>
  <w:style w:type="paragraph" w:styleId="Index7">
    <w:name w:val="index 7"/>
    <w:basedOn w:val="Normal"/>
    <w:next w:val="Normal"/>
    <w:autoRedefine/>
    <w:semiHidden/>
    <w:rsid w:val="006240C7"/>
    <w:pPr>
      <w:spacing w:after="0"/>
      <w:ind w:left="1260" w:hanging="180"/>
    </w:pPr>
    <w:rPr>
      <w:sz w:val="18"/>
    </w:rPr>
  </w:style>
  <w:style w:type="paragraph" w:styleId="Index8">
    <w:name w:val="index 8"/>
    <w:basedOn w:val="Normal"/>
    <w:next w:val="Normal"/>
    <w:autoRedefine/>
    <w:semiHidden/>
    <w:rsid w:val="006240C7"/>
    <w:pPr>
      <w:spacing w:after="0"/>
      <w:ind w:left="1440" w:hanging="180"/>
    </w:pPr>
    <w:rPr>
      <w:sz w:val="18"/>
    </w:rPr>
  </w:style>
  <w:style w:type="paragraph" w:styleId="Index9">
    <w:name w:val="index 9"/>
    <w:basedOn w:val="Normal"/>
    <w:next w:val="Normal"/>
    <w:autoRedefine/>
    <w:semiHidden/>
    <w:rsid w:val="006240C7"/>
    <w:pPr>
      <w:widowControl/>
      <w:spacing w:after="0" w:line="240" w:lineRule="auto"/>
      <w:ind w:left="1800" w:hanging="200"/>
      <w:jc w:val="left"/>
    </w:pPr>
    <w:rPr>
      <w:rFonts w:ascii="Times New Roman" w:hAnsi="Times New Roman"/>
      <w:color w:val="auto"/>
      <w:sz w:val="18"/>
      <w:szCs w:val="20"/>
    </w:rPr>
  </w:style>
  <w:style w:type="paragraph" w:styleId="Listenumros3">
    <w:name w:val="List Number 3"/>
    <w:basedOn w:val="Normal"/>
    <w:rsid w:val="006240C7"/>
    <w:pPr>
      <w:numPr>
        <w:numId w:val="16"/>
      </w:numPr>
      <w:spacing w:after="0"/>
    </w:pPr>
    <w:rPr>
      <w:sz w:val="18"/>
    </w:rPr>
  </w:style>
  <w:style w:type="paragraph" w:styleId="Listepuces4">
    <w:name w:val="List Bullet 4"/>
    <w:basedOn w:val="Normal"/>
    <w:rsid w:val="006240C7"/>
    <w:pPr>
      <w:numPr>
        <w:numId w:val="17"/>
      </w:numPr>
      <w:spacing w:after="0"/>
    </w:pPr>
    <w:rPr>
      <w:sz w:val="18"/>
    </w:rPr>
  </w:style>
  <w:style w:type="paragraph" w:styleId="Titreindex">
    <w:name w:val="index heading"/>
    <w:basedOn w:val="Normal"/>
    <w:next w:val="Index1"/>
    <w:semiHidden/>
    <w:rsid w:val="006240C7"/>
    <w:pPr>
      <w:widowControl/>
      <w:spacing w:after="0" w:line="240" w:lineRule="auto"/>
      <w:jc w:val="left"/>
    </w:pPr>
    <w:rPr>
      <w:rFonts w:ascii="Times New Roman" w:hAnsi="Times New Roman"/>
      <w:color w:val="auto"/>
      <w:sz w:val="18"/>
      <w:szCs w:val="20"/>
    </w:rPr>
  </w:style>
  <w:style w:type="paragraph" w:styleId="TM4">
    <w:name w:val="toc 4"/>
    <w:basedOn w:val="Normal"/>
    <w:next w:val="Normal"/>
    <w:autoRedefine/>
    <w:uiPriority w:val="39"/>
    <w:rsid w:val="006240C7"/>
    <w:pPr>
      <w:spacing w:after="0"/>
      <w:ind w:left="540"/>
    </w:pPr>
    <w:rPr>
      <w:sz w:val="18"/>
    </w:rPr>
  </w:style>
  <w:style w:type="paragraph" w:styleId="TM5">
    <w:name w:val="toc 5"/>
    <w:basedOn w:val="Normal"/>
    <w:next w:val="Normal"/>
    <w:autoRedefine/>
    <w:uiPriority w:val="39"/>
    <w:rsid w:val="006240C7"/>
    <w:pPr>
      <w:spacing w:after="0"/>
      <w:ind w:left="720"/>
    </w:pPr>
    <w:rPr>
      <w:sz w:val="18"/>
    </w:rPr>
  </w:style>
  <w:style w:type="paragraph" w:styleId="TM6">
    <w:name w:val="toc 6"/>
    <w:basedOn w:val="Normal"/>
    <w:next w:val="Normal"/>
    <w:autoRedefine/>
    <w:uiPriority w:val="39"/>
    <w:rsid w:val="006240C7"/>
    <w:pPr>
      <w:spacing w:after="0"/>
      <w:ind w:left="900"/>
    </w:pPr>
    <w:rPr>
      <w:sz w:val="18"/>
    </w:rPr>
  </w:style>
  <w:style w:type="paragraph" w:styleId="TM7">
    <w:name w:val="toc 7"/>
    <w:basedOn w:val="Normal"/>
    <w:next w:val="Normal"/>
    <w:autoRedefine/>
    <w:uiPriority w:val="39"/>
    <w:rsid w:val="006240C7"/>
    <w:pPr>
      <w:spacing w:after="0"/>
      <w:ind w:left="1080"/>
    </w:pPr>
    <w:rPr>
      <w:sz w:val="18"/>
    </w:rPr>
  </w:style>
  <w:style w:type="paragraph" w:styleId="TM8">
    <w:name w:val="toc 8"/>
    <w:basedOn w:val="Normal"/>
    <w:next w:val="Normal"/>
    <w:autoRedefine/>
    <w:uiPriority w:val="39"/>
    <w:rsid w:val="006240C7"/>
    <w:pPr>
      <w:spacing w:after="0"/>
      <w:ind w:left="1260"/>
    </w:pPr>
    <w:rPr>
      <w:sz w:val="18"/>
    </w:rPr>
  </w:style>
  <w:style w:type="paragraph" w:styleId="TM9">
    <w:name w:val="toc 9"/>
    <w:basedOn w:val="Normal"/>
    <w:next w:val="Normal"/>
    <w:autoRedefine/>
    <w:uiPriority w:val="39"/>
    <w:rsid w:val="006240C7"/>
    <w:pPr>
      <w:spacing w:after="0"/>
      <w:ind w:left="1440"/>
    </w:pPr>
    <w:rPr>
      <w:sz w:val="18"/>
    </w:rPr>
  </w:style>
  <w:style w:type="paragraph" w:customStyle="1" w:styleId="A1-ParagrapheStandardIOSIS">
    <w:name w:val="A1 - Paragraphe Standard IOSIS"/>
    <w:link w:val="A1-ParagrapheStandardIOSISCar"/>
    <w:rsid w:val="006240C7"/>
    <w:pPr>
      <w:spacing w:after="120" w:line="240" w:lineRule="atLeast"/>
      <w:jc w:val="both"/>
    </w:pPr>
    <w:rPr>
      <w:rFonts w:ascii="Arial" w:hAnsi="Arial"/>
      <w:sz w:val="22"/>
      <w:szCs w:val="24"/>
    </w:rPr>
  </w:style>
  <w:style w:type="character" w:customStyle="1" w:styleId="A1-ParagrapheStandardIOSISCar">
    <w:name w:val="A1 - Paragraphe Standard IOSIS Car"/>
    <w:link w:val="A1-ParagrapheStandardIOSIS"/>
    <w:rsid w:val="006240C7"/>
    <w:rPr>
      <w:rFonts w:ascii="Arial" w:hAnsi="Arial"/>
      <w:sz w:val="22"/>
      <w:szCs w:val="24"/>
    </w:rPr>
  </w:style>
  <w:style w:type="paragraph" w:customStyle="1" w:styleId="C1-liste1erniveauIOSIS">
    <w:name w:val="C1 - liste 1er niveau IOSIS"/>
    <w:link w:val="C1-liste1erniveauIOSISCar"/>
    <w:rsid w:val="006240C7"/>
    <w:pPr>
      <w:numPr>
        <w:numId w:val="19"/>
      </w:numPr>
      <w:tabs>
        <w:tab w:val="left" w:pos="851"/>
        <w:tab w:val="left" w:pos="4536"/>
        <w:tab w:val="decimal" w:pos="6804"/>
      </w:tabs>
      <w:spacing w:after="120"/>
      <w:jc w:val="both"/>
    </w:pPr>
    <w:rPr>
      <w:rFonts w:ascii="Arial" w:hAnsi="Arial"/>
    </w:rPr>
  </w:style>
  <w:style w:type="character" w:customStyle="1" w:styleId="C1-liste1erniveauIOSISCar">
    <w:name w:val="C1 - liste 1er niveau IOSIS Car"/>
    <w:link w:val="C1-liste1erniveauIOSIS"/>
    <w:rsid w:val="006240C7"/>
    <w:rPr>
      <w:rFonts w:ascii="Arial" w:hAnsi="Arial"/>
    </w:rPr>
  </w:style>
  <w:style w:type="paragraph" w:customStyle="1" w:styleId="Titrenonnumrot">
    <w:name w:val="Titre non numéroté"/>
    <w:rsid w:val="006240C7"/>
    <w:pPr>
      <w:tabs>
        <w:tab w:val="left" w:pos="567"/>
        <w:tab w:val="left" w:pos="1418"/>
        <w:tab w:val="left" w:pos="1843"/>
        <w:tab w:val="left" w:pos="8505"/>
        <w:tab w:val="decimal" w:pos="9639"/>
      </w:tabs>
      <w:spacing w:after="120"/>
    </w:pPr>
    <w:rPr>
      <w:rFonts w:ascii="Verdana" w:hAnsi="Verdana"/>
      <w:b/>
    </w:rPr>
  </w:style>
  <w:style w:type="character" w:customStyle="1" w:styleId="Style1Car">
    <w:name w:val="Style1 Car"/>
    <w:rsid w:val="006240C7"/>
    <w:rPr>
      <w:rFonts w:ascii="Arial" w:hAnsi="Arial" w:cs="Arial"/>
      <w:sz w:val="18"/>
      <w:szCs w:val="22"/>
      <w:lang w:bidi="en-US"/>
    </w:rPr>
  </w:style>
  <w:style w:type="numbering" w:customStyle="1" w:styleId="Liste1">
    <w:name w:val="Liste1"/>
    <w:rsid w:val="006240C7"/>
    <w:pPr>
      <w:numPr>
        <w:numId w:val="20"/>
      </w:numPr>
    </w:pPr>
  </w:style>
  <w:style w:type="paragraph" w:styleId="Sansinterligne">
    <w:name w:val="No Spacing"/>
    <w:uiPriority w:val="1"/>
    <w:qFormat/>
    <w:rsid w:val="006240C7"/>
    <w:pPr>
      <w:widowControl w:val="0"/>
      <w:jc w:val="both"/>
    </w:pPr>
    <w:rPr>
      <w:rFonts w:ascii="Myriad Pro" w:hAnsi="Myriad Pro"/>
      <w:color w:val="000000"/>
      <w:sz w:val="18"/>
      <w:szCs w:val="24"/>
    </w:rPr>
  </w:style>
  <w:style w:type="paragraph" w:styleId="PrformatHTML">
    <w:name w:val="HTML Preformatted"/>
    <w:basedOn w:val="Normal"/>
    <w:link w:val="PrformatHTMLCar"/>
    <w:uiPriority w:val="99"/>
    <w:semiHidden/>
    <w:unhideWhenUsed/>
    <w:rsid w:val="000942C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hAnsi="Courier New" w:cs="Courier New"/>
      <w:szCs w:val="20"/>
    </w:rPr>
  </w:style>
  <w:style w:type="character" w:customStyle="1" w:styleId="PrformatHTMLCar">
    <w:name w:val="Préformaté HTML Car"/>
    <w:basedOn w:val="Policepardfaut"/>
    <w:link w:val="PrformatHTML"/>
    <w:uiPriority w:val="99"/>
    <w:semiHidden/>
    <w:rsid w:val="000942C6"/>
    <w:rPr>
      <w:rFonts w:ascii="Courier New" w:hAnsi="Courier New" w:cs="Courier New"/>
      <w:color w:val="000000"/>
    </w:rPr>
  </w:style>
  <w:style w:type="paragraph" w:customStyle="1" w:styleId="Default">
    <w:name w:val="Default"/>
    <w:rsid w:val="00711CB1"/>
    <w:pPr>
      <w:autoSpaceDE w:val="0"/>
      <w:autoSpaceDN w:val="0"/>
      <w:adjustRightInd w:val="0"/>
    </w:pPr>
    <w:rPr>
      <w:rFonts w:ascii="Calibri" w:hAnsi="Calibri" w:cs="Calibri"/>
      <w:color w:val="000000"/>
      <w:sz w:val="24"/>
      <w:szCs w:val="24"/>
    </w:rPr>
  </w:style>
  <w:style w:type="character" w:styleId="Lienhypertextesuivivisit">
    <w:name w:val="FollowedHyperlink"/>
    <w:basedOn w:val="Policepardfaut"/>
    <w:uiPriority w:val="99"/>
    <w:semiHidden/>
    <w:unhideWhenUsed/>
    <w:rsid w:val="002253FA"/>
    <w:rPr>
      <w:color w:val="062C3A"/>
      <w:u w:val="single"/>
    </w:rPr>
  </w:style>
  <w:style w:type="paragraph" w:customStyle="1" w:styleId="msonormal0">
    <w:name w:val="msonormal"/>
    <w:basedOn w:val="Normal"/>
    <w:rsid w:val="002253FA"/>
    <w:pPr>
      <w:widowControl/>
      <w:spacing w:before="100" w:beforeAutospacing="1" w:after="100" w:afterAutospacing="1" w:line="240" w:lineRule="auto"/>
      <w:jc w:val="left"/>
    </w:pPr>
    <w:rPr>
      <w:rFonts w:ascii="Times New Roman" w:hAnsi="Times New Roman"/>
      <w:color w:val="auto"/>
      <w:sz w:val="24"/>
    </w:rPr>
  </w:style>
  <w:style w:type="paragraph" w:customStyle="1" w:styleId="xl65">
    <w:name w:val="xl65"/>
    <w:basedOn w:val="Normal"/>
    <w:rsid w:val="002253FA"/>
    <w:pPr>
      <w:widowControl/>
      <w:spacing w:before="100" w:beforeAutospacing="1" w:after="100" w:afterAutospacing="1" w:line="240" w:lineRule="auto"/>
      <w:jc w:val="center"/>
      <w:textAlignment w:val="center"/>
    </w:pPr>
    <w:rPr>
      <w:rFonts w:ascii="Times New Roman" w:hAnsi="Times New Roman"/>
      <w:color w:val="auto"/>
      <w:sz w:val="18"/>
      <w:szCs w:val="18"/>
    </w:rPr>
  </w:style>
  <w:style w:type="paragraph" w:customStyle="1" w:styleId="xl66">
    <w:name w:val="xl66"/>
    <w:basedOn w:val="Normal"/>
    <w:rsid w:val="002253FA"/>
    <w:pPr>
      <w:widowControl/>
      <w:spacing w:before="100" w:beforeAutospacing="1" w:after="100" w:afterAutospacing="1" w:line="240" w:lineRule="auto"/>
      <w:jc w:val="left"/>
      <w:textAlignment w:val="center"/>
    </w:pPr>
    <w:rPr>
      <w:rFonts w:ascii="Times New Roman" w:hAnsi="Times New Roman"/>
      <w:color w:val="auto"/>
      <w:sz w:val="18"/>
      <w:szCs w:val="18"/>
    </w:rPr>
  </w:style>
  <w:style w:type="paragraph" w:customStyle="1" w:styleId="xl67">
    <w:name w:val="xl67"/>
    <w:basedOn w:val="Normal"/>
    <w:rsid w:val="002253FA"/>
    <w:pPr>
      <w:widowControl/>
      <w:pBdr>
        <w:top w:val="single" w:sz="4" w:space="0" w:color="C1C1C1"/>
        <w:left w:val="single" w:sz="4" w:space="0" w:color="C1C1C1"/>
        <w:bottom w:val="single" w:sz="4" w:space="0" w:color="C1C1C1"/>
        <w:right w:val="single" w:sz="4" w:space="0" w:color="C1C1C1"/>
      </w:pBdr>
      <w:spacing w:before="100" w:beforeAutospacing="1" w:after="100" w:afterAutospacing="1" w:line="240" w:lineRule="auto"/>
      <w:jc w:val="left"/>
      <w:textAlignment w:val="center"/>
    </w:pPr>
    <w:rPr>
      <w:rFonts w:ascii="Times New Roman" w:hAnsi="Times New Roman"/>
      <w:b/>
      <w:bCs/>
      <w:color w:val="auto"/>
      <w:sz w:val="18"/>
      <w:szCs w:val="18"/>
    </w:rPr>
  </w:style>
  <w:style w:type="paragraph" w:customStyle="1" w:styleId="xl68">
    <w:name w:val="xl68"/>
    <w:basedOn w:val="Normal"/>
    <w:rsid w:val="002253FA"/>
    <w:pPr>
      <w:widowControl/>
      <w:pBdr>
        <w:top w:val="single" w:sz="4" w:space="0" w:color="C1C1C1"/>
        <w:left w:val="single" w:sz="4" w:space="0" w:color="C1C1C1"/>
        <w:bottom w:val="single" w:sz="4" w:space="0" w:color="C1C1C1"/>
        <w:right w:val="single" w:sz="4" w:space="0" w:color="C1C1C1"/>
      </w:pBdr>
      <w:spacing w:before="100" w:beforeAutospacing="1" w:after="100" w:afterAutospacing="1" w:line="240" w:lineRule="auto"/>
      <w:jc w:val="center"/>
      <w:textAlignment w:val="center"/>
    </w:pPr>
    <w:rPr>
      <w:rFonts w:ascii="Times New Roman" w:hAnsi="Times New Roman"/>
      <w:color w:val="auto"/>
      <w:sz w:val="18"/>
      <w:szCs w:val="18"/>
    </w:rPr>
  </w:style>
  <w:style w:type="paragraph" w:customStyle="1" w:styleId="xl69">
    <w:name w:val="xl69"/>
    <w:basedOn w:val="Normal"/>
    <w:rsid w:val="002253FA"/>
    <w:pPr>
      <w:widowControl/>
      <w:pBdr>
        <w:top w:val="single" w:sz="4" w:space="0" w:color="C1C1C1"/>
        <w:left w:val="single" w:sz="4" w:space="0" w:color="C1C1C1"/>
        <w:bottom w:val="single" w:sz="4" w:space="0" w:color="C1C1C1"/>
        <w:right w:val="single" w:sz="4" w:space="0" w:color="C1C1C1"/>
      </w:pBdr>
      <w:spacing w:before="100" w:beforeAutospacing="1" w:after="100" w:afterAutospacing="1" w:line="240" w:lineRule="auto"/>
      <w:jc w:val="center"/>
      <w:textAlignment w:val="center"/>
    </w:pPr>
    <w:rPr>
      <w:rFonts w:ascii="Times New Roman" w:hAnsi="Times New Roman"/>
      <w:b/>
      <w:bCs/>
      <w:color w:val="auto"/>
      <w:sz w:val="18"/>
      <w:szCs w:val="18"/>
    </w:rPr>
  </w:style>
  <w:style w:type="paragraph" w:customStyle="1" w:styleId="xl70">
    <w:name w:val="xl70"/>
    <w:basedOn w:val="Normal"/>
    <w:rsid w:val="002253FA"/>
    <w:pPr>
      <w:widowControl/>
      <w:pBdr>
        <w:top w:val="single" w:sz="4" w:space="0" w:color="C1C1C1"/>
        <w:left w:val="single" w:sz="4" w:space="0" w:color="C1C1C1"/>
        <w:bottom w:val="single" w:sz="4" w:space="0" w:color="C1C1C1"/>
        <w:right w:val="single" w:sz="4" w:space="0" w:color="C1C1C1"/>
      </w:pBdr>
      <w:spacing w:before="100" w:beforeAutospacing="1" w:after="100" w:afterAutospacing="1" w:line="240" w:lineRule="auto"/>
      <w:jc w:val="center"/>
      <w:textAlignment w:val="center"/>
    </w:pPr>
    <w:rPr>
      <w:rFonts w:ascii="Times New Roman" w:hAnsi="Times New Roman"/>
      <w:color w:val="FF0000"/>
      <w:sz w:val="18"/>
      <w:szCs w:val="18"/>
    </w:rPr>
  </w:style>
  <w:style w:type="paragraph" w:customStyle="1" w:styleId="xl71">
    <w:name w:val="xl71"/>
    <w:basedOn w:val="Normal"/>
    <w:rsid w:val="002253FA"/>
    <w:pPr>
      <w:widowControl/>
      <w:pBdr>
        <w:top w:val="single" w:sz="4" w:space="0" w:color="C1C1C1"/>
        <w:left w:val="single" w:sz="4" w:space="0" w:color="C1C1C1"/>
        <w:bottom w:val="single" w:sz="4" w:space="0" w:color="C1C1C1"/>
        <w:right w:val="single" w:sz="4" w:space="0" w:color="C1C1C1"/>
      </w:pBdr>
      <w:spacing w:before="100" w:beforeAutospacing="1" w:after="100" w:afterAutospacing="1" w:line="240" w:lineRule="auto"/>
      <w:jc w:val="left"/>
      <w:textAlignment w:val="center"/>
    </w:pPr>
    <w:rPr>
      <w:rFonts w:ascii="Times New Roman" w:hAnsi="Times New Roman"/>
      <w:color w:val="auto"/>
      <w:sz w:val="18"/>
      <w:szCs w:val="18"/>
    </w:rPr>
  </w:style>
  <w:style w:type="paragraph" w:customStyle="1" w:styleId="xl72">
    <w:name w:val="xl72"/>
    <w:basedOn w:val="Normal"/>
    <w:rsid w:val="002253FA"/>
    <w:pPr>
      <w:widowControl/>
      <w:pBdr>
        <w:top w:val="single" w:sz="4" w:space="0" w:color="C1C1C1"/>
        <w:left w:val="single" w:sz="4" w:space="0" w:color="C1C1C1"/>
        <w:bottom w:val="single" w:sz="4" w:space="0" w:color="C1C1C1"/>
        <w:right w:val="single" w:sz="4" w:space="0" w:color="C1C1C1"/>
      </w:pBdr>
      <w:spacing w:before="100" w:beforeAutospacing="1" w:after="100" w:afterAutospacing="1" w:line="240" w:lineRule="auto"/>
      <w:jc w:val="center"/>
      <w:textAlignment w:val="center"/>
    </w:pPr>
    <w:rPr>
      <w:rFonts w:ascii="Times New Roman" w:hAnsi="Times New Roman"/>
      <w:b/>
      <w:bCs/>
      <w:color w:val="FF0000"/>
      <w:sz w:val="18"/>
      <w:szCs w:val="18"/>
    </w:rPr>
  </w:style>
  <w:style w:type="paragraph" w:customStyle="1" w:styleId="xl73">
    <w:name w:val="xl73"/>
    <w:basedOn w:val="Normal"/>
    <w:rsid w:val="002253FA"/>
    <w:pPr>
      <w:widowControl/>
      <w:shd w:val="clear" w:color="000000" w:fill="043C4E"/>
      <w:spacing w:before="100" w:beforeAutospacing="1" w:after="100" w:afterAutospacing="1" w:line="240" w:lineRule="auto"/>
      <w:jc w:val="center"/>
      <w:textAlignment w:val="center"/>
    </w:pPr>
    <w:rPr>
      <w:rFonts w:ascii="Times New Roman" w:hAnsi="Times New Roman"/>
      <w:b/>
      <w:bCs/>
      <w:color w:val="FFFFFF"/>
      <w:sz w:val="24"/>
    </w:rPr>
  </w:style>
  <w:style w:type="paragraph" w:customStyle="1" w:styleId="xl74">
    <w:name w:val="xl74"/>
    <w:basedOn w:val="Normal"/>
    <w:rsid w:val="002253FA"/>
    <w:pPr>
      <w:widowControl/>
      <w:pBdr>
        <w:top w:val="single" w:sz="8" w:space="0" w:color="FFFFFF"/>
        <w:left w:val="single" w:sz="8" w:space="0" w:color="FFFFFF"/>
        <w:bottom w:val="single" w:sz="8" w:space="0" w:color="FFFFFF"/>
        <w:right w:val="single" w:sz="8" w:space="0" w:color="FFFFFF"/>
      </w:pBdr>
      <w:shd w:val="clear" w:color="000000" w:fill="E7E8E8"/>
      <w:spacing w:before="100" w:beforeAutospacing="1" w:after="100" w:afterAutospacing="1" w:line="240" w:lineRule="auto"/>
      <w:jc w:val="left"/>
      <w:textAlignment w:val="center"/>
    </w:pPr>
    <w:rPr>
      <w:rFonts w:ascii="Times New Roman" w:hAnsi="Times New Roman"/>
      <w:b/>
      <w:bCs/>
      <w:color w:val="0A0A0A"/>
      <w:sz w:val="24"/>
    </w:rPr>
  </w:style>
  <w:style w:type="paragraph" w:customStyle="1" w:styleId="xl75">
    <w:name w:val="xl75"/>
    <w:basedOn w:val="Normal"/>
    <w:rsid w:val="002253FA"/>
    <w:pPr>
      <w:widowControl/>
      <w:pBdr>
        <w:top w:val="single" w:sz="8" w:space="0" w:color="FFFFFF"/>
        <w:left w:val="single" w:sz="8" w:space="0" w:color="FFFFFF"/>
        <w:bottom w:val="single" w:sz="8" w:space="0" w:color="FFFFFF"/>
        <w:right w:val="single" w:sz="8" w:space="0" w:color="FFFFFF"/>
      </w:pBdr>
      <w:shd w:val="clear" w:color="000000" w:fill="CCCDCE"/>
      <w:spacing w:before="100" w:beforeAutospacing="1" w:after="100" w:afterAutospacing="1" w:line="240" w:lineRule="auto"/>
      <w:jc w:val="left"/>
      <w:textAlignment w:val="center"/>
    </w:pPr>
    <w:rPr>
      <w:rFonts w:ascii="Times New Roman" w:hAnsi="Times New Roman"/>
      <w:b/>
      <w:bCs/>
      <w:color w:val="0A0A0A"/>
      <w:sz w:val="24"/>
    </w:rPr>
  </w:style>
  <w:style w:type="paragraph" w:customStyle="1" w:styleId="xl76">
    <w:name w:val="xl76"/>
    <w:basedOn w:val="Normal"/>
    <w:rsid w:val="002253FA"/>
    <w:pPr>
      <w:widowControl/>
      <w:spacing w:before="100" w:beforeAutospacing="1" w:after="100" w:afterAutospacing="1" w:line="240" w:lineRule="auto"/>
      <w:jc w:val="center"/>
      <w:textAlignment w:val="center"/>
    </w:pPr>
    <w:rPr>
      <w:rFonts w:ascii="Times New Roman" w:hAnsi="Times New Roman"/>
      <w:color w:val="464646"/>
      <w:sz w:val="18"/>
      <w:szCs w:val="18"/>
    </w:rPr>
  </w:style>
  <w:style w:type="paragraph" w:customStyle="1" w:styleId="xl77">
    <w:name w:val="xl77"/>
    <w:basedOn w:val="Normal"/>
    <w:rsid w:val="002253FA"/>
    <w:pPr>
      <w:widowControl/>
      <w:spacing w:before="100" w:beforeAutospacing="1" w:after="100" w:afterAutospacing="1" w:line="240" w:lineRule="auto"/>
      <w:jc w:val="left"/>
      <w:textAlignment w:val="center"/>
    </w:pPr>
    <w:rPr>
      <w:rFonts w:ascii="Times New Roman" w:hAnsi="Times New Roman"/>
      <w:color w:val="464646"/>
      <w:sz w:val="18"/>
      <w:szCs w:val="18"/>
    </w:rPr>
  </w:style>
  <w:style w:type="paragraph" w:customStyle="1" w:styleId="xl78">
    <w:name w:val="xl78"/>
    <w:basedOn w:val="Normal"/>
    <w:rsid w:val="002253FA"/>
    <w:pPr>
      <w:widowControl/>
      <w:spacing w:before="100" w:beforeAutospacing="1" w:after="100" w:afterAutospacing="1" w:line="240" w:lineRule="auto"/>
      <w:jc w:val="center"/>
      <w:textAlignment w:val="center"/>
    </w:pPr>
    <w:rPr>
      <w:rFonts w:ascii="Times New Roman" w:hAnsi="Times New Roman"/>
      <w:b/>
      <w:bCs/>
      <w:color w:val="464646"/>
      <w:sz w:val="24"/>
    </w:rPr>
  </w:style>
  <w:style w:type="paragraph" w:customStyle="1" w:styleId="xl79">
    <w:name w:val="xl79"/>
    <w:basedOn w:val="Normal"/>
    <w:rsid w:val="002253FA"/>
    <w:pPr>
      <w:widowControl/>
      <w:spacing w:before="100" w:beforeAutospacing="1" w:after="100" w:afterAutospacing="1" w:line="240" w:lineRule="auto"/>
      <w:ind w:firstLineChars="100" w:firstLine="100"/>
      <w:jc w:val="right"/>
      <w:textAlignment w:val="center"/>
    </w:pPr>
    <w:rPr>
      <w:rFonts w:ascii="Times New Roman" w:hAnsi="Times New Roman"/>
      <w:b/>
      <w:bCs/>
      <w:color w:val="464646"/>
      <w:sz w:val="24"/>
    </w:rPr>
  </w:style>
  <w:style w:type="paragraph" w:customStyle="1" w:styleId="xl80">
    <w:name w:val="xl80"/>
    <w:basedOn w:val="Normal"/>
    <w:rsid w:val="002253FA"/>
    <w:pPr>
      <w:widowControl/>
      <w:spacing w:before="100" w:beforeAutospacing="1" w:after="100" w:afterAutospacing="1" w:line="240" w:lineRule="auto"/>
      <w:jc w:val="right"/>
      <w:textAlignment w:val="center"/>
    </w:pPr>
    <w:rPr>
      <w:rFonts w:ascii="Times New Roman" w:hAnsi="Times New Roman"/>
      <w:b/>
      <w:bCs/>
      <w:color w:val="auto"/>
      <w:sz w:val="18"/>
      <w:szCs w:val="18"/>
    </w:rPr>
  </w:style>
  <w:style w:type="paragraph" w:customStyle="1" w:styleId="xl81">
    <w:name w:val="xl81"/>
    <w:basedOn w:val="Normal"/>
    <w:rsid w:val="002253FA"/>
    <w:pPr>
      <w:widowControl/>
      <w:pBdr>
        <w:top w:val="single" w:sz="4" w:space="0" w:color="C1C1C1"/>
      </w:pBdr>
      <w:spacing w:before="100" w:beforeAutospacing="1" w:after="100" w:afterAutospacing="1" w:line="240" w:lineRule="auto"/>
      <w:jc w:val="left"/>
      <w:textAlignment w:val="center"/>
    </w:pPr>
    <w:rPr>
      <w:rFonts w:ascii="Times New Roman" w:hAnsi="Times New Roman"/>
      <w:b/>
      <w:bCs/>
      <w:color w:val="auto"/>
      <w:sz w:val="18"/>
      <w:szCs w:val="18"/>
    </w:rPr>
  </w:style>
  <w:style w:type="paragraph" w:customStyle="1" w:styleId="xl82">
    <w:name w:val="xl82"/>
    <w:basedOn w:val="Normal"/>
    <w:rsid w:val="002253FA"/>
    <w:pPr>
      <w:widowControl/>
      <w:pBdr>
        <w:top w:val="single" w:sz="4" w:space="0" w:color="C1C1C1"/>
      </w:pBdr>
      <w:spacing w:before="100" w:beforeAutospacing="1" w:after="100" w:afterAutospacing="1" w:line="240" w:lineRule="auto"/>
      <w:jc w:val="center"/>
      <w:textAlignment w:val="center"/>
    </w:pPr>
    <w:rPr>
      <w:rFonts w:ascii="Times New Roman" w:hAnsi="Times New Roman"/>
      <w:color w:val="auto"/>
      <w:sz w:val="18"/>
      <w:szCs w:val="18"/>
    </w:rPr>
  </w:style>
  <w:style w:type="paragraph" w:customStyle="1" w:styleId="xl83">
    <w:name w:val="xl83"/>
    <w:basedOn w:val="Normal"/>
    <w:rsid w:val="002253FA"/>
    <w:pPr>
      <w:widowControl/>
      <w:spacing w:before="100" w:beforeAutospacing="1" w:after="100" w:afterAutospacing="1" w:line="240" w:lineRule="auto"/>
      <w:jc w:val="left"/>
      <w:textAlignment w:val="center"/>
    </w:pPr>
    <w:rPr>
      <w:rFonts w:ascii="Times New Roman" w:hAnsi="Times New Roman"/>
      <w:b/>
      <w:bCs/>
      <w:color w:val="auto"/>
      <w:sz w:val="18"/>
      <w:szCs w:val="18"/>
    </w:rPr>
  </w:style>
  <w:style w:type="paragraph" w:customStyle="1" w:styleId="xl84">
    <w:name w:val="xl84"/>
    <w:basedOn w:val="Normal"/>
    <w:rsid w:val="002253FA"/>
    <w:pPr>
      <w:widowControl/>
      <w:pBdr>
        <w:top w:val="single" w:sz="4" w:space="0" w:color="C1C1C1"/>
        <w:left w:val="single" w:sz="4" w:space="0" w:color="C1C1C1"/>
        <w:bottom w:val="single" w:sz="4" w:space="0" w:color="C1C1C1"/>
        <w:right w:val="single" w:sz="4" w:space="0" w:color="C1C1C1"/>
      </w:pBdr>
      <w:spacing w:before="100" w:beforeAutospacing="1" w:after="100" w:afterAutospacing="1" w:line="240" w:lineRule="auto"/>
      <w:jc w:val="left"/>
      <w:textAlignment w:val="center"/>
    </w:pPr>
    <w:rPr>
      <w:rFonts w:ascii="Times New Roman" w:hAnsi="Times New Roman"/>
      <w:color w:val="auto"/>
      <w:sz w:val="18"/>
      <w:szCs w:val="18"/>
    </w:rPr>
  </w:style>
  <w:style w:type="paragraph" w:customStyle="1" w:styleId="xl85">
    <w:name w:val="xl85"/>
    <w:basedOn w:val="Normal"/>
    <w:rsid w:val="002253FA"/>
    <w:pPr>
      <w:widowControl/>
      <w:pBdr>
        <w:left w:val="single" w:sz="4" w:space="0" w:color="C1C1C1"/>
        <w:bottom w:val="single" w:sz="4" w:space="0" w:color="C1C1C1"/>
        <w:right w:val="single" w:sz="4" w:space="0" w:color="C1C1C1"/>
      </w:pBdr>
      <w:spacing w:before="100" w:beforeAutospacing="1" w:after="100" w:afterAutospacing="1" w:line="240" w:lineRule="auto"/>
      <w:jc w:val="center"/>
      <w:textAlignment w:val="center"/>
    </w:pPr>
    <w:rPr>
      <w:rFonts w:ascii="Times New Roman" w:hAnsi="Times New Roman"/>
      <w:color w:val="auto"/>
      <w:sz w:val="18"/>
      <w:szCs w:val="18"/>
    </w:rPr>
  </w:style>
  <w:style w:type="paragraph" w:customStyle="1" w:styleId="xl86">
    <w:name w:val="xl86"/>
    <w:basedOn w:val="Normal"/>
    <w:rsid w:val="002253FA"/>
    <w:pPr>
      <w:widowControl/>
      <w:pBdr>
        <w:top w:val="single" w:sz="4" w:space="0" w:color="C1C1C1"/>
        <w:left w:val="single" w:sz="4" w:space="0" w:color="C1C1C1"/>
        <w:bottom w:val="single" w:sz="4" w:space="0" w:color="C1C1C1"/>
        <w:right w:val="single" w:sz="4" w:space="0" w:color="C1C1C1"/>
      </w:pBdr>
      <w:spacing w:before="100" w:beforeAutospacing="1" w:after="100" w:afterAutospacing="1" w:line="240" w:lineRule="auto"/>
      <w:jc w:val="center"/>
      <w:textAlignment w:val="center"/>
    </w:pPr>
    <w:rPr>
      <w:rFonts w:ascii="Times New Roman" w:hAnsi="Times New Roman"/>
      <w:b/>
      <w:bCs/>
      <w:color w:val="FF0000"/>
      <w:sz w:val="18"/>
      <w:szCs w:val="18"/>
    </w:rPr>
  </w:style>
  <w:style w:type="paragraph" w:customStyle="1" w:styleId="xl87">
    <w:name w:val="xl87"/>
    <w:basedOn w:val="Normal"/>
    <w:rsid w:val="002253FA"/>
    <w:pPr>
      <w:widowControl/>
      <w:spacing w:before="100" w:beforeAutospacing="1" w:after="100" w:afterAutospacing="1" w:line="240" w:lineRule="auto"/>
      <w:jc w:val="center"/>
      <w:textAlignment w:val="center"/>
    </w:pPr>
    <w:rPr>
      <w:rFonts w:ascii="Times New Roman" w:hAnsi="Times New Roman"/>
      <w:b/>
      <w:bCs/>
      <w:color w:val="auto"/>
      <w:sz w:val="18"/>
      <w:szCs w:val="18"/>
    </w:rPr>
  </w:style>
  <w:style w:type="paragraph" w:customStyle="1" w:styleId="xl88">
    <w:name w:val="xl88"/>
    <w:basedOn w:val="Normal"/>
    <w:rsid w:val="002253FA"/>
    <w:pPr>
      <w:widowControl/>
      <w:pBdr>
        <w:top w:val="single" w:sz="4" w:space="0" w:color="C1C1C1"/>
        <w:left w:val="single" w:sz="4" w:space="0" w:color="C1C1C1"/>
        <w:bottom w:val="single" w:sz="4" w:space="0" w:color="C1C1C1"/>
        <w:right w:val="single" w:sz="4" w:space="0" w:color="C1C1C1"/>
      </w:pBdr>
      <w:spacing w:before="100" w:beforeAutospacing="1" w:after="100" w:afterAutospacing="1" w:line="240" w:lineRule="auto"/>
      <w:jc w:val="center"/>
      <w:textAlignment w:val="center"/>
    </w:pPr>
    <w:rPr>
      <w:rFonts w:ascii="Times New Roman" w:hAnsi="Times New Roman"/>
      <w:b/>
      <w:bCs/>
      <w:color w:val="auto"/>
      <w:sz w:val="18"/>
      <w:szCs w:val="18"/>
    </w:rPr>
  </w:style>
  <w:style w:type="paragraph" w:customStyle="1" w:styleId="xl89">
    <w:name w:val="xl89"/>
    <w:basedOn w:val="Normal"/>
    <w:rsid w:val="002253FA"/>
    <w:pPr>
      <w:widowControl/>
      <w:pBdr>
        <w:top w:val="single" w:sz="4" w:space="0" w:color="C1C1C1"/>
        <w:left w:val="single" w:sz="4" w:space="0" w:color="C1C1C1"/>
        <w:bottom w:val="single" w:sz="4" w:space="0" w:color="C1C1C1"/>
        <w:right w:val="single" w:sz="4" w:space="0" w:color="C1C1C1"/>
      </w:pBdr>
      <w:spacing w:before="100" w:beforeAutospacing="1" w:after="100" w:afterAutospacing="1" w:line="240" w:lineRule="auto"/>
      <w:jc w:val="center"/>
      <w:textAlignment w:val="center"/>
    </w:pPr>
    <w:rPr>
      <w:rFonts w:ascii="Times New Roman" w:hAnsi="Times New Roman"/>
      <w:color w:val="auto"/>
      <w:sz w:val="18"/>
      <w:szCs w:val="18"/>
    </w:rPr>
  </w:style>
  <w:style w:type="paragraph" w:customStyle="1" w:styleId="xl90">
    <w:name w:val="xl90"/>
    <w:basedOn w:val="Normal"/>
    <w:rsid w:val="002253FA"/>
    <w:pPr>
      <w:widowControl/>
      <w:pBdr>
        <w:top w:val="single" w:sz="8" w:space="0" w:color="FFFFFF"/>
        <w:left w:val="single" w:sz="8" w:space="0" w:color="FFFFFF"/>
        <w:bottom w:val="single" w:sz="8" w:space="0" w:color="FFFFFF"/>
        <w:right w:val="single" w:sz="8" w:space="0" w:color="FFFFFF"/>
      </w:pBdr>
      <w:shd w:val="clear" w:color="000000" w:fill="E7E8E8"/>
      <w:spacing w:before="100" w:beforeAutospacing="1" w:after="100" w:afterAutospacing="1" w:line="240" w:lineRule="auto"/>
      <w:jc w:val="center"/>
      <w:textAlignment w:val="center"/>
    </w:pPr>
    <w:rPr>
      <w:rFonts w:ascii="Times New Roman" w:hAnsi="Times New Roman"/>
      <w:b/>
      <w:bCs/>
      <w:color w:val="0A0A0A"/>
      <w:szCs w:val="20"/>
    </w:rPr>
  </w:style>
  <w:style w:type="paragraph" w:customStyle="1" w:styleId="xl91">
    <w:name w:val="xl91"/>
    <w:basedOn w:val="Normal"/>
    <w:rsid w:val="002253FA"/>
    <w:pPr>
      <w:widowControl/>
      <w:pBdr>
        <w:top w:val="single" w:sz="4" w:space="0" w:color="C1C1C1"/>
        <w:left w:val="single" w:sz="4" w:space="0" w:color="C1C1C1"/>
        <w:right w:val="single" w:sz="4" w:space="0" w:color="C1C1C1"/>
      </w:pBdr>
      <w:spacing w:before="100" w:beforeAutospacing="1" w:after="100" w:afterAutospacing="1" w:line="240" w:lineRule="auto"/>
      <w:jc w:val="center"/>
      <w:textAlignment w:val="center"/>
    </w:pPr>
    <w:rPr>
      <w:rFonts w:ascii="Times New Roman" w:hAnsi="Times New Roman"/>
      <w:color w:val="auto"/>
      <w:sz w:val="18"/>
      <w:szCs w:val="18"/>
    </w:rPr>
  </w:style>
  <w:style w:type="paragraph" w:customStyle="1" w:styleId="xl92">
    <w:name w:val="xl92"/>
    <w:basedOn w:val="Normal"/>
    <w:rsid w:val="002253FA"/>
    <w:pPr>
      <w:widowControl/>
      <w:pBdr>
        <w:top w:val="single" w:sz="4" w:space="0" w:color="C1C1C1"/>
        <w:left w:val="single" w:sz="4" w:space="0" w:color="C1C1C1"/>
        <w:bottom w:val="single" w:sz="4" w:space="0" w:color="C1C1C1"/>
        <w:right w:val="single" w:sz="4" w:space="0" w:color="C1C1C1"/>
      </w:pBdr>
      <w:shd w:val="clear" w:color="000000" w:fill="FFFFFF"/>
      <w:spacing w:before="100" w:beforeAutospacing="1" w:after="100" w:afterAutospacing="1" w:line="240" w:lineRule="auto"/>
      <w:jc w:val="left"/>
      <w:textAlignment w:val="center"/>
    </w:pPr>
    <w:rPr>
      <w:rFonts w:ascii="Times New Roman" w:hAnsi="Times New Roman"/>
      <w:b/>
      <w:bCs/>
      <w:color w:val="auto"/>
      <w:sz w:val="18"/>
      <w:szCs w:val="18"/>
    </w:rPr>
  </w:style>
  <w:style w:type="paragraph" w:customStyle="1" w:styleId="xl93">
    <w:name w:val="xl93"/>
    <w:basedOn w:val="Normal"/>
    <w:rsid w:val="002253FA"/>
    <w:pPr>
      <w:widowControl/>
      <w:pBdr>
        <w:top w:val="single" w:sz="4" w:space="0" w:color="C1C1C1"/>
        <w:left w:val="single" w:sz="4" w:space="0" w:color="C1C1C1"/>
        <w:bottom w:val="single" w:sz="4" w:space="0" w:color="C1C1C1"/>
        <w:right w:val="single" w:sz="4" w:space="0" w:color="C1C1C1"/>
      </w:pBdr>
      <w:shd w:val="clear" w:color="000000" w:fill="FFFFFF"/>
      <w:spacing w:before="100" w:beforeAutospacing="1" w:after="100" w:afterAutospacing="1" w:line="240" w:lineRule="auto"/>
      <w:jc w:val="left"/>
      <w:textAlignment w:val="center"/>
    </w:pPr>
    <w:rPr>
      <w:rFonts w:ascii="Times New Roman" w:hAnsi="Times New Roman"/>
      <w:color w:val="auto"/>
      <w:sz w:val="18"/>
      <w:szCs w:val="18"/>
    </w:rPr>
  </w:style>
  <w:style w:type="paragraph" w:customStyle="1" w:styleId="xl94">
    <w:name w:val="xl94"/>
    <w:basedOn w:val="Normal"/>
    <w:rsid w:val="002253FA"/>
    <w:pPr>
      <w:widowControl/>
      <w:pBdr>
        <w:top w:val="single" w:sz="4" w:space="0" w:color="C1C1C1"/>
        <w:left w:val="single" w:sz="4" w:space="0" w:color="C1C1C1"/>
        <w:bottom w:val="single" w:sz="4" w:space="0" w:color="C1C1C1"/>
        <w:right w:val="single" w:sz="4" w:space="0" w:color="C1C1C1"/>
      </w:pBdr>
      <w:shd w:val="clear" w:color="000000" w:fill="FFFFFF"/>
      <w:spacing w:before="100" w:beforeAutospacing="1" w:after="100" w:afterAutospacing="1" w:line="240" w:lineRule="auto"/>
      <w:jc w:val="left"/>
      <w:textAlignment w:val="center"/>
    </w:pPr>
    <w:rPr>
      <w:rFonts w:ascii="Times New Roman" w:hAnsi="Times New Roman"/>
      <w:color w:val="auto"/>
      <w:sz w:val="18"/>
      <w:szCs w:val="18"/>
    </w:rPr>
  </w:style>
  <w:style w:type="paragraph" w:customStyle="1" w:styleId="xl95">
    <w:name w:val="xl95"/>
    <w:basedOn w:val="Normal"/>
    <w:rsid w:val="002253FA"/>
    <w:pPr>
      <w:widowControl/>
      <w:spacing w:before="100" w:beforeAutospacing="1" w:after="100" w:afterAutospacing="1" w:line="240" w:lineRule="auto"/>
      <w:jc w:val="center"/>
      <w:textAlignment w:val="center"/>
    </w:pPr>
    <w:rPr>
      <w:rFonts w:ascii="Times New Roman" w:hAnsi="Times New Roman"/>
      <w:color w:val="auto"/>
      <w:szCs w:val="20"/>
    </w:rPr>
  </w:style>
  <w:style w:type="paragraph" w:customStyle="1" w:styleId="xl96">
    <w:name w:val="xl96"/>
    <w:basedOn w:val="Normal"/>
    <w:rsid w:val="002253FA"/>
    <w:pPr>
      <w:widowControl/>
      <w:pBdr>
        <w:top w:val="single" w:sz="8" w:space="0" w:color="FFFFFF"/>
        <w:left w:val="single" w:sz="8" w:space="0" w:color="FFFFFF"/>
        <w:bottom w:val="single" w:sz="8" w:space="0" w:color="FFFFFF"/>
        <w:right w:val="single" w:sz="8" w:space="0" w:color="FFFFFF"/>
      </w:pBdr>
      <w:shd w:val="clear" w:color="000000" w:fill="E7E8E8"/>
      <w:spacing w:before="100" w:beforeAutospacing="1" w:after="100" w:afterAutospacing="1" w:line="240" w:lineRule="auto"/>
      <w:jc w:val="left"/>
      <w:textAlignment w:val="center"/>
    </w:pPr>
    <w:rPr>
      <w:rFonts w:ascii="Times New Roman" w:hAnsi="Times New Roman"/>
      <w:b/>
      <w:bCs/>
      <w:color w:val="0A0A0A"/>
      <w:szCs w:val="20"/>
    </w:rPr>
  </w:style>
  <w:style w:type="paragraph" w:customStyle="1" w:styleId="xl97">
    <w:name w:val="xl97"/>
    <w:basedOn w:val="Normal"/>
    <w:rsid w:val="002253FA"/>
    <w:pPr>
      <w:widowControl/>
      <w:pBdr>
        <w:top w:val="single" w:sz="8" w:space="0" w:color="FFFFFF"/>
        <w:left w:val="single" w:sz="8" w:space="0" w:color="FFFFFF"/>
        <w:bottom w:val="single" w:sz="8" w:space="0" w:color="FFFFFF"/>
        <w:right w:val="single" w:sz="8" w:space="0" w:color="FFFFFF"/>
      </w:pBdr>
      <w:shd w:val="clear" w:color="000000" w:fill="CCCDCE"/>
      <w:spacing w:before="100" w:beforeAutospacing="1" w:after="100" w:afterAutospacing="1" w:line="240" w:lineRule="auto"/>
      <w:jc w:val="left"/>
      <w:textAlignment w:val="center"/>
    </w:pPr>
    <w:rPr>
      <w:rFonts w:ascii="Times New Roman" w:hAnsi="Times New Roman"/>
      <w:b/>
      <w:bCs/>
      <w:color w:val="0A0A0A"/>
      <w:szCs w:val="20"/>
    </w:rPr>
  </w:style>
  <w:style w:type="paragraph" w:customStyle="1" w:styleId="Puce2">
    <w:name w:val="– Puce 2"/>
    <w:link w:val="Puce2Car"/>
    <w:qFormat/>
    <w:rsid w:val="00D341CB"/>
    <w:pPr>
      <w:numPr>
        <w:numId w:val="41"/>
      </w:numPr>
      <w:tabs>
        <w:tab w:val="left" w:pos="680"/>
      </w:tabs>
      <w:spacing w:before="80" w:after="80"/>
      <w:jc w:val="both"/>
    </w:pPr>
    <w:rPr>
      <w:rFonts w:asciiTheme="minorHAnsi" w:eastAsiaTheme="minorHAnsi" w:hAnsiTheme="minorHAnsi" w:cs="Arial"/>
      <w:szCs w:val="22"/>
    </w:rPr>
  </w:style>
  <w:style w:type="character" w:customStyle="1" w:styleId="Puce2Car">
    <w:name w:val="– Puce 2 Car"/>
    <w:basedOn w:val="Policepardfaut"/>
    <w:link w:val="Puce2"/>
    <w:rsid w:val="00D341CB"/>
    <w:rPr>
      <w:rFonts w:asciiTheme="minorHAnsi" w:eastAsiaTheme="minorHAnsi" w:hAnsiTheme="minorHAnsi" w:cs="Arial"/>
      <w:szCs w:val="22"/>
    </w:rPr>
  </w:style>
  <w:style w:type="table" w:styleId="TableauGrille5Fonc-Accentuation3">
    <w:name w:val="Grid Table 5 Dark Accent 3"/>
    <w:basedOn w:val="TableauNormal"/>
    <w:uiPriority w:val="50"/>
    <w:rsid w:val="00B1473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paragraph" w:customStyle="1" w:styleId="Puce1">
    <w:name w:val="– Puce 1"/>
    <w:link w:val="Puce1Car"/>
    <w:qFormat/>
    <w:rsid w:val="00AC4DF0"/>
    <w:pPr>
      <w:numPr>
        <w:numId w:val="63"/>
      </w:numPr>
      <w:tabs>
        <w:tab w:val="left" w:pos="340"/>
      </w:tabs>
      <w:spacing w:before="80" w:after="80"/>
      <w:jc w:val="both"/>
    </w:pPr>
    <w:rPr>
      <w:rFonts w:asciiTheme="minorHAnsi" w:eastAsiaTheme="minorHAnsi" w:hAnsiTheme="minorHAnsi" w:cs="Arial"/>
      <w:szCs w:val="22"/>
    </w:rPr>
  </w:style>
  <w:style w:type="character" w:customStyle="1" w:styleId="Puce1Car">
    <w:name w:val="– Puce 1 Car"/>
    <w:basedOn w:val="Policepardfaut"/>
    <w:link w:val="Puce1"/>
    <w:rsid w:val="00AC4DF0"/>
    <w:rPr>
      <w:rFonts w:asciiTheme="minorHAnsi" w:eastAsiaTheme="minorHAnsi" w:hAnsiTheme="minorHAnsi" w:cs="Arial"/>
      <w:szCs w:val="22"/>
    </w:rPr>
  </w:style>
  <w:style w:type="paragraph" w:customStyle="1" w:styleId="Textenumrotationa">
    <w:name w:val="| Texte numérotation a"/>
    <w:link w:val="TextenumrotationaCar"/>
    <w:uiPriority w:val="2"/>
    <w:qFormat/>
    <w:rsid w:val="00AF1731"/>
    <w:pPr>
      <w:numPr>
        <w:numId w:val="67"/>
      </w:numPr>
      <w:spacing w:after="120"/>
      <w:jc w:val="both"/>
    </w:pPr>
    <w:rPr>
      <w:rFonts w:asciiTheme="minorHAnsi" w:eastAsiaTheme="minorHAnsi" w:hAnsiTheme="minorHAnsi" w:cstheme="minorBidi"/>
      <w:szCs w:val="22"/>
      <w:lang w:val="pt-BR"/>
    </w:rPr>
  </w:style>
  <w:style w:type="character" w:customStyle="1" w:styleId="TextenumrotationaCar">
    <w:name w:val="| Texte numérotation a Car"/>
    <w:basedOn w:val="Policepardfaut"/>
    <w:link w:val="Textenumrotationa"/>
    <w:uiPriority w:val="2"/>
    <w:rsid w:val="00AF1731"/>
    <w:rPr>
      <w:rFonts w:asciiTheme="minorHAnsi" w:eastAsiaTheme="minorHAnsi" w:hAnsiTheme="minorHAnsi" w:cstheme="minorBidi"/>
      <w:szCs w:val="22"/>
      <w:lang w:val="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3710">
      <w:bodyDiv w:val="1"/>
      <w:marLeft w:val="0"/>
      <w:marRight w:val="0"/>
      <w:marTop w:val="0"/>
      <w:marBottom w:val="0"/>
      <w:divBdr>
        <w:top w:val="none" w:sz="0" w:space="0" w:color="auto"/>
        <w:left w:val="none" w:sz="0" w:space="0" w:color="auto"/>
        <w:bottom w:val="none" w:sz="0" w:space="0" w:color="auto"/>
        <w:right w:val="none" w:sz="0" w:space="0" w:color="auto"/>
      </w:divBdr>
    </w:div>
    <w:div w:id="23410523">
      <w:bodyDiv w:val="1"/>
      <w:marLeft w:val="0"/>
      <w:marRight w:val="0"/>
      <w:marTop w:val="0"/>
      <w:marBottom w:val="0"/>
      <w:divBdr>
        <w:top w:val="none" w:sz="0" w:space="0" w:color="auto"/>
        <w:left w:val="none" w:sz="0" w:space="0" w:color="auto"/>
        <w:bottom w:val="none" w:sz="0" w:space="0" w:color="auto"/>
        <w:right w:val="none" w:sz="0" w:space="0" w:color="auto"/>
      </w:divBdr>
      <w:divsChild>
        <w:div w:id="740635503">
          <w:marLeft w:val="274"/>
          <w:marRight w:val="0"/>
          <w:marTop w:val="0"/>
          <w:marBottom w:val="0"/>
          <w:divBdr>
            <w:top w:val="none" w:sz="0" w:space="0" w:color="auto"/>
            <w:left w:val="none" w:sz="0" w:space="0" w:color="auto"/>
            <w:bottom w:val="none" w:sz="0" w:space="0" w:color="auto"/>
            <w:right w:val="none" w:sz="0" w:space="0" w:color="auto"/>
          </w:divBdr>
        </w:div>
        <w:div w:id="1449469187">
          <w:marLeft w:val="274"/>
          <w:marRight w:val="0"/>
          <w:marTop w:val="0"/>
          <w:marBottom w:val="0"/>
          <w:divBdr>
            <w:top w:val="none" w:sz="0" w:space="0" w:color="auto"/>
            <w:left w:val="none" w:sz="0" w:space="0" w:color="auto"/>
            <w:bottom w:val="none" w:sz="0" w:space="0" w:color="auto"/>
            <w:right w:val="none" w:sz="0" w:space="0" w:color="auto"/>
          </w:divBdr>
        </w:div>
        <w:div w:id="2103410195">
          <w:marLeft w:val="274"/>
          <w:marRight w:val="0"/>
          <w:marTop w:val="0"/>
          <w:marBottom w:val="0"/>
          <w:divBdr>
            <w:top w:val="none" w:sz="0" w:space="0" w:color="auto"/>
            <w:left w:val="none" w:sz="0" w:space="0" w:color="auto"/>
            <w:bottom w:val="none" w:sz="0" w:space="0" w:color="auto"/>
            <w:right w:val="none" w:sz="0" w:space="0" w:color="auto"/>
          </w:divBdr>
        </w:div>
      </w:divsChild>
    </w:div>
    <w:div w:id="23679661">
      <w:bodyDiv w:val="1"/>
      <w:marLeft w:val="0"/>
      <w:marRight w:val="0"/>
      <w:marTop w:val="0"/>
      <w:marBottom w:val="0"/>
      <w:divBdr>
        <w:top w:val="none" w:sz="0" w:space="0" w:color="auto"/>
        <w:left w:val="none" w:sz="0" w:space="0" w:color="auto"/>
        <w:bottom w:val="none" w:sz="0" w:space="0" w:color="auto"/>
        <w:right w:val="none" w:sz="0" w:space="0" w:color="auto"/>
      </w:divBdr>
      <w:divsChild>
        <w:div w:id="434327328">
          <w:marLeft w:val="274"/>
          <w:marRight w:val="0"/>
          <w:marTop w:val="0"/>
          <w:marBottom w:val="0"/>
          <w:divBdr>
            <w:top w:val="none" w:sz="0" w:space="0" w:color="auto"/>
            <w:left w:val="none" w:sz="0" w:space="0" w:color="auto"/>
            <w:bottom w:val="none" w:sz="0" w:space="0" w:color="auto"/>
            <w:right w:val="none" w:sz="0" w:space="0" w:color="auto"/>
          </w:divBdr>
        </w:div>
        <w:div w:id="1034618006">
          <w:marLeft w:val="274"/>
          <w:marRight w:val="0"/>
          <w:marTop w:val="0"/>
          <w:marBottom w:val="0"/>
          <w:divBdr>
            <w:top w:val="none" w:sz="0" w:space="0" w:color="auto"/>
            <w:left w:val="none" w:sz="0" w:space="0" w:color="auto"/>
            <w:bottom w:val="none" w:sz="0" w:space="0" w:color="auto"/>
            <w:right w:val="none" w:sz="0" w:space="0" w:color="auto"/>
          </w:divBdr>
        </w:div>
      </w:divsChild>
    </w:div>
    <w:div w:id="50230762">
      <w:bodyDiv w:val="1"/>
      <w:marLeft w:val="0"/>
      <w:marRight w:val="0"/>
      <w:marTop w:val="0"/>
      <w:marBottom w:val="0"/>
      <w:divBdr>
        <w:top w:val="none" w:sz="0" w:space="0" w:color="auto"/>
        <w:left w:val="none" w:sz="0" w:space="0" w:color="auto"/>
        <w:bottom w:val="none" w:sz="0" w:space="0" w:color="auto"/>
        <w:right w:val="none" w:sz="0" w:space="0" w:color="auto"/>
      </w:divBdr>
      <w:divsChild>
        <w:div w:id="295069158">
          <w:marLeft w:val="274"/>
          <w:marRight w:val="0"/>
          <w:marTop w:val="0"/>
          <w:marBottom w:val="0"/>
          <w:divBdr>
            <w:top w:val="none" w:sz="0" w:space="0" w:color="auto"/>
            <w:left w:val="none" w:sz="0" w:space="0" w:color="auto"/>
            <w:bottom w:val="none" w:sz="0" w:space="0" w:color="auto"/>
            <w:right w:val="none" w:sz="0" w:space="0" w:color="auto"/>
          </w:divBdr>
        </w:div>
        <w:div w:id="1240019717">
          <w:marLeft w:val="274"/>
          <w:marRight w:val="0"/>
          <w:marTop w:val="0"/>
          <w:marBottom w:val="0"/>
          <w:divBdr>
            <w:top w:val="none" w:sz="0" w:space="0" w:color="auto"/>
            <w:left w:val="none" w:sz="0" w:space="0" w:color="auto"/>
            <w:bottom w:val="none" w:sz="0" w:space="0" w:color="auto"/>
            <w:right w:val="none" w:sz="0" w:space="0" w:color="auto"/>
          </w:divBdr>
        </w:div>
        <w:div w:id="1557005085">
          <w:marLeft w:val="274"/>
          <w:marRight w:val="0"/>
          <w:marTop w:val="0"/>
          <w:marBottom w:val="0"/>
          <w:divBdr>
            <w:top w:val="none" w:sz="0" w:space="0" w:color="auto"/>
            <w:left w:val="none" w:sz="0" w:space="0" w:color="auto"/>
            <w:bottom w:val="none" w:sz="0" w:space="0" w:color="auto"/>
            <w:right w:val="none" w:sz="0" w:space="0" w:color="auto"/>
          </w:divBdr>
        </w:div>
      </w:divsChild>
    </w:div>
    <w:div w:id="67466673">
      <w:bodyDiv w:val="1"/>
      <w:marLeft w:val="0"/>
      <w:marRight w:val="0"/>
      <w:marTop w:val="0"/>
      <w:marBottom w:val="0"/>
      <w:divBdr>
        <w:top w:val="none" w:sz="0" w:space="0" w:color="auto"/>
        <w:left w:val="none" w:sz="0" w:space="0" w:color="auto"/>
        <w:bottom w:val="none" w:sz="0" w:space="0" w:color="auto"/>
        <w:right w:val="none" w:sz="0" w:space="0" w:color="auto"/>
      </w:divBdr>
      <w:divsChild>
        <w:div w:id="802193277">
          <w:marLeft w:val="274"/>
          <w:marRight w:val="0"/>
          <w:marTop w:val="0"/>
          <w:marBottom w:val="0"/>
          <w:divBdr>
            <w:top w:val="none" w:sz="0" w:space="0" w:color="auto"/>
            <w:left w:val="none" w:sz="0" w:space="0" w:color="auto"/>
            <w:bottom w:val="none" w:sz="0" w:space="0" w:color="auto"/>
            <w:right w:val="none" w:sz="0" w:space="0" w:color="auto"/>
          </w:divBdr>
        </w:div>
      </w:divsChild>
    </w:div>
    <w:div w:id="71050742">
      <w:bodyDiv w:val="1"/>
      <w:marLeft w:val="0"/>
      <w:marRight w:val="0"/>
      <w:marTop w:val="0"/>
      <w:marBottom w:val="0"/>
      <w:divBdr>
        <w:top w:val="none" w:sz="0" w:space="0" w:color="auto"/>
        <w:left w:val="none" w:sz="0" w:space="0" w:color="auto"/>
        <w:bottom w:val="none" w:sz="0" w:space="0" w:color="auto"/>
        <w:right w:val="none" w:sz="0" w:space="0" w:color="auto"/>
      </w:divBdr>
    </w:div>
    <w:div w:id="77293708">
      <w:bodyDiv w:val="1"/>
      <w:marLeft w:val="0"/>
      <w:marRight w:val="0"/>
      <w:marTop w:val="0"/>
      <w:marBottom w:val="0"/>
      <w:divBdr>
        <w:top w:val="none" w:sz="0" w:space="0" w:color="auto"/>
        <w:left w:val="none" w:sz="0" w:space="0" w:color="auto"/>
        <w:bottom w:val="none" w:sz="0" w:space="0" w:color="auto"/>
        <w:right w:val="none" w:sz="0" w:space="0" w:color="auto"/>
      </w:divBdr>
    </w:div>
    <w:div w:id="98722154">
      <w:bodyDiv w:val="1"/>
      <w:marLeft w:val="0"/>
      <w:marRight w:val="0"/>
      <w:marTop w:val="0"/>
      <w:marBottom w:val="0"/>
      <w:divBdr>
        <w:top w:val="none" w:sz="0" w:space="0" w:color="auto"/>
        <w:left w:val="none" w:sz="0" w:space="0" w:color="auto"/>
        <w:bottom w:val="none" w:sz="0" w:space="0" w:color="auto"/>
        <w:right w:val="none" w:sz="0" w:space="0" w:color="auto"/>
      </w:divBdr>
      <w:divsChild>
        <w:div w:id="1395196004">
          <w:marLeft w:val="446"/>
          <w:marRight w:val="0"/>
          <w:marTop w:val="0"/>
          <w:marBottom w:val="120"/>
          <w:divBdr>
            <w:top w:val="none" w:sz="0" w:space="0" w:color="auto"/>
            <w:left w:val="none" w:sz="0" w:space="0" w:color="auto"/>
            <w:bottom w:val="none" w:sz="0" w:space="0" w:color="auto"/>
            <w:right w:val="none" w:sz="0" w:space="0" w:color="auto"/>
          </w:divBdr>
        </w:div>
        <w:div w:id="1702432443">
          <w:marLeft w:val="446"/>
          <w:marRight w:val="0"/>
          <w:marTop w:val="0"/>
          <w:marBottom w:val="120"/>
          <w:divBdr>
            <w:top w:val="none" w:sz="0" w:space="0" w:color="auto"/>
            <w:left w:val="none" w:sz="0" w:space="0" w:color="auto"/>
            <w:bottom w:val="none" w:sz="0" w:space="0" w:color="auto"/>
            <w:right w:val="none" w:sz="0" w:space="0" w:color="auto"/>
          </w:divBdr>
        </w:div>
        <w:div w:id="2022974715">
          <w:marLeft w:val="446"/>
          <w:marRight w:val="0"/>
          <w:marTop w:val="0"/>
          <w:marBottom w:val="120"/>
          <w:divBdr>
            <w:top w:val="none" w:sz="0" w:space="0" w:color="auto"/>
            <w:left w:val="none" w:sz="0" w:space="0" w:color="auto"/>
            <w:bottom w:val="none" w:sz="0" w:space="0" w:color="auto"/>
            <w:right w:val="none" w:sz="0" w:space="0" w:color="auto"/>
          </w:divBdr>
        </w:div>
      </w:divsChild>
    </w:div>
    <w:div w:id="103499673">
      <w:bodyDiv w:val="1"/>
      <w:marLeft w:val="0"/>
      <w:marRight w:val="0"/>
      <w:marTop w:val="0"/>
      <w:marBottom w:val="0"/>
      <w:divBdr>
        <w:top w:val="none" w:sz="0" w:space="0" w:color="auto"/>
        <w:left w:val="none" w:sz="0" w:space="0" w:color="auto"/>
        <w:bottom w:val="none" w:sz="0" w:space="0" w:color="auto"/>
        <w:right w:val="none" w:sz="0" w:space="0" w:color="auto"/>
      </w:divBdr>
    </w:div>
    <w:div w:id="104661549">
      <w:bodyDiv w:val="1"/>
      <w:marLeft w:val="0"/>
      <w:marRight w:val="0"/>
      <w:marTop w:val="0"/>
      <w:marBottom w:val="0"/>
      <w:divBdr>
        <w:top w:val="none" w:sz="0" w:space="0" w:color="auto"/>
        <w:left w:val="none" w:sz="0" w:space="0" w:color="auto"/>
        <w:bottom w:val="none" w:sz="0" w:space="0" w:color="auto"/>
        <w:right w:val="none" w:sz="0" w:space="0" w:color="auto"/>
      </w:divBdr>
      <w:divsChild>
        <w:div w:id="1669745773">
          <w:marLeft w:val="446"/>
          <w:marRight w:val="0"/>
          <w:marTop w:val="0"/>
          <w:marBottom w:val="240"/>
          <w:divBdr>
            <w:top w:val="none" w:sz="0" w:space="0" w:color="auto"/>
            <w:left w:val="none" w:sz="0" w:space="0" w:color="auto"/>
            <w:bottom w:val="none" w:sz="0" w:space="0" w:color="auto"/>
            <w:right w:val="none" w:sz="0" w:space="0" w:color="auto"/>
          </w:divBdr>
        </w:div>
        <w:div w:id="2015258258">
          <w:marLeft w:val="446"/>
          <w:marRight w:val="0"/>
          <w:marTop w:val="0"/>
          <w:marBottom w:val="240"/>
          <w:divBdr>
            <w:top w:val="none" w:sz="0" w:space="0" w:color="auto"/>
            <w:left w:val="none" w:sz="0" w:space="0" w:color="auto"/>
            <w:bottom w:val="none" w:sz="0" w:space="0" w:color="auto"/>
            <w:right w:val="none" w:sz="0" w:space="0" w:color="auto"/>
          </w:divBdr>
        </w:div>
      </w:divsChild>
    </w:div>
    <w:div w:id="109054165">
      <w:bodyDiv w:val="1"/>
      <w:marLeft w:val="0"/>
      <w:marRight w:val="0"/>
      <w:marTop w:val="0"/>
      <w:marBottom w:val="0"/>
      <w:divBdr>
        <w:top w:val="none" w:sz="0" w:space="0" w:color="auto"/>
        <w:left w:val="none" w:sz="0" w:space="0" w:color="auto"/>
        <w:bottom w:val="none" w:sz="0" w:space="0" w:color="auto"/>
        <w:right w:val="none" w:sz="0" w:space="0" w:color="auto"/>
      </w:divBdr>
    </w:div>
    <w:div w:id="110369571">
      <w:bodyDiv w:val="1"/>
      <w:marLeft w:val="0"/>
      <w:marRight w:val="0"/>
      <w:marTop w:val="0"/>
      <w:marBottom w:val="0"/>
      <w:divBdr>
        <w:top w:val="none" w:sz="0" w:space="0" w:color="auto"/>
        <w:left w:val="none" w:sz="0" w:space="0" w:color="auto"/>
        <w:bottom w:val="none" w:sz="0" w:space="0" w:color="auto"/>
        <w:right w:val="none" w:sz="0" w:space="0" w:color="auto"/>
      </w:divBdr>
      <w:divsChild>
        <w:div w:id="174806092">
          <w:marLeft w:val="994"/>
          <w:marRight w:val="0"/>
          <w:marTop w:val="0"/>
          <w:marBottom w:val="0"/>
          <w:divBdr>
            <w:top w:val="none" w:sz="0" w:space="0" w:color="auto"/>
            <w:left w:val="none" w:sz="0" w:space="0" w:color="auto"/>
            <w:bottom w:val="none" w:sz="0" w:space="0" w:color="auto"/>
            <w:right w:val="none" w:sz="0" w:space="0" w:color="auto"/>
          </w:divBdr>
        </w:div>
        <w:div w:id="569927861">
          <w:marLeft w:val="1714"/>
          <w:marRight w:val="0"/>
          <w:marTop w:val="0"/>
          <w:marBottom w:val="0"/>
          <w:divBdr>
            <w:top w:val="none" w:sz="0" w:space="0" w:color="auto"/>
            <w:left w:val="none" w:sz="0" w:space="0" w:color="auto"/>
            <w:bottom w:val="none" w:sz="0" w:space="0" w:color="auto"/>
            <w:right w:val="none" w:sz="0" w:space="0" w:color="auto"/>
          </w:divBdr>
        </w:div>
        <w:div w:id="1391885186">
          <w:marLeft w:val="994"/>
          <w:marRight w:val="0"/>
          <w:marTop w:val="0"/>
          <w:marBottom w:val="0"/>
          <w:divBdr>
            <w:top w:val="none" w:sz="0" w:space="0" w:color="auto"/>
            <w:left w:val="none" w:sz="0" w:space="0" w:color="auto"/>
            <w:bottom w:val="none" w:sz="0" w:space="0" w:color="auto"/>
            <w:right w:val="none" w:sz="0" w:space="0" w:color="auto"/>
          </w:divBdr>
        </w:div>
        <w:div w:id="1850558111">
          <w:marLeft w:val="994"/>
          <w:marRight w:val="0"/>
          <w:marTop w:val="0"/>
          <w:marBottom w:val="0"/>
          <w:divBdr>
            <w:top w:val="none" w:sz="0" w:space="0" w:color="auto"/>
            <w:left w:val="none" w:sz="0" w:space="0" w:color="auto"/>
            <w:bottom w:val="none" w:sz="0" w:space="0" w:color="auto"/>
            <w:right w:val="none" w:sz="0" w:space="0" w:color="auto"/>
          </w:divBdr>
        </w:div>
        <w:div w:id="1961645272">
          <w:marLeft w:val="994"/>
          <w:marRight w:val="0"/>
          <w:marTop w:val="0"/>
          <w:marBottom w:val="0"/>
          <w:divBdr>
            <w:top w:val="none" w:sz="0" w:space="0" w:color="auto"/>
            <w:left w:val="none" w:sz="0" w:space="0" w:color="auto"/>
            <w:bottom w:val="none" w:sz="0" w:space="0" w:color="auto"/>
            <w:right w:val="none" w:sz="0" w:space="0" w:color="auto"/>
          </w:divBdr>
        </w:div>
      </w:divsChild>
    </w:div>
    <w:div w:id="114175011">
      <w:bodyDiv w:val="1"/>
      <w:marLeft w:val="0"/>
      <w:marRight w:val="0"/>
      <w:marTop w:val="0"/>
      <w:marBottom w:val="0"/>
      <w:divBdr>
        <w:top w:val="none" w:sz="0" w:space="0" w:color="auto"/>
        <w:left w:val="none" w:sz="0" w:space="0" w:color="auto"/>
        <w:bottom w:val="none" w:sz="0" w:space="0" w:color="auto"/>
        <w:right w:val="none" w:sz="0" w:space="0" w:color="auto"/>
      </w:divBdr>
    </w:div>
    <w:div w:id="114642368">
      <w:bodyDiv w:val="1"/>
      <w:marLeft w:val="0"/>
      <w:marRight w:val="0"/>
      <w:marTop w:val="0"/>
      <w:marBottom w:val="0"/>
      <w:divBdr>
        <w:top w:val="none" w:sz="0" w:space="0" w:color="auto"/>
        <w:left w:val="none" w:sz="0" w:space="0" w:color="auto"/>
        <w:bottom w:val="none" w:sz="0" w:space="0" w:color="auto"/>
        <w:right w:val="none" w:sz="0" w:space="0" w:color="auto"/>
      </w:divBdr>
    </w:div>
    <w:div w:id="117531548">
      <w:bodyDiv w:val="1"/>
      <w:marLeft w:val="0"/>
      <w:marRight w:val="0"/>
      <w:marTop w:val="0"/>
      <w:marBottom w:val="0"/>
      <w:divBdr>
        <w:top w:val="none" w:sz="0" w:space="0" w:color="auto"/>
        <w:left w:val="none" w:sz="0" w:space="0" w:color="auto"/>
        <w:bottom w:val="none" w:sz="0" w:space="0" w:color="auto"/>
        <w:right w:val="none" w:sz="0" w:space="0" w:color="auto"/>
      </w:divBdr>
    </w:div>
    <w:div w:id="136606648">
      <w:bodyDiv w:val="1"/>
      <w:marLeft w:val="0"/>
      <w:marRight w:val="0"/>
      <w:marTop w:val="0"/>
      <w:marBottom w:val="0"/>
      <w:divBdr>
        <w:top w:val="none" w:sz="0" w:space="0" w:color="auto"/>
        <w:left w:val="none" w:sz="0" w:space="0" w:color="auto"/>
        <w:bottom w:val="none" w:sz="0" w:space="0" w:color="auto"/>
        <w:right w:val="none" w:sz="0" w:space="0" w:color="auto"/>
      </w:divBdr>
    </w:div>
    <w:div w:id="138233568">
      <w:bodyDiv w:val="1"/>
      <w:marLeft w:val="0"/>
      <w:marRight w:val="0"/>
      <w:marTop w:val="0"/>
      <w:marBottom w:val="0"/>
      <w:divBdr>
        <w:top w:val="none" w:sz="0" w:space="0" w:color="auto"/>
        <w:left w:val="none" w:sz="0" w:space="0" w:color="auto"/>
        <w:bottom w:val="none" w:sz="0" w:space="0" w:color="auto"/>
        <w:right w:val="none" w:sz="0" w:space="0" w:color="auto"/>
      </w:divBdr>
    </w:div>
    <w:div w:id="138769088">
      <w:bodyDiv w:val="1"/>
      <w:marLeft w:val="0"/>
      <w:marRight w:val="0"/>
      <w:marTop w:val="0"/>
      <w:marBottom w:val="0"/>
      <w:divBdr>
        <w:top w:val="none" w:sz="0" w:space="0" w:color="auto"/>
        <w:left w:val="none" w:sz="0" w:space="0" w:color="auto"/>
        <w:bottom w:val="none" w:sz="0" w:space="0" w:color="auto"/>
        <w:right w:val="none" w:sz="0" w:space="0" w:color="auto"/>
      </w:divBdr>
    </w:div>
    <w:div w:id="140733133">
      <w:bodyDiv w:val="1"/>
      <w:marLeft w:val="0"/>
      <w:marRight w:val="0"/>
      <w:marTop w:val="0"/>
      <w:marBottom w:val="0"/>
      <w:divBdr>
        <w:top w:val="none" w:sz="0" w:space="0" w:color="auto"/>
        <w:left w:val="none" w:sz="0" w:space="0" w:color="auto"/>
        <w:bottom w:val="none" w:sz="0" w:space="0" w:color="auto"/>
        <w:right w:val="none" w:sz="0" w:space="0" w:color="auto"/>
      </w:divBdr>
    </w:div>
    <w:div w:id="141237520">
      <w:bodyDiv w:val="1"/>
      <w:marLeft w:val="0"/>
      <w:marRight w:val="0"/>
      <w:marTop w:val="0"/>
      <w:marBottom w:val="0"/>
      <w:divBdr>
        <w:top w:val="none" w:sz="0" w:space="0" w:color="auto"/>
        <w:left w:val="none" w:sz="0" w:space="0" w:color="auto"/>
        <w:bottom w:val="none" w:sz="0" w:space="0" w:color="auto"/>
        <w:right w:val="none" w:sz="0" w:space="0" w:color="auto"/>
      </w:divBdr>
      <w:divsChild>
        <w:div w:id="443380155">
          <w:marLeft w:val="446"/>
          <w:marRight w:val="0"/>
          <w:marTop w:val="120"/>
          <w:marBottom w:val="120"/>
          <w:divBdr>
            <w:top w:val="none" w:sz="0" w:space="0" w:color="auto"/>
            <w:left w:val="none" w:sz="0" w:space="0" w:color="auto"/>
            <w:bottom w:val="none" w:sz="0" w:space="0" w:color="auto"/>
            <w:right w:val="none" w:sz="0" w:space="0" w:color="auto"/>
          </w:divBdr>
        </w:div>
        <w:div w:id="823472172">
          <w:marLeft w:val="446"/>
          <w:marRight w:val="0"/>
          <w:marTop w:val="120"/>
          <w:marBottom w:val="120"/>
          <w:divBdr>
            <w:top w:val="none" w:sz="0" w:space="0" w:color="auto"/>
            <w:left w:val="none" w:sz="0" w:space="0" w:color="auto"/>
            <w:bottom w:val="none" w:sz="0" w:space="0" w:color="auto"/>
            <w:right w:val="none" w:sz="0" w:space="0" w:color="auto"/>
          </w:divBdr>
        </w:div>
        <w:div w:id="1129475744">
          <w:marLeft w:val="446"/>
          <w:marRight w:val="0"/>
          <w:marTop w:val="120"/>
          <w:marBottom w:val="120"/>
          <w:divBdr>
            <w:top w:val="none" w:sz="0" w:space="0" w:color="auto"/>
            <w:left w:val="none" w:sz="0" w:space="0" w:color="auto"/>
            <w:bottom w:val="none" w:sz="0" w:space="0" w:color="auto"/>
            <w:right w:val="none" w:sz="0" w:space="0" w:color="auto"/>
          </w:divBdr>
        </w:div>
        <w:div w:id="1444111049">
          <w:marLeft w:val="446"/>
          <w:marRight w:val="0"/>
          <w:marTop w:val="120"/>
          <w:marBottom w:val="120"/>
          <w:divBdr>
            <w:top w:val="none" w:sz="0" w:space="0" w:color="auto"/>
            <w:left w:val="none" w:sz="0" w:space="0" w:color="auto"/>
            <w:bottom w:val="none" w:sz="0" w:space="0" w:color="auto"/>
            <w:right w:val="none" w:sz="0" w:space="0" w:color="auto"/>
          </w:divBdr>
        </w:div>
        <w:div w:id="1595868213">
          <w:marLeft w:val="446"/>
          <w:marRight w:val="0"/>
          <w:marTop w:val="120"/>
          <w:marBottom w:val="120"/>
          <w:divBdr>
            <w:top w:val="none" w:sz="0" w:space="0" w:color="auto"/>
            <w:left w:val="none" w:sz="0" w:space="0" w:color="auto"/>
            <w:bottom w:val="none" w:sz="0" w:space="0" w:color="auto"/>
            <w:right w:val="none" w:sz="0" w:space="0" w:color="auto"/>
          </w:divBdr>
        </w:div>
        <w:div w:id="2095857548">
          <w:marLeft w:val="446"/>
          <w:marRight w:val="0"/>
          <w:marTop w:val="120"/>
          <w:marBottom w:val="120"/>
          <w:divBdr>
            <w:top w:val="none" w:sz="0" w:space="0" w:color="auto"/>
            <w:left w:val="none" w:sz="0" w:space="0" w:color="auto"/>
            <w:bottom w:val="none" w:sz="0" w:space="0" w:color="auto"/>
            <w:right w:val="none" w:sz="0" w:space="0" w:color="auto"/>
          </w:divBdr>
        </w:div>
      </w:divsChild>
    </w:div>
    <w:div w:id="141821562">
      <w:bodyDiv w:val="1"/>
      <w:marLeft w:val="0"/>
      <w:marRight w:val="0"/>
      <w:marTop w:val="0"/>
      <w:marBottom w:val="0"/>
      <w:divBdr>
        <w:top w:val="none" w:sz="0" w:space="0" w:color="auto"/>
        <w:left w:val="none" w:sz="0" w:space="0" w:color="auto"/>
        <w:bottom w:val="none" w:sz="0" w:space="0" w:color="auto"/>
        <w:right w:val="none" w:sz="0" w:space="0" w:color="auto"/>
      </w:divBdr>
    </w:div>
    <w:div w:id="147285668">
      <w:bodyDiv w:val="1"/>
      <w:marLeft w:val="0"/>
      <w:marRight w:val="0"/>
      <w:marTop w:val="0"/>
      <w:marBottom w:val="0"/>
      <w:divBdr>
        <w:top w:val="none" w:sz="0" w:space="0" w:color="auto"/>
        <w:left w:val="none" w:sz="0" w:space="0" w:color="auto"/>
        <w:bottom w:val="none" w:sz="0" w:space="0" w:color="auto"/>
        <w:right w:val="none" w:sz="0" w:space="0" w:color="auto"/>
      </w:divBdr>
    </w:div>
    <w:div w:id="155804979">
      <w:bodyDiv w:val="1"/>
      <w:marLeft w:val="0"/>
      <w:marRight w:val="0"/>
      <w:marTop w:val="0"/>
      <w:marBottom w:val="0"/>
      <w:divBdr>
        <w:top w:val="none" w:sz="0" w:space="0" w:color="auto"/>
        <w:left w:val="none" w:sz="0" w:space="0" w:color="auto"/>
        <w:bottom w:val="none" w:sz="0" w:space="0" w:color="auto"/>
        <w:right w:val="none" w:sz="0" w:space="0" w:color="auto"/>
      </w:divBdr>
    </w:div>
    <w:div w:id="165827165">
      <w:bodyDiv w:val="1"/>
      <w:marLeft w:val="0"/>
      <w:marRight w:val="0"/>
      <w:marTop w:val="0"/>
      <w:marBottom w:val="0"/>
      <w:divBdr>
        <w:top w:val="none" w:sz="0" w:space="0" w:color="auto"/>
        <w:left w:val="none" w:sz="0" w:space="0" w:color="auto"/>
        <w:bottom w:val="none" w:sz="0" w:space="0" w:color="auto"/>
        <w:right w:val="none" w:sz="0" w:space="0" w:color="auto"/>
      </w:divBdr>
    </w:div>
    <w:div w:id="185871485">
      <w:bodyDiv w:val="1"/>
      <w:marLeft w:val="0"/>
      <w:marRight w:val="0"/>
      <w:marTop w:val="0"/>
      <w:marBottom w:val="0"/>
      <w:divBdr>
        <w:top w:val="none" w:sz="0" w:space="0" w:color="auto"/>
        <w:left w:val="none" w:sz="0" w:space="0" w:color="auto"/>
        <w:bottom w:val="none" w:sz="0" w:space="0" w:color="auto"/>
        <w:right w:val="none" w:sz="0" w:space="0" w:color="auto"/>
      </w:divBdr>
      <w:divsChild>
        <w:div w:id="879511150">
          <w:marLeft w:val="274"/>
          <w:marRight w:val="0"/>
          <w:marTop w:val="0"/>
          <w:marBottom w:val="0"/>
          <w:divBdr>
            <w:top w:val="none" w:sz="0" w:space="0" w:color="auto"/>
            <w:left w:val="none" w:sz="0" w:space="0" w:color="auto"/>
            <w:bottom w:val="none" w:sz="0" w:space="0" w:color="auto"/>
            <w:right w:val="none" w:sz="0" w:space="0" w:color="auto"/>
          </w:divBdr>
        </w:div>
        <w:div w:id="1498035891">
          <w:marLeft w:val="274"/>
          <w:marRight w:val="0"/>
          <w:marTop w:val="0"/>
          <w:marBottom w:val="0"/>
          <w:divBdr>
            <w:top w:val="none" w:sz="0" w:space="0" w:color="auto"/>
            <w:left w:val="none" w:sz="0" w:space="0" w:color="auto"/>
            <w:bottom w:val="none" w:sz="0" w:space="0" w:color="auto"/>
            <w:right w:val="none" w:sz="0" w:space="0" w:color="auto"/>
          </w:divBdr>
        </w:div>
      </w:divsChild>
    </w:div>
    <w:div w:id="192815577">
      <w:bodyDiv w:val="1"/>
      <w:marLeft w:val="0"/>
      <w:marRight w:val="0"/>
      <w:marTop w:val="0"/>
      <w:marBottom w:val="0"/>
      <w:divBdr>
        <w:top w:val="none" w:sz="0" w:space="0" w:color="auto"/>
        <w:left w:val="none" w:sz="0" w:space="0" w:color="auto"/>
        <w:bottom w:val="none" w:sz="0" w:space="0" w:color="auto"/>
        <w:right w:val="none" w:sz="0" w:space="0" w:color="auto"/>
      </w:divBdr>
    </w:div>
    <w:div w:id="204801134">
      <w:bodyDiv w:val="1"/>
      <w:marLeft w:val="0"/>
      <w:marRight w:val="0"/>
      <w:marTop w:val="0"/>
      <w:marBottom w:val="0"/>
      <w:divBdr>
        <w:top w:val="none" w:sz="0" w:space="0" w:color="auto"/>
        <w:left w:val="none" w:sz="0" w:space="0" w:color="auto"/>
        <w:bottom w:val="none" w:sz="0" w:space="0" w:color="auto"/>
        <w:right w:val="none" w:sz="0" w:space="0" w:color="auto"/>
      </w:divBdr>
      <w:divsChild>
        <w:div w:id="1580019462">
          <w:marLeft w:val="446"/>
          <w:marRight w:val="0"/>
          <w:marTop w:val="0"/>
          <w:marBottom w:val="120"/>
          <w:divBdr>
            <w:top w:val="none" w:sz="0" w:space="0" w:color="auto"/>
            <w:left w:val="none" w:sz="0" w:space="0" w:color="auto"/>
            <w:bottom w:val="none" w:sz="0" w:space="0" w:color="auto"/>
            <w:right w:val="none" w:sz="0" w:space="0" w:color="auto"/>
          </w:divBdr>
        </w:div>
        <w:div w:id="1653679407">
          <w:marLeft w:val="446"/>
          <w:marRight w:val="0"/>
          <w:marTop w:val="0"/>
          <w:marBottom w:val="120"/>
          <w:divBdr>
            <w:top w:val="none" w:sz="0" w:space="0" w:color="auto"/>
            <w:left w:val="none" w:sz="0" w:space="0" w:color="auto"/>
            <w:bottom w:val="none" w:sz="0" w:space="0" w:color="auto"/>
            <w:right w:val="none" w:sz="0" w:space="0" w:color="auto"/>
          </w:divBdr>
        </w:div>
      </w:divsChild>
    </w:div>
    <w:div w:id="214238539">
      <w:bodyDiv w:val="1"/>
      <w:marLeft w:val="0"/>
      <w:marRight w:val="0"/>
      <w:marTop w:val="0"/>
      <w:marBottom w:val="0"/>
      <w:divBdr>
        <w:top w:val="none" w:sz="0" w:space="0" w:color="auto"/>
        <w:left w:val="none" w:sz="0" w:space="0" w:color="auto"/>
        <w:bottom w:val="none" w:sz="0" w:space="0" w:color="auto"/>
        <w:right w:val="none" w:sz="0" w:space="0" w:color="auto"/>
      </w:divBdr>
    </w:div>
    <w:div w:id="215552909">
      <w:bodyDiv w:val="1"/>
      <w:marLeft w:val="0"/>
      <w:marRight w:val="0"/>
      <w:marTop w:val="0"/>
      <w:marBottom w:val="0"/>
      <w:divBdr>
        <w:top w:val="none" w:sz="0" w:space="0" w:color="auto"/>
        <w:left w:val="none" w:sz="0" w:space="0" w:color="auto"/>
        <w:bottom w:val="none" w:sz="0" w:space="0" w:color="auto"/>
        <w:right w:val="none" w:sz="0" w:space="0" w:color="auto"/>
      </w:divBdr>
    </w:div>
    <w:div w:id="217860790">
      <w:bodyDiv w:val="1"/>
      <w:marLeft w:val="0"/>
      <w:marRight w:val="0"/>
      <w:marTop w:val="0"/>
      <w:marBottom w:val="0"/>
      <w:divBdr>
        <w:top w:val="none" w:sz="0" w:space="0" w:color="auto"/>
        <w:left w:val="none" w:sz="0" w:space="0" w:color="auto"/>
        <w:bottom w:val="none" w:sz="0" w:space="0" w:color="auto"/>
        <w:right w:val="none" w:sz="0" w:space="0" w:color="auto"/>
      </w:divBdr>
      <w:divsChild>
        <w:div w:id="518276054">
          <w:marLeft w:val="446"/>
          <w:marRight w:val="0"/>
          <w:marTop w:val="120"/>
          <w:marBottom w:val="120"/>
          <w:divBdr>
            <w:top w:val="none" w:sz="0" w:space="0" w:color="auto"/>
            <w:left w:val="none" w:sz="0" w:space="0" w:color="auto"/>
            <w:bottom w:val="none" w:sz="0" w:space="0" w:color="auto"/>
            <w:right w:val="none" w:sz="0" w:space="0" w:color="auto"/>
          </w:divBdr>
        </w:div>
      </w:divsChild>
    </w:div>
    <w:div w:id="244845792">
      <w:bodyDiv w:val="1"/>
      <w:marLeft w:val="0"/>
      <w:marRight w:val="0"/>
      <w:marTop w:val="0"/>
      <w:marBottom w:val="0"/>
      <w:divBdr>
        <w:top w:val="none" w:sz="0" w:space="0" w:color="auto"/>
        <w:left w:val="none" w:sz="0" w:space="0" w:color="auto"/>
        <w:bottom w:val="none" w:sz="0" w:space="0" w:color="auto"/>
        <w:right w:val="none" w:sz="0" w:space="0" w:color="auto"/>
      </w:divBdr>
    </w:div>
    <w:div w:id="246426237">
      <w:bodyDiv w:val="1"/>
      <w:marLeft w:val="0"/>
      <w:marRight w:val="0"/>
      <w:marTop w:val="0"/>
      <w:marBottom w:val="0"/>
      <w:divBdr>
        <w:top w:val="none" w:sz="0" w:space="0" w:color="auto"/>
        <w:left w:val="none" w:sz="0" w:space="0" w:color="auto"/>
        <w:bottom w:val="none" w:sz="0" w:space="0" w:color="auto"/>
        <w:right w:val="none" w:sz="0" w:space="0" w:color="auto"/>
      </w:divBdr>
    </w:div>
    <w:div w:id="248274295">
      <w:bodyDiv w:val="1"/>
      <w:marLeft w:val="0"/>
      <w:marRight w:val="0"/>
      <w:marTop w:val="0"/>
      <w:marBottom w:val="0"/>
      <w:divBdr>
        <w:top w:val="none" w:sz="0" w:space="0" w:color="auto"/>
        <w:left w:val="none" w:sz="0" w:space="0" w:color="auto"/>
        <w:bottom w:val="none" w:sz="0" w:space="0" w:color="auto"/>
        <w:right w:val="none" w:sz="0" w:space="0" w:color="auto"/>
      </w:divBdr>
    </w:div>
    <w:div w:id="279534169">
      <w:bodyDiv w:val="1"/>
      <w:marLeft w:val="0"/>
      <w:marRight w:val="0"/>
      <w:marTop w:val="0"/>
      <w:marBottom w:val="0"/>
      <w:divBdr>
        <w:top w:val="none" w:sz="0" w:space="0" w:color="auto"/>
        <w:left w:val="none" w:sz="0" w:space="0" w:color="auto"/>
        <w:bottom w:val="none" w:sz="0" w:space="0" w:color="auto"/>
        <w:right w:val="none" w:sz="0" w:space="0" w:color="auto"/>
      </w:divBdr>
    </w:div>
    <w:div w:id="304284203">
      <w:bodyDiv w:val="1"/>
      <w:marLeft w:val="0"/>
      <w:marRight w:val="0"/>
      <w:marTop w:val="0"/>
      <w:marBottom w:val="0"/>
      <w:divBdr>
        <w:top w:val="none" w:sz="0" w:space="0" w:color="auto"/>
        <w:left w:val="none" w:sz="0" w:space="0" w:color="auto"/>
        <w:bottom w:val="none" w:sz="0" w:space="0" w:color="auto"/>
        <w:right w:val="none" w:sz="0" w:space="0" w:color="auto"/>
      </w:divBdr>
    </w:div>
    <w:div w:id="310066724">
      <w:bodyDiv w:val="1"/>
      <w:marLeft w:val="0"/>
      <w:marRight w:val="0"/>
      <w:marTop w:val="0"/>
      <w:marBottom w:val="0"/>
      <w:divBdr>
        <w:top w:val="none" w:sz="0" w:space="0" w:color="auto"/>
        <w:left w:val="none" w:sz="0" w:space="0" w:color="auto"/>
        <w:bottom w:val="none" w:sz="0" w:space="0" w:color="auto"/>
        <w:right w:val="none" w:sz="0" w:space="0" w:color="auto"/>
      </w:divBdr>
      <w:divsChild>
        <w:div w:id="1060447627">
          <w:marLeft w:val="274"/>
          <w:marRight w:val="0"/>
          <w:marTop w:val="0"/>
          <w:marBottom w:val="0"/>
          <w:divBdr>
            <w:top w:val="none" w:sz="0" w:space="0" w:color="auto"/>
            <w:left w:val="none" w:sz="0" w:space="0" w:color="auto"/>
            <w:bottom w:val="none" w:sz="0" w:space="0" w:color="auto"/>
            <w:right w:val="none" w:sz="0" w:space="0" w:color="auto"/>
          </w:divBdr>
        </w:div>
        <w:div w:id="1326476382">
          <w:marLeft w:val="274"/>
          <w:marRight w:val="0"/>
          <w:marTop w:val="0"/>
          <w:marBottom w:val="0"/>
          <w:divBdr>
            <w:top w:val="none" w:sz="0" w:space="0" w:color="auto"/>
            <w:left w:val="none" w:sz="0" w:space="0" w:color="auto"/>
            <w:bottom w:val="none" w:sz="0" w:space="0" w:color="auto"/>
            <w:right w:val="none" w:sz="0" w:space="0" w:color="auto"/>
          </w:divBdr>
        </w:div>
        <w:div w:id="1537356030">
          <w:marLeft w:val="274"/>
          <w:marRight w:val="0"/>
          <w:marTop w:val="0"/>
          <w:marBottom w:val="0"/>
          <w:divBdr>
            <w:top w:val="none" w:sz="0" w:space="0" w:color="auto"/>
            <w:left w:val="none" w:sz="0" w:space="0" w:color="auto"/>
            <w:bottom w:val="none" w:sz="0" w:space="0" w:color="auto"/>
            <w:right w:val="none" w:sz="0" w:space="0" w:color="auto"/>
          </w:divBdr>
        </w:div>
      </w:divsChild>
    </w:div>
    <w:div w:id="311296005">
      <w:bodyDiv w:val="1"/>
      <w:marLeft w:val="0"/>
      <w:marRight w:val="0"/>
      <w:marTop w:val="0"/>
      <w:marBottom w:val="0"/>
      <w:divBdr>
        <w:top w:val="none" w:sz="0" w:space="0" w:color="auto"/>
        <w:left w:val="none" w:sz="0" w:space="0" w:color="auto"/>
        <w:bottom w:val="none" w:sz="0" w:space="0" w:color="auto"/>
        <w:right w:val="none" w:sz="0" w:space="0" w:color="auto"/>
      </w:divBdr>
      <w:divsChild>
        <w:div w:id="931233431">
          <w:marLeft w:val="274"/>
          <w:marRight w:val="0"/>
          <w:marTop w:val="0"/>
          <w:marBottom w:val="0"/>
          <w:divBdr>
            <w:top w:val="none" w:sz="0" w:space="0" w:color="auto"/>
            <w:left w:val="none" w:sz="0" w:space="0" w:color="auto"/>
            <w:bottom w:val="none" w:sz="0" w:space="0" w:color="auto"/>
            <w:right w:val="none" w:sz="0" w:space="0" w:color="auto"/>
          </w:divBdr>
        </w:div>
        <w:div w:id="1234467291">
          <w:marLeft w:val="274"/>
          <w:marRight w:val="0"/>
          <w:marTop w:val="0"/>
          <w:marBottom w:val="0"/>
          <w:divBdr>
            <w:top w:val="none" w:sz="0" w:space="0" w:color="auto"/>
            <w:left w:val="none" w:sz="0" w:space="0" w:color="auto"/>
            <w:bottom w:val="none" w:sz="0" w:space="0" w:color="auto"/>
            <w:right w:val="none" w:sz="0" w:space="0" w:color="auto"/>
          </w:divBdr>
        </w:div>
        <w:div w:id="2088074022">
          <w:marLeft w:val="274"/>
          <w:marRight w:val="0"/>
          <w:marTop w:val="0"/>
          <w:marBottom w:val="0"/>
          <w:divBdr>
            <w:top w:val="none" w:sz="0" w:space="0" w:color="auto"/>
            <w:left w:val="none" w:sz="0" w:space="0" w:color="auto"/>
            <w:bottom w:val="none" w:sz="0" w:space="0" w:color="auto"/>
            <w:right w:val="none" w:sz="0" w:space="0" w:color="auto"/>
          </w:divBdr>
        </w:div>
      </w:divsChild>
    </w:div>
    <w:div w:id="348407434">
      <w:bodyDiv w:val="1"/>
      <w:marLeft w:val="0"/>
      <w:marRight w:val="0"/>
      <w:marTop w:val="0"/>
      <w:marBottom w:val="0"/>
      <w:divBdr>
        <w:top w:val="none" w:sz="0" w:space="0" w:color="auto"/>
        <w:left w:val="none" w:sz="0" w:space="0" w:color="auto"/>
        <w:bottom w:val="none" w:sz="0" w:space="0" w:color="auto"/>
        <w:right w:val="none" w:sz="0" w:space="0" w:color="auto"/>
      </w:divBdr>
    </w:div>
    <w:div w:id="356930246">
      <w:bodyDiv w:val="1"/>
      <w:marLeft w:val="0"/>
      <w:marRight w:val="0"/>
      <w:marTop w:val="0"/>
      <w:marBottom w:val="0"/>
      <w:divBdr>
        <w:top w:val="none" w:sz="0" w:space="0" w:color="auto"/>
        <w:left w:val="none" w:sz="0" w:space="0" w:color="auto"/>
        <w:bottom w:val="none" w:sz="0" w:space="0" w:color="auto"/>
        <w:right w:val="none" w:sz="0" w:space="0" w:color="auto"/>
      </w:divBdr>
      <w:divsChild>
        <w:div w:id="1221478729">
          <w:marLeft w:val="274"/>
          <w:marRight w:val="0"/>
          <w:marTop w:val="0"/>
          <w:marBottom w:val="0"/>
          <w:divBdr>
            <w:top w:val="none" w:sz="0" w:space="0" w:color="auto"/>
            <w:left w:val="none" w:sz="0" w:space="0" w:color="auto"/>
            <w:bottom w:val="none" w:sz="0" w:space="0" w:color="auto"/>
            <w:right w:val="none" w:sz="0" w:space="0" w:color="auto"/>
          </w:divBdr>
        </w:div>
        <w:div w:id="1384140386">
          <w:marLeft w:val="274"/>
          <w:marRight w:val="0"/>
          <w:marTop w:val="0"/>
          <w:marBottom w:val="0"/>
          <w:divBdr>
            <w:top w:val="none" w:sz="0" w:space="0" w:color="auto"/>
            <w:left w:val="none" w:sz="0" w:space="0" w:color="auto"/>
            <w:bottom w:val="none" w:sz="0" w:space="0" w:color="auto"/>
            <w:right w:val="none" w:sz="0" w:space="0" w:color="auto"/>
          </w:divBdr>
        </w:div>
        <w:div w:id="1661807588">
          <w:marLeft w:val="274"/>
          <w:marRight w:val="0"/>
          <w:marTop w:val="0"/>
          <w:marBottom w:val="0"/>
          <w:divBdr>
            <w:top w:val="none" w:sz="0" w:space="0" w:color="auto"/>
            <w:left w:val="none" w:sz="0" w:space="0" w:color="auto"/>
            <w:bottom w:val="none" w:sz="0" w:space="0" w:color="auto"/>
            <w:right w:val="none" w:sz="0" w:space="0" w:color="auto"/>
          </w:divBdr>
        </w:div>
      </w:divsChild>
    </w:div>
    <w:div w:id="362101254">
      <w:bodyDiv w:val="1"/>
      <w:marLeft w:val="0"/>
      <w:marRight w:val="0"/>
      <w:marTop w:val="0"/>
      <w:marBottom w:val="0"/>
      <w:divBdr>
        <w:top w:val="none" w:sz="0" w:space="0" w:color="auto"/>
        <w:left w:val="none" w:sz="0" w:space="0" w:color="auto"/>
        <w:bottom w:val="none" w:sz="0" w:space="0" w:color="auto"/>
        <w:right w:val="none" w:sz="0" w:space="0" w:color="auto"/>
      </w:divBdr>
    </w:div>
    <w:div w:id="372653100">
      <w:bodyDiv w:val="1"/>
      <w:marLeft w:val="0"/>
      <w:marRight w:val="0"/>
      <w:marTop w:val="0"/>
      <w:marBottom w:val="0"/>
      <w:divBdr>
        <w:top w:val="none" w:sz="0" w:space="0" w:color="auto"/>
        <w:left w:val="none" w:sz="0" w:space="0" w:color="auto"/>
        <w:bottom w:val="none" w:sz="0" w:space="0" w:color="auto"/>
        <w:right w:val="none" w:sz="0" w:space="0" w:color="auto"/>
      </w:divBdr>
      <w:divsChild>
        <w:div w:id="1122769695">
          <w:marLeft w:val="446"/>
          <w:marRight w:val="0"/>
          <w:marTop w:val="0"/>
          <w:marBottom w:val="120"/>
          <w:divBdr>
            <w:top w:val="none" w:sz="0" w:space="0" w:color="auto"/>
            <w:left w:val="none" w:sz="0" w:space="0" w:color="auto"/>
            <w:bottom w:val="none" w:sz="0" w:space="0" w:color="auto"/>
            <w:right w:val="none" w:sz="0" w:space="0" w:color="auto"/>
          </w:divBdr>
        </w:div>
      </w:divsChild>
    </w:div>
    <w:div w:id="378894206">
      <w:bodyDiv w:val="1"/>
      <w:marLeft w:val="0"/>
      <w:marRight w:val="0"/>
      <w:marTop w:val="0"/>
      <w:marBottom w:val="0"/>
      <w:divBdr>
        <w:top w:val="none" w:sz="0" w:space="0" w:color="auto"/>
        <w:left w:val="none" w:sz="0" w:space="0" w:color="auto"/>
        <w:bottom w:val="none" w:sz="0" w:space="0" w:color="auto"/>
        <w:right w:val="none" w:sz="0" w:space="0" w:color="auto"/>
      </w:divBdr>
    </w:div>
    <w:div w:id="398329439">
      <w:bodyDiv w:val="1"/>
      <w:marLeft w:val="0"/>
      <w:marRight w:val="0"/>
      <w:marTop w:val="0"/>
      <w:marBottom w:val="0"/>
      <w:divBdr>
        <w:top w:val="none" w:sz="0" w:space="0" w:color="auto"/>
        <w:left w:val="none" w:sz="0" w:space="0" w:color="auto"/>
        <w:bottom w:val="none" w:sz="0" w:space="0" w:color="auto"/>
        <w:right w:val="none" w:sz="0" w:space="0" w:color="auto"/>
      </w:divBdr>
      <w:divsChild>
        <w:div w:id="1517960740">
          <w:marLeft w:val="0"/>
          <w:marRight w:val="0"/>
          <w:marTop w:val="0"/>
          <w:marBottom w:val="120"/>
          <w:divBdr>
            <w:top w:val="none" w:sz="0" w:space="0" w:color="auto"/>
            <w:left w:val="none" w:sz="0" w:space="0" w:color="auto"/>
            <w:bottom w:val="none" w:sz="0" w:space="0" w:color="auto"/>
            <w:right w:val="none" w:sz="0" w:space="0" w:color="auto"/>
          </w:divBdr>
        </w:div>
        <w:div w:id="1880316223">
          <w:marLeft w:val="0"/>
          <w:marRight w:val="0"/>
          <w:marTop w:val="0"/>
          <w:marBottom w:val="120"/>
          <w:divBdr>
            <w:top w:val="none" w:sz="0" w:space="0" w:color="auto"/>
            <w:left w:val="none" w:sz="0" w:space="0" w:color="auto"/>
            <w:bottom w:val="none" w:sz="0" w:space="0" w:color="auto"/>
            <w:right w:val="none" w:sz="0" w:space="0" w:color="auto"/>
          </w:divBdr>
        </w:div>
      </w:divsChild>
    </w:div>
    <w:div w:id="402411017">
      <w:bodyDiv w:val="1"/>
      <w:marLeft w:val="0"/>
      <w:marRight w:val="0"/>
      <w:marTop w:val="0"/>
      <w:marBottom w:val="0"/>
      <w:divBdr>
        <w:top w:val="none" w:sz="0" w:space="0" w:color="auto"/>
        <w:left w:val="none" w:sz="0" w:space="0" w:color="auto"/>
        <w:bottom w:val="none" w:sz="0" w:space="0" w:color="auto"/>
        <w:right w:val="none" w:sz="0" w:space="0" w:color="auto"/>
      </w:divBdr>
    </w:div>
    <w:div w:id="418984171">
      <w:bodyDiv w:val="1"/>
      <w:marLeft w:val="0"/>
      <w:marRight w:val="0"/>
      <w:marTop w:val="0"/>
      <w:marBottom w:val="0"/>
      <w:divBdr>
        <w:top w:val="none" w:sz="0" w:space="0" w:color="auto"/>
        <w:left w:val="none" w:sz="0" w:space="0" w:color="auto"/>
        <w:bottom w:val="none" w:sz="0" w:space="0" w:color="auto"/>
        <w:right w:val="none" w:sz="0" w:space="0" w:color="auto"/>
      </w:divBdr>
      <w:divsChild>
        <w:div w:id="471604337">
          <w:marLeft w:val="446"/>
          <w:marRight w:val="0"/>
          <w:marTop w:val="0"/>
          <w:marBottom w:val="120"/>
          <w:divBdr>
            <w:top w:val="none" w:sz="0" w:space="0" w:color="auto"/>
            <w:left w:val="none" w:sz="0" w:space="0" w:color="auto"/>
            <w:bottom w:val="none" w:sz="0" w:space="0" w:color="auto"/>
            <w:right w:val="none" w:sz="0" w:space="0" w:color="auto"/>
          </w:divBdr>
        </w:div>
      </w:divsChild>
    </w:div>
    <w:div w:id="437063237">
      <w:bodyDiv w:val="1"/>
      <w:marLeft w:val="0"/>
      <w:marRight w:val="0"/>
      <w:marTop w:val="0"/>
      <w:marBottom w:val="0"/>
      <w:divBdr>
        <w:top w:val="none" w:sz="0" w:space="0" w:color="auto"/>
        <w:left w:val="none" w:sz="0" w:space="0" w:color="auto"/>
        <w:bottom w:val="none" w:sz="0" w:space="0" w:color="auto"/>
        <w:right w:val="none" w:sz="0" w:space="0" w:color="auto"/>
      </w:divBdr>
    </w:div>
    <w:div w:id="441346584">
      <w:bodyDiv w:val="1"/>
      <w:marLeft w:val="0"/>
      <w:marRight w:val="0"/>
      <w:marTop w:val="0"/>
      <w:marBottom w:val="0"/>
      <w:divBdr>
        <w:top w:val="none" w:sz="0" w:space="0" w:color="auto"/>
        <w:left w:val="none" w:sz="0" w:space="0" w:color="auto"/>
        <w:bottom w:val="none" w:sz="0" w:space="0" w:color="auto"/>
        <w:right w:val="none" w:sz="0" w:space="0" w:color="auto"/>
      </w:divBdr>
    </w:div>
    <w:div w:id="445125731">
      <w:bodyDiv w:val="1"/>
      <w:marLeft w:val="0"/>
      <w:marRight w:val="0"/>
      <w:marTop w:val="0"/>
      <w:marBottom w:val="0"/>
      <w:divBdr>
        <w:top w:val="none" w:sz="0" w:space="0" w:color="auto"/>
        <w:left w:val="none" w:sz="0" w:space="0" w:color="auto"/>
        <w:bottom w:val="none" w:sz="0" w:space="0" w:color="auto"/>
        <w:right w:val="none" w:sz="0" w:space="0" w:color="auto"/>
      </w:divBdr>
    </w:div>
    <w:div w:id="453448159">
      <w:bodyDiv w:val="1"/>
      <w:marLeft w:val="0"/>
      <w:marRight w:val="0"/>
      <w:marTop w:val="0"/>
      <w:marBottom w:val="0"/>
      <w:divBdr>
        <w:top w:val="none" w:sz="0" w:space="0" w:color="auto"/>
        <w:left w:val="none" w:sz="0" w:space="0" w:color="auto"/>
        <w:bottom w:val="none" w:sz="0" w:space="0" w:color="auto"/>
        <w:right w:val="none" w:sz="0" w:space="0" w:color="auto"/>
      </w:divBdr>
      <w:divsChild>
        <w:div w:id="125860897">
          <w:marLeft w:val="274"/>
          <w:marRight w:val="0"/>
          <w:marTop w:val="120"/>
          <w:marBottom w:val="0"/>
          <w:divBdr>
            <w:top w:val="none" w:sz="0" w:space="0" w:color="auto"/>
            <w:left w:val="none" w:sz="0" w:space="0" w:color="auto"/>
            <w:bottom w:val="none" w:sz="0" w:space="0" w:color="auto"/>
            <w:right w:val="none" w:sz="0" w:space="0" w:color="auto"/>
          </w:divBdr>
        </w:div>
        <w:div w:id="862135258">
          <w:marLeft w:val="274"/>
          <w:marRight w:val="0"/>
          <w:marTop w:val="120"/>
          <w:marBottom w:val="0"/>
          <w:divBdr>
            <w:top w:val="none" w:sz="0" w:space="0" w:color="auto"/>
            <w:left w:val="none" w:sz="0" w:space="0" w:color="auto"/>
            <w:bottom w:val="none" w:sz="0" w:space="0" w:color="auto"/>
            <w:right w:val="none" w:sz="0" w:space="0" w:color="auto"/>
          </w:divBdr>
        </w:div>
        <w:div w:id="1438132500">
          <w:marLeft w:val="274"/>
          <w:marRight w:val="0"/>
          <w:marTop w:val="120"/>
          <w:marBottom w:val="0"/>
          <w:divBdr>
            <w:top w:val="none" w:sz="0" w:space="0" w:color="auto"/>
            <w:left w:val="none" w:sz="0" w:space="0" w:color="auto"/>
            <w:bottom w:val="none" w:sz="0" w:space="0" w:color="auto"/>
            <w:right w:val="none" w:sz="0" w:space="0" w:color="auto"/>
          </w:divBdr>
        </w:div>
        <w:div w:id="1784180089">
          <w:marLeft w:val="274"/>
          <w:marRight w:val="0"/>
          <w:marTop w:val="120"/>
          <w:marBottom w:val="0"/>
          <w:divBdr>
            <w:top w:val="none" w:sz="0" w:space="0" w:color="auto"/>
            <w:left w:val="none" w:sz="0" w:space="0" w:color="auto"/>
            <w:bottom w:val="none" w:sz="0" w:space="0" w:color="auto"/>
            <w:right w:val="none" w:sz="0" w:space="0" w:color="auto"/>
          </w:divBdr>
        </w:div>
        <w:div w:id="1800413159">
          <w:marLeft w:val="274"/>
          <w:marRight w:val="0"/>
          <w:marTop w:val="120"/>
          <w:marBottom w:val="0"/>
          <w:divBdr>
            <w:top w:val="none" w:sz="0" w:space="0" w:color="auto"/>
            <w:left w:val="none" w:sz="0" w:space="0" w:color="auto"/>
            <w:bottom w:val="none" w:sz="0" w:space="0" w:color="auto"/>
            <w:right w:val="none" w:sz="0" w:space="0" w:color="auto"/>
          </w:divBdr>
        </w:div>
        <w:div w:id="2090232700">
          <w:marLeft w:val="274"/>
          <w:marRight w:val="0"/>
          <w:marTop w:val="120"/>
          <w:marBottom w:val="0"/>
          <w:divBdr>
            <w:top w:val="none" w:sz="0" w:space="0" w:color="auto"/>
            <w:left w:val="none" w:sz="0" w:space="0" w:color="auto"/>
            <w:bottom w:val="none" w:sz="0" w:space="0" w:color="auto"/>
            <w:right w:val="none" w:sz="0" w:space="0" w:color="auto"/>
          </w:divBdr>
        </w:div>
      </w:divsChild>
    </w:div>
    <w:div w:id="453869015">
      <w:bodyDiv w:val="1"/>
      <w:marLeft w:val="0"/>
      <w:marRight w:val="0"/>
      <w:marTop w:val="0"/>
      <w:marBottom w:val="0"/>
      <w:divBdr>
        <w:top w:val="none" w:sz="0" w:space="0" w:color="auto"/>
        <w:left w:val="none" w:sz="0" w:space="0" w:color="auto"/>
        <w:bottom w:val="none" w:sz="0" w:space="0" w:color="auto"/>
        <w:right w:val="none" w:sz="0" w:space="0" w:color="auto"/>
      </w:divBdr>
      <w:divsChild>
        <w:div w:id="118108153">
          <w:marLeft w:val="446"/>
          <w:marRight w:val="0"/>
          <w:marTop w:val="0"/>
          <w:marBottom w:val="120"/>
          <w:divBdr>
            <w:top w:val="none" w:sz="0" w:space="0" w:color="auto"/>
            <w:left w:val="none" w:sz="0" w:space="0" w:color="auto"/>
            <w:bottom w:val="none" w:sz="0" w:space="0" w:color="auto"/>
            <w:right w:val="none" w:sz="0" w:space="0" w:color="auto"/>
          </w:divBdr>
        </w:div>
        <w:div w:id="890111477">
          <w:marLeft w:val="446"/>
          <w:marRight w:val="0"/>
          <w:marTop w:val="0"/>
          <w:marBottom w:val="120"/>
          <w:divBdr>
            <w:top w:val="none" w:sz="0" w:space="0" w:color="auto"/>
            <w:left w:val="none" w:sz="0" w:space="0" w:color="auto"/>
            <w:bottom w:val="none" w:sz="0" w:space="0" w:color="auto"/>
            <w:right w:val="none" w:sz="0" w:space="0" w:color="auto"/>
          </w:divBdr>
        </w:div>
        <w:div w:id="1883663399">
          <w:marLeft w:val="446"/>
          <w:marRight w:val="0"/>
          <w:marTop w:val="0"/>
          <w:marBottom w:val="120"/>
          <w:divBdr>
            <w:top w:val="none" w:sz="0" w:space="0" w:color="auto"/>
            <w:left w:val="none" w:sz="0" w:space="0" w:color="auto"/>
            <w:bottom w:val="none" w:sz="0" w:space="0" w:color="auto"/>
            <w:right w:val="none" w:sz="0" w:space="0" w:color="auto"/>
          </w:divBdr>
        </w:div>
        <w:div w:id="1939291680">
          <w:marLeft w:val="446"/>
          <w:marRight w:val="0"/>
          <w:marTop w:val="0"/>
          <w:marBottom w:val="120"/>
          <w:divBdr>
            <w:top w:val="none" w:sz="0" w:space="0" w:color="auto"/>
            <w:left w:val="none" w:sz="0" w:space="0" w:color="auto"/>
            <w:bottom w:val="none" w:sz="0" w:space="0" w:color="auto"/>
            <w:right w:val="none" w:sz="0" w:space="0" w:color="auto"/>
          </w:divBdr>
        </w:div>
        <w:div w:id="2108771160">
          <w:marLeft w:val="446"/>
          <w:marRight w:val="0"/>
          <w:marTop w:val="0"/>
          <w:marBottom w:val="120"/>
          <w:divBdr>
            <w:top w:val="none" w:sz="0" w:space="0" w:color="auto"/>
            <w:left w:val="none" w:sz="0" w:space="0" w:color="auto"/>
            <w:bottom w:val="none" w:sz="0" w:space="0" w:color="auto"/>
            <w:right w:val="none" w:sz="0" w:space="0" w:color="auto"/>
          </w:divBdr>
        </w:div>
      </w:divsChild>
    </w:div>
    <w:div w:id="456487549">
      <w:bodyDiv w:val="1"/>
      <w:marLeft w:val="0"/>
      <w:marRight w:val="0"/>
      <w:marTop w:val="0"/>
      <w:marBottom w:val="0"/>
      <w:divBdr>
        <w:top w:val="none" w:sz="0" w:space="0" w:color="auto"/>
        <w:left w:val="none" w:sz="0" w:space="0" w:color="auto"/>
        <w:bottom w:val="none" w:sz="0" w:space="0" w:color="auto"/>
        <w:right w:val="none" w:sz="0" w:space="0" w:color="auto"/>
      </w:divBdr>
      <w:divsChild>
        <w:div w:id="1207453428">
          <w:marLeft w:val="0"/>
          <w:marRight w:val="0"/>
          <w:marTop w:val="0"/>
          <w:marBottom w:val="0"/>
          <w:divBdr>
            <w:top w:val="none" w:sz="0" w:space="0" w:color="auto"/>
            <w:left w:val="none" w:sz="0" w:space="0" w:color="auto"/>
            <w:bottom w:val="none" w:sz="0" w:space="0" w:color="auto"/>
            <w:right w:val="none" w:sz="0" w:space="0" w:color="auto"/>
          </w:divBdr>
          <w:divsChild>
            <w:div w:id="480777259">
              <w:marLeft w:val="0"/>
              <w:marRight w:val="0"/>
              <w:marTop w:val="0"/>
              <w:marBottom w:val="0"/>
              <w:divBdr>
                <w:top w:val="none" w:sz="0" w:space="0" w:color="auto"/>
                <w:left w:val="none" w:sz="0" w:space="0" w:color="auto"/>
                <w:bottom w:val="none" w:sz="0" w:space="0" w:color="auto"/>
                <w:right w:val="none" w:sz="0" w:space="0" w:color="auto"/>
              </w:divBdr>
              <w:divsChild>
                <w:div w:id="1631017144">
                  <w:marLeft w:val="0"/>
                  <w:marRight w:val="0"/>
                  <w:marTop w:val="0"/>
                  <w:marBottom w:val="0"/>
                  <w:divBdr>
                    <w:top w:val="none" w:sz="0" w:space="0" w:color="auto"/>
                    <w:left w:val="none" w:sz="0" w:space="0" w:color="auto"/>
                    <w:bottom w:val="none" w:sz="0" w:space="0" w:color="auto"/>
                    <w:right w:val="none" w:sz="0" w:space="0" w:color="auto"/>
                  </w:divBdr>
                  <w:divsChild>
                    <w:div w:id="268660973">
                      <w:marLeft w:val="0"/>
                      <w:marRight w:val="0"/>
                      <w:marTop w:val="0"/>
                      <w:marBottom w:val="0"/>
                      <w:divBdr>
                        <w:top w:val="none" w:sz="0" w:space="0" w:color="auto"/>
                        <w:left w:val="none" w:sz="0" w:space="0" w:color="auto"/>
                        <w:bottom w:val="none" w:sz="0" w:space="0" w:color="auto"/>
                        <w:right w:val="none" w:sz="0" w:space="0" w:color="auto"/>
                      </w:divBdr>
                      <w:divsChild>
                        <w:div w:id="487672284">
                          <w:marLeft w:val="0"/>
                          <w:marRight w:val="0"/>
                          <w:marTop w:val="0"/>
                          <w:marBottom w:val="0"/>
                          <w:divBdr>
                            <w:top w:val="none" w:sz="0" w:space="0" w:color="auto"/>
                            <w:left w:val="none" w:sz="0" w:space="0" w:color="auto"/>
                            <w:bottom w:val="none" w:sz="0" w:space="0" w:color="auto"/>
                            <w:right w:val="none" w:sz="0" w:space="0" w:color="auto"/>
                          </w:divBdr>
                          <w:divsChild>
                            <w:div w:id="1799908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4349070">
      <w:bodyDiv w:val="1"/>
      <w:marLeft w:val="0"/>
      <w:marRight w:val="0"/>
      <w:marTop w:val="0"/>
      <w:marBottom w:val="0"/>
      <w:divBdr>
        <w:top w:val="none" w:sz="0" w:space="0" w:color="auto"/>
        <w:left w:val="none" w:sz="0" w:space="0" w:color="auto"/>
        <w:bottom w:val="none" w:sz="0" w:space="0" w:color="auto"/>
        <w:right w:val="none" w:sz="0" w:space="0" w:color="auto"/>
      </w:divBdr>
      <w:divsChild>
        <w:div w:id="1120613394">
          <w:marLeft w:val="0"/>
          <w:marRight w:val="0"/>
          <w:marTop w:val="0"/>
          <w:marBottom w:val="0"/>
          <w:divBdr>
            <w:top w:val="none" w:sz="0" w:space="0" w:color="auto"/>
            <w:left w:val="none" w:sz="0" w:space="0" w:color="auto"/>
            <w:bottom w:val="none" w:sz="0" w:space="0" w:color="auto"/>
            <w:right w:val="none" w:sz="0" w:space="0" w:color="auto"/>
          </w:divBdr>
          <w:divsChild>
            <w:div w:id="1095321857">
              <w:marLeft w:val="0"/>
              <w:marRight w:val="0"/>
              <w:marTop w:val="0"/>
              <w:marBottom w:val="0"/>
              <w:divBdr>
                <w:top w:val="none" w:sz="0" w:space="0" w:color="auto"/>
                <w:left w:val="none" w:sz="0" w:space="0" w:color="auto"/>
                <w:bottom w:val="none" w:sz="0" w:space="0" w:color="auto"/>
                <w:right w:val="none" w:sz="0" w:space="0" w:color="auto"/>
              </w:divBdr>
              <w:divsChild>
                <w:div w:id="1713192382">
                  <w:marLeft w:val="0"/>
                  <w:marRight w:val="0"/>
                  <w:marTop w:val="0"/>
                  <w:marBottom w:val="0"/>
                  <w:divBdr>
                    <w:top w:val="none" w:sz="0" w:space="0" w:color="auto"/>
                    <w:left w:val="none" w:sz="0" w:space="0" w:color="auto"/>
                    <w:bottom w:val="none" w:sz="0" w:space="0" w:color="auto"/>
                    <w:right w:val="none" w:sz="0" w:space="0" w:color="auto"/>
                  </w:divBdr>
                  <w:divsChild>
                    <w:div w:id="1062296165">
                      <w:marLeft w:val="0"/>
                      <w:marRight w:val="0"/>
                      <w:marTop w:val="0"/>
                      <w:marBottom w:val="0"/>
                      <w:divBdr>
                        <w:top w:val="none" w:sz="0" w:space="0" w:color="auto"/>
                        <w:left w:val="none" w:sz="0" w:space="0" w:color="auto"/>
                        <w:bottom w:val="none" w:sz="0" w:space="0" w:color="auto"/>
                        <w:right w:val="none" w:sz="0" w:space="0" w:color="auto"/>
                      </w:divBdr>
                      <w:divsChild>
                        <w:div w:id="143475732">
                          <w:marLeft w:val="0"/>
                          <w:marRight w:val="0"/>
                          <w:marTop w:val="0"/>
                          <w:marBottom w:val="0"/>
                          <w:divBdr>
                            <w:top w:val="none" w:sz="0" w:space="0" w:color="auto"/>
                            <w:left w:val="none" w:sz="0" w:space="0" w:color="auto"/>
                            <w:bottom w:val="none" w:sz="0" w:space="0" w:color="auto"/>
                            <w:right w:val="none" w:sz="0" w:space="0" w:color="auto"/>
                          </w:divBdr>
                          <w:divsChild>
                            <w:div w:id="1416441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0006095">
      <w:bodyDiv w:val="1"/>
      <w:marLeft w:val="0"/>
      <w:marRight w:val="0"/>
      <w:marTop w:val="0"/>
      <w:marBottom w:val="0"/>
      <w:divBdr>
        <w:top w:val="none" w:sz="0" w:space="0" w:color="auto"/>
        <w:left w:val="none" w:sz="0" w:space="0" w:color="auto"/>
        <w:bottom w:val="none" w:sz="0" w:space="0" w:color="auto"/>
        <w:right w:val="none" w:sz="0" w:space="0" w:color="auto"/>
      </w:divBdr>
    </w:div>
    <w:div w:id="481697751">
      <w:bodyDiv w:val="1"/>
      <w:marLeft w:val="0"/>
      <w:marRight w:val="0"/>
      <w:marTop w:val="0"/>
      <w:marBottom w:val="0"/>
      <w:divBdr>
        <w:top w:val="none" w:sz="0" w:space="0" w:color="auto"/>
        <w:left w:val="none" w:sz="0" w:space="0" w:color="auto"/>
        <w:bottom w:val="none" w:sz="0" w:space="0" w:color="auto"/>
        <w:right w:val="none" w:sz="0" w:space="0" w:color="auto"/>
      </w:divBdr>
    </w:div>
    <w:div w:id="494690661">
      <w:bodyDiv w:val="1"/>
      <w:marLeft w:val="0"/>
      <w:marRight w:val="0"/>
      <w:marTop w:val="0"/>
      <w:marBottom w:val="0"/>
      <w:divBdr>
        <w:top w:val="none" w:sz="0" w:space="0" w:color="auto"/>
        <w:left w:val="none" w:sz="0" w:space="0" w:color="auto"/>
        <w:bottom w:val="none" w:sz="0" w:space="0" w:color="auto"/>
        <w:right w:val="none" w:sz="0" w:space="0" w:color="auto"/>
      </w:divBdr>
    </w:div>
    <w:div w:id="496074162">
      <w:bodyDiv w:val="1"/>
      <w:marLeft w:val="0"/>
      <w:marRight w:val="0"/>
      <w:marTop w:val="0"/>
      <w:marBottom w:val="0"/>
      <w:divBdr>
        <w:top w:val="none" w:sz="0" w:space="0" w:color="auto"/>
        <w:left w:val="none" w:sz="0" w:space="0" w:color="auto"/>
        <w:bottom w:val="none" w:sz="0" w:space="0" w:color="auto"/>
        <w:right w:val="none" w:sz="0" w:space="0" w:color="auto"/>
      </w:divBdr>
    </w:div>
    <w:div w:id="496074190">
      <w:bodyDiv w:val="1"/>
      <w:marLeft w:val="0"/>
      <w:marRight w:val="0"/>
      <w:marTop w:val="0"/>
      <w:marBottom w:val="0"/>
      <w:divBdr>
        <w:top w:val="none" w:sz="0" w:space="0" w:color="auto"/>
        <w:left w:val="none" w:sz="0" w:space="0" w:color="auto"/>
        <w:bottom w:val="none" w:sz="0" w:space="0" w:color="auto"/>
        <w:right w:val="none" w:sz="0" w:space="0" w:color="auto"/>
      </w:divBdr>
    </w:div>
    <w:div w:id="518086969">
      <w:bodyDiv w:val="1"/>
      <w:marLeft w:val="0"/>
      <w:marRight w:val="0"/>
      <w:marTop w:val="0"/>
      <w:marBottom w:val="0"/>
      <w:divBdr>
        <w:top w:val="none" w:sz="0" w:space="0" w:color="auto"/>
        <w:left w:val="none" w:sz="0" w:space="0" w:color="auto"/>
        <w:bottom w:val="none" w:sz="0" w:space="0" w:color="auto"/>
        <w:right w:val="none" w:sz="0" w:space="0" w:color="auto"/>
      </w:divBdr>
    </w:div>
    <w:div w:id="542906284">
      <w:bodyDiv w:val="1"/>
      <w:marLeft w:val="0"/>
      <w:marRight w:val="0"/>
      <w:marTop w:val="0"/>
      <w:marBottom w:val="0"/>
      <w:divBdr>
        <w:top w:val="none" w:sz="0" w:space="0" w:color="auto"/>
        <w:left w:val="none" w:sz="0" w:space="0" w:color="auto"/>
        <w:bottom w:val="none" w:sz="0" w:space="0" w:color="auto"/>
        <w:right w:val="none" w:sz="0" w:space="0" w:color="auto"/>
      </w:divBdr>
    </w:div>
    <w:div w:id="548417677">
      <w:bodyDiv w:val="1"/>
      <w:marLeft w:val="0"/>
      <w:marRight w:val="0"/>
      <w:marTop w:val="0"/>
      <w:marBottom w:val="0"/>
      <w:divBdr>
        <w:top w:val="none" w:sz="0" w:space="0" w:color="auto"/>
        <w:left w:val="none" w:sz="0" w:space="0" w:color="auto"/>
        <w:bottom w:val="none" w:sz="0" w:space="0" w:color="auto"/>
        <w:right w:val="none" w:sz="0" w:space="0" w:color="auto"/>
      </w:divBdr>
    </w:div>
    <w:div w:id="549608455">
      <w:bodyDiv w:val="1"/>
      <w:marLeft w:val="0"/>
      <w:marRight w:val="0"/>
      <w:marTop w:val="0"/>
      <w:marBottom w:val="0"/>
      <w:divBdr>
        <w:top w:val="none" w:sz="0" w:space="0" w:color="auto"/>
        <w:left w:val="none" w:sz="0" w:space="0" w:color="auto"/>
        <w:bottom w:val="none" w:sz="0" w:space="0" w:color="auto"/>
        <w:right w:val="none" w:sz="0" w:space="0" w:color="auto"/>
      </w:divBdr>
      <w:divsChild>
        <w:div w:id="53622766">
          <w:marLeft w:val="446"/>
          <w:marRight w:val="0"/>
          <w:marTop w:val="120"/>
          <w:marBottom w:val="120"/>
          <w:divBdr>
            <w:top w:val="none" w:sz="0" w:space="0" w:color="auto"/>
            <w:left w:val="none" w:sz="0" w:space="0" w:color="auto"/>
            <w:bottom w:val="none" w:sz="0" w:space="0" w:color="auto"/>
            <w:right w:val="none" w:sz="0" w:space="0" w:color="auto"/>
          </w:divBdr>
        </w:div>
        <w:div w:id="74015288">
          <w:marLeft w:val="446"/>
          <w:marRight w:val="0"/>
          <w:marTop w:val="120"/>
          <w:marBottom w:val="120"/>
          <w:divBdr>
            <w:top w:val="none" w:sz="0" w:space="0" w:color="auto"/>
            <w:left w:val="none" w:sz="0" w:space="0" w:color="auto"/>
            <w:bottom w:val="none" w:sz="0" w:space="0" w:color="auto"/>
            <w:right w:val="none" w:sz="0" w:space="0" w:color="auto"/>
          </w:divBdr>
        </w:div>
        <w:div w:id="2034762286">
          <w:marLeft w:val="446"/>
          <w:marRight w:val="0"/>
          <w:marTop w:val="120"/>
          <w:marBottom w:val="120"/>
          <w:divBdr>
            <w:top w:val="none" w:sz="0" w:space="0" w:color="auto"/>
            <w:left w:val="none" w:sz="0" w:space="0" w:color="auto"/>
            <w:bottom w:val="none" w:sz="0" w:space="0" w:color="auto"/>
            <w:right w:val="none" w:sz="0" w:space="0" w:color="auto"/>
          </w:divBdr>
        </w:div>
        <w:div w:id="2110805719">
          <w:marLeft w:val="446"/>
          <w:marRight w:val="0"/>
          <w:marTop w:val="120"/>
          <w:marBottom w:val="120"/>
          <w:divBdr>
            <w:top w:val="none" w:sz="0" w:space="0" w:color="auto"/>
            <w:left w:val="none" w:sz="0" w:space="0" w:color="auto"/>
            <w:bottom w:val="none" w:sz="0" w:space="0" w:color="auto"/>
            <w:right w:val="none" w:sz="0" w:space="0" w:color="auto"/>
          </w:divBdr>
        </w:div>
      </w:divsChild>
    </w:div>
    <w:div w:id="553270475">
      <w:bodyDiv w:val="1"/>
      <w:marLeft w:val="0"/>
      <w:marRight w:val="0"/>
      <w:marTop w:val="0"/>
      <w:marBottom w:val="0"/>
      <w:divBdr>
        <w:top w:val="none" w:sz="0" w:space="0" w:color="auto"/>
        <w:left w:val="none" w:sz="0" w:space="0" w:color="auto"/>
        <w:bottom w:val="none" w:sz="0" w:space="0" w:color="auto"/>
        <w:right w:val="none" w:sz="0" w:space="0" w:color="auto"/>
      </w:divBdr>
    </w:div>
    <w:div w:id="559243436">
      <w:bodyDiv w:val="1"/>
      <w:marLeft w:val="0"/>
      <w:marRight w:val="0"/>
      <w:marTop w:val="0"/>
      <w:marBottom w:val="0"/>
      <w:divBdr>
        <w:top w:val="none" w:sz="0" w:space="0" w:color="auto"/>
        <w:left w:val="none" w:sz="0" w:space="0" w:color="auto"/>
        <w:bottom w:val="none" w:sz="0" w:space="0" w:color="auto"/>
        <w:right w:val="none" w:sz="0" w:space="0" w:color="auto"/>
      </w:divBdr>
    </w:div>
    <w:div w:id="588542074">
      <w:bodyDiv w:val="1"/>
      <w:marLeft w:val="0"/>
      <w:marRight w:val="0"/>
      <w:marTop w:val="0"/>
      <w:marBottom w:val="0"/>
      <w:divBdr>
        <w:top w:val="none" w:sz="0" w:space="0" w:color="auto"/>
        <w:left w:val="none" w:sz="0" w:space="0" w:color="auto"/>
        <w:bottom w:val="none" w:sz="0" w:space="0" w:color="auto"/>
        <w:right w:val="none" w:sz="0" w:space="0" w:color="auto"/>
      </w:divBdr>
      <w:divsChild>
        <w:div w:id="1190534027">
          <w:marLeft w:val="274"/>
          <w:marRight w:val="0"/>
          <w:marTop w:val="120"/>
          <w:marBottom w:val="0"/>
          <w:divBdr>
            <w:top w:val="none" w:sz="0" w:space="0" w:color="auto"/>
            <w:left w:val="none" w:sz="0" w:space="0" w:color="auto"/>
            <w:bottom w:val="none" w:sz="0" w:space="0" w:color="auto"/>
            <w:right w:val="none" w:sz="0" w:space="0" w:color="auto"/>
          </w:divBdr>
        </w:div>
      </w:divsChild>
    </w:div>
    <w:div w:id="610360806">
      <w:bodyDiv w:val="1"/>
      <w:marLeft w:val="0"/>
      <w:marRight w:val="0"/>
      <w:marTop w:val="0"/>
      <w:marBottom w:val="0"/>
      <w:divBdr>
        <w:top w:val="none" w:sz="0" w:space="0" w:color="auto"/>
        <w:left w:val="none" w:sz="0" w:space="0" w:color="auto"/>
        <w:bottom w:val="none" w:sz="0" w:space="0" w:color="auto"/>
        <w:right w:val="none" w:sz="0" w:space="0" w:color="auto"/>
      </w:divBdr>
    </w:div>
    <w:div w:id="622541577">
      <w:bodyDiv w:val="1"/>
      <w:marLeft w:val="0"/>
      <w:marRight w:val="0"/>
      <w:marTop w:val="0"/>
      <w:marBottom w:val="0"/>
      <w:divBdr>
        <w:top w:val="none" w:sz="0" w:space="0" w:color="auto"/>
        <w:left w:val="none" w:sz="0" w:space="0" w:color="auto"/>
        <w:bottom w:val="none" w:sz="0" w:space="0" w:color="auto"/>
        <w:right w:val="none" w:sz="0" w:space="0" w:color="auto"/>
      </w:divBdr>
    </w:div>
    <w:div w:id="639963195">
      <w:bodyDiv w:val="1"/>
      <w:marLeft w:val="0"/>
      <w:marRight w:val="0"/>
      <w:marTop w:val="0"/>
      <w:marBottom w:val="0"/>
      <w:divBdr>
        <w:top w:val="none" w:sz="0" w:space="0" w:color="auto"/>
        <w:left w:val="none" w:sz="0" w:space="0" w:color="auto"/>
        <w:bottom w:val="none" w:sz="0" w:space="0" w:color="auto"/>
        <w:right w:val="none" w:sz="0" w:space="0" w:color="auto"/>
      </w:divBdr>
    </w:div>
    <w:div w:id="681316793">
      <w:bodyDiv w:val="1"/>
      <w:marLeft w:val="0"/>
      <w:marRight w:val="0"/>
      <w:marTop w:val="0"/>
      <w:marBottom w:val="0"/>
      <w:divBdr>
        <w:top w:val="none" w:sz="0" w:space="0" w:color="auto"/>
        <w:left w:val="none" w:sz="0" w:space="0" w:color="auto"/>
        <w:bottom w:val="none" w:sz="0" w:space="0" w:color="auto"/>
        <w:right w:val="none" w:sz="0" w:space="0" w:color="auto"/>
      </w:divBdr>
    </w:div>
    <w:div w:id="684594304">
      <w:bodyDiv w:val="1"/>
      <w:marLeft w:val="0"/>
      <w:marRight w:val="0"/>
      <w:marTop w:val="0"/>
      <w:marBottom w:val="0"/>
      <w:divBdr>
        <w:top w:val="none" w:sz="0" w:space="0" w:color="auto"/>
        <w:left w:val="none" w:sz="0" w:space="0" w:color="auto"/>
        <w:bottom w:val="none" w:sz="0" w:space="0" w:color="auto"/>
        <w:right w:val="none" w:sz="0" w:space="0" w:color="auto"/>
      </w:divBdr>
    </w:div>
    <w:div w:id="684983714">
      <w:bodyDiv w:val="1"/>
      <w:marLeft w:val="0"/>
      <w:marRight w:val="0"/>
      <w:marTop w:val="0"/>
      <w:marBottom w:val="0"/>
      <w:divBdr>
        <w:top w:val="none" w:sz="0" w:space="0" w:color="auto"/>
        <w:left w:val="none" w:sz="0" w:space="0" w:color="auto"/>
        <w:bottom w:val="none" w:sz="0" w:space="0" w:color="auto"/>
        <w:right w:val="none" w:sz="0" w:space="0" w:color="auto"/>
      </w:divBdr>
      <w:divsChild>
        <w:div w:id="233900330">
          <w:marLeft w:val="0"/>
          <w:marRight w:val="0"/>
          <w:marTop w:val="0"/>
          <w:marBottom w:val="0"/>
          <w:divBdr>
            <w:top w:val="none" w:sz="0" w:space="0" w:color="auto"/>
            <w:left w:val="none" w:sz="0" w:space="0" w:color="auto"/>
            <w:bottom w:val="none" w:sz="0" w:space="0" w:color="auto"/>
            <w:right w:val="none" w:sz="0" w:space="0" w:color="auto"/>
          </w:divBdr>
        </w:div>
      </w:divsChild>
    </w:div>
    <w:div w:id="708845194">
      <w:bodyDiv w:val="1"/>
      <w:marLeft w:val="0"/>
      <w:marRight w:val="0"/>
      <w:marTop w:val="0"/>
      <w:marBottom w:val="0"/>
      <w:divBdr>
        <w:top w:val="none" w:sz="0" w:space="0" w:color="auto"/>
        <w:left w:val="none" w:sz="0" w:space="0" w:color="auto"/>
        <w:bottom w:val="none" w:sz="0" w:space="0" w:color="auto"/>
        <w:right w:val="none" w:sz="0" w:space="0" w:color="auto"/>
      </w:divBdr>
      <w:divsChild>
        <w:div w:id="861674502">
          <w:marLeft w:val="274"/>
          <w:marRight w:val="0"/>
          <w:marTop w:val="0"/>
          <w:marBottom w:val="0"/>
          <w:divBdr>
            <w:top w:val="none" w:sz="0" w:space="0" w:color="auto"/>
            <w:left w:val="none" w:sz="0" w:space="0" w:color="auto"/>
            <w:bottom w:val="none" w:sz="0" w:space="0" w:color="auto"/>
            <w:right w:val="none" w:sz="0" w:space="0" w:color="auto"/>
          </w:divBdr>
        </w:div>
        <w:div w:id="947541104">
          <w:marLeft w:val="274"/>
          <w:marRight w:val="0"/>
          <w:marTop w:val="0"/>
          <w:marBottom w:val="0"/>
          <w:divBdr>
            <w:top w:val="none" w:sz="0" w:space="0" w:color="auto"/>
            <w:left w:val="none" w:sz="0" w:space="0" w:color="auto"/>
            <w:bottom w:val="none" w:sz="0" w:space="0" w:color="auto"/>
            <w:right w:val="none" w:sz="0" w:space="0" w:color="auto"/>
          </w:divBdr>
        </w:div>
        <w:div w:id="1396665238">
          <w:marLeft w:val="274"/>
          <w:marRight w:val="0"/>
          <w:marTop w:val="0"/>
          <w:marBottom w:val="0"/>
          <w:divBdr>
            <w:top w:val="none" w:sz="0" w:space="0" w:color="auto"/>
            <w:left w:val="none" w:sz="0" w:space="0" w:color="auto"/>
            <w:bottom w:val="none" w:sz="0" w:space="0" w:color="auto"/>
            <w:right w:val="none" w:sz="0" w:space="0" w:color="auto"/>
          </w:divBdr>
        </w:div>
        <w:div w:id="1631285537">
          <w:marLeft w:val="274"/>
          <w:marRight w:val="0"/>
          <w:marTop w:val="0"/>
          <w:marBottom w:val="0"/>
          <w:divBdr>
            <w:top w:val="none" w:sz="0" w:space="0" w:color="auto"/>
            <w:left w:val="none" w:sz="0" w:space="0" w:color="auto"/>
            <w:bottom w:val="none" w:sz="0" w:space="0" w:color="auto"/>
            <w:right w:val="none" w:sz="0" w:space="0" w:color="auto"/>
          </w:divBdr>
        </w:div>
      </w:divsChild>
    </w:div>
    <w:div w:id="717629172">
      <w:bodyDiv w:val="1"/>
      <w:marLeft w:val="0"/>
      <w:marRight w:val="0"/>
      <w:marTop w:val="0"/>
      <w:marBottom w:val="0"/>
      <w:divBdr>
        <w:top w:val="none" w:sz="0" w:space="0" w:color="auto"/>
        <w:left w:val="none" w:sz="0" w:space="0" w:color="auto"/>
        <w:bottom w:val="none" w:sz="0" w:space="0" w:color="auto"/>
        <w:right w:val="none" w:sz="0" w:space="0" w:color="auto"/>
      </w:divBdr>
    </w:div>
    <w:div w:id="721826825">
      <w:bodyDiv w:val="1"/>
      <w:marLeft w:val="0"/>
      <w:marRight w:val="0"/>
      <w:marTop w:val="0"/>
      <w:marBottom w:val="0"/>
      <w:divBdr>
        <w:top w:val="none" w:sz="0" w:space="0" w:color="auto"/>
        <w:left w:val="none" w:sz="0" w:space="0" w:color="auto"/>
        <w:bottom w:val="none" w:sz="0" w:space="0" w:color="auto"/>
        <w:right w:val="none" w:sz="0" w:space="0" w:color="auto"/>
      </w:divBdr>
    </w:div>
    <w:div w:id="731657244">
      <w:bodyDiv w:val="1"/>
      <w:marLeft w:val="0"/>
      <w:marRight w:val="0"/>
      <w:marTop w:val="0"/>
      <w:marBottom w:val="0"/>
      <w:divBdr>
        <w:top w:val="none" w:sz="0" w:space="0" w:color="auto"/>
        <w:left w:val="none" w:sz="0" w:space="0" w:color="auto"/>
        <w:bottom w:val="none" w:sz="0" w:space="0" w:color="auto"/>
        <w:right w:val="none" w:sz="0" w:space="0" w:color="auto"/>
      </w:divBdr>
      <w:divsChild>
        <w:div w:id="1170943937">
          <w:marLeft w:val="994"/>
          <w:marRight w:val="0"/>
          <w:marTop w:val="0"/>
          <w:marBottom w:val="0"/>
          <w:divBdr>
            <w:top w:val="none" w:sz="0" w:space="0" w:color="auto"/>
            <w:left w:val="none" w:sz="0" w:space="0" w:color="auto"/>
            <w:bottom w:val="none" w:sz="0" w:space="0" w:color="auto"/>
            <w:right w:val="none" w:sz="0" w:space="0" w:color="auto"/>
          </w:divBdr>
        </w:div>
        <w:div w:id="1364599678">
          <w:marLeft w:val="994"/>
          <w:marRight w:val="0"/>
          <w:marTop w:val="0"/>
          <w:marBottom w:val="0"/>
          <w:divBdr>
            <w:top w:val="none" w:sz="0" w:space="0" w:color="auto"/>
            <w:left w:val="none" w:sz="0" w:space="0" w:color="auto"/>
            <w:bottom w:val="none" w:sz="0" w:space="0" w:color="auto"/>
            <w:right w:val="none" w:sz="0" w:space="0" w:color="auto"/>
          </w:divBdr>
        </w:div>
        <w:div w:id="1470248044">
          <w:marLeft w:val="994"/>
          <w:marRight w:val="0"/>
          <w:marTop w:val="0"/>
          <w:marBottom w:val="0"/>
          <w:divBdr>
            <w:top w:val="none" w:sz="0" w:space="0" w:color="auto"/>
            <w:left w:val="none" w:sz="0" w:space="0" w:color="auto"/>
            <w:bottom w:val="none" w:sz="0" w:space="0" w:color="auto"/>
            <w:right w:val="none" w:sz="0" w:space="0" w:color="auto"/>
          </w:divBdr>
        </w:div>
        <w:div w:id="1713265353">
          <w:marLeft w:val="994"/>
          <w:marRight w:val="0"/>
          <w:marTop w:val="0"/>
          <w:marBottom w:val="0"/>
          <w:divBdr>
            <w:top w:val="none" w:sz="0" w:space="0" w:color="auto"/>
            <w:left w:val="none" w:sz="0" w:space="0" w:color="auto"/>
            <w:bottom w:val="none" w:sz="0" w:space="0" w:color="auto"/>
            <w:right w:val="none" w:sz="0" w:space="0" w:color="auto"/>
          </w:divBdr>
        </w:div>
      </w:divsChild>
    </w:div>
    <w:div w:id="736052566">
      <w:bodyDiv w:val="1"/>
      <w:marLeft w:val="0"/>
      <w:marRight w:val="0"/>
      <w:marTop w:val="0"/>
      <w:marBottom w:val="0"/>
      <w:divBdr>
        <w:top w:val="none" w:sz="0" w:space="0" w:color="auto"/>
        <w:left w:val="none" w:sz="0" w:space="0" w:color="auto"/>
        <w:bottom w:val="none" w:sz="0" w:space="0" w:color="auto"/>
        <w:right w:val="none" w:sz="0" w:space="0" w:color="auto"/>
      </w:divBdr>
    </w:div>
    <w:div w:id="745342620">
      <w:bodyDiv w:val="1"/>
      <w:marLeft w:val="0"/>
      <w:marRight w:val="0"/>
      <w:marTop w:val="0"/>
      <w:marBottom w:val="0"/>
      <w:divBdr>
        <w:top w:val="none" w:sz="0" w:space="0" w:color="auto"/>
        <w:left w:val="none" w:sz="0" w:space="0" w:color="auto"/>
        <w:bottom w:val="none" w:sz="0" w:space="0" w:color="auto"/>
        <w:right w:val="none" w:sz="0" w:space="0" w:color="auto"/>
      </w:divBdr>
      <w:divsChild>
        <w:div w:id="551578059">
          <w:marLeft w:val="173"/>
          <w:marRight w:val="0"/>
          <w:marTop w:val="0"/>
          <w:marBottom w:val="0"/>
          <w:divBdr>
            <w:top w:val="none" w:sz="0" w:space="0" w:color="auto"/>
            <w:left w:val="none" w:sz="0" w:space="0" w:color="auto"/>
            <w:bottom w:val="none" w:sz="0" w:space="0" w:color="auto"/>
            <w:right w:val="none" w:sz="0" w:space="0" w:color="auto"/>
          </w:divBdr>
        </w:div>
      </w:divsChild>
    </w:div>
    <w:div w:id="749890974">
      <w:bodyDiv w:val="1"/>
      <w:marLeft w:val="0"/>
      <w:marRight w:val="0"/>
      <w:marTop w:val="0"/>
      <w:marBottom w:val="0"/>
      <w:divBdr>
        <w:top w:val="none" w:sz="0" w:space="0" w:color="auto"/>
        <w:left w:val="none" w:sz="0" w:space="0" w:color="auto"/>
        <w:bottom w:val="none" w:sz="0" w:space="0" w:color="auto"/>
        <w:right w:val="none" w:sz="0" w:space="0" w:color="auto"/>
      </w:divBdr>
    </w:div>
    <w:div w:id="757016512">
      <w:bodyDiv w:val="1"/>
      <w:marLeft w:val="0"/>
      <w:marRight w:val="0"/>
      <w:marTop w:val="0"/>
      <w:marBottom w:val="0"/>
      <w:divBdr>
        <w:top w:val="none" w:sz="0" w:space="0" w:color="auto"/>
        <w:left w:val="none" w:sz="0" w:space="0" w:color="auto"/>
        <w:bottom w:val="none" w:sz="0" w:space="0" w:color="auto"/>
        <w:right w:val="none" w:sz="0" w:space="0" w:color="auto"/>
      </w:divBdr>
    </w:div>
    <w:div w:id="776604951">
      <w:bodyDiv w:val="1"/>
      <w:marLeft w:val="0"/>
      <w:marRight w:val="0"/>
      <w:marTop w:val="0"/>
      <w:marBottom w:val="0"/>
      <w:divBdr>
        <w:top w:val="none" w:sz="0" w:space="0" w:color="auto"/>
        <w:left w:val="none" w:sz="0" w:space="0" w:color="auto"/>
        <w:bottom w:val="none" w:sz="0" w:space="0" w:color="auto"/>
        <w:right w:val="none" w:sz="0" w:space="0" w:color="auto"/>
      </w:divBdr>
      <w:divsChild>
        <w:div w:id="1431121784">
          <w:marLeft w:val="0"/>
          <w:marRight w:val="0"/>
          <w:marTop w:val="0"/>
          <w:marBottom w:val="0"/>
          <w:divBdr>
            <w:top w:val="none" w:sz="0" w:space="0" w:color="auto"/>
            <w:left w:val="none" w:sz="0" w:space="0" w:color="auto"/>
            <w:bottom w:val="none" w:sz="0" w:space="0" w:color="auto"/>
            <w:right w:val="none" w:sz="0" w:space="0" w:color="auto"/>
          </w:divBdr>
        </w:div>
      </w:divsChild>
    </w:div>
    <w:div w:id="776868238">
      <w:bodyDiv w:val="1"/>
      <w:marLeft w:val="0"/>
      <w:marRight w:val="0"/>
      <w:marTop w:val="0"/>
      <w:marBottom w:val="0"/>
      <w:divBdr>
        <w:top w:val="none" w:sz="0" w:space="0" w:color="auto"/>
        <w:left w:val="none" w:sz="0" w:space="0" w:color="auto"/>
        <w:bottom w:val="none" w:sz="0" w:space="0" w:color="auto"/>
        <w:right w:val="none" w:sz="0" w:space="0" w:color="auto"/>
      </w:divBdr>
    </w:div>
    <w:div w:id="778062879">
      <w:bodyDiv w:val="1"/>
      <w:marLeft w:val="0"/>
      <w:marRight w:val="0"/>
      <w:marTop w:val="0"/>
      <w:marBottom w:val="0"/>
      <w:divBdr>
        <w:top w:val="none" w:sz="0" w:space="0" w:color="auto"/>
        <w:left w:val="none" w:sz="0" w:space="0" w:color="auto"/>
        <w:bottom w:val="none" w:sz="0" w:space="0" w:color="auto"/>
        <w:right w:val="none" w:sz="0" w:space="0" w:color="auto"/>
      </w:divBdr>
    </w:div>
    <w:div w:id="788738092">
      <w:bodyDiv w:val="1"/>
      <w:marLeft w:val="0"/>
      <w:marRight w:val="0"/>
      <w:marTop w:val="0"/>
      <w:marBottom w:val="0"/>
      <w:divBdr>
        <w:top w:val="none" w:sz="0" w:space="0" w:color="auto"/>
        <w:left w:val="none" w:sz="0" w:space="0" w:color="auto"/>
        <w:bottom w:val="none" w:sz="0" w:space="0" w:color="auto"/>
        <w:right w:val="none" w:sz="0" w:space="0" w:color="auto"/>
      </w:divBdr>
    </w:div>
    <w:div w:id="789544087">
      <w:bodyDiv w:val="1"/>
      <w:marLeft w:val="0"/>
      <w:marRight w:val="0"/>
      <w:marTop w:val="0"/>
      <w:marBottom w:val="0"/>
      <w:divBdr>
        <w:top w:val="none" w:sz="0" w:space="0" w:color="auto"/>
        <w:left w:val="none" w:sz="0" w:space="0" w:color="auto"/>
        <w:bottom w:val="none" w:sz="0" w:space="0" w:color="auto"/>
        <w:right w:val="none" w:sz="0" w:space="0" w:color="auto"/>
      </w:divBdr>
    </w:div>
    <w:div w:id="789666159">
      <w:bodyDiv w:val="1"/>
      <w:marLeft w:val="0"/>
      <w:marRight w:val="0"/>
      <w:marTop w:val="0"/>
      <w:marBottom w:val="0"/>
      <w:divBdr>
        <w:top w:val="none" w:sz="0" w:space="0" w:color="auto"/>
        <w:left w:val="none" w:sz="0" w:space="0" w:color="auto"/>
        <w:bottom w:val="none" w:sz="0" w:space="0" w:color="auto"/>
        <w:right w:val="none" w:sz="0" w:space="0" w:color="auto"/>
      </w:divBdr>
      <w:divsChild>
        <w:div w:id="178281016">
          <w:marLeft w:val="446"/>
          <w:marRight w:val="0"/>
          <w:marTop w:val="120"/>
          <w:marBottom w:val="120"/>
          <w:divBdr>
            <w:top w:val="none" w:sz="0" w:space="0" w:color="auto"/>
            <w:left w:val="none" w:sz="0" w:space="0" w:color="auto"/>
            <w:bottom w:val="none" w:sz="0" w:space="0" w:color="auto"/>
            <w:right w:val="none" w:sz="0" w:space="0" w:color="auto"/>
          </w:divBdr>
        </w:div>
        <w:div w:id="1967852321">
          <w:marLeft w:val="446"/>
          <w:marRight w:val="0"/>
          <w:marTop w:val="120"/>
          <w:marBottom w:val="120"/>
          <w:divBdr>
            <w:top w:val="none" w:sz="0" w:space="0" w:color="auto"/>
            <w:left w:val="none" w:sz="0" w:space="0" w:color="auto"/>
            <w:bottom w:val="none" w:sz="0" w:space="0" w:color="auto"/>
            <w:right w:val="none" w:sz="0" w:space="0" w:color="auto"/>
          </w:divBdr>
        </w:div>
      </w:divsChild>
    </w:div>
    <w:div w:id="794325368">
      <w:bodyDiv w:val="1"/>
      <w:marLeft w:val="0"/>
      <w:marRight w:val="0"/>
      <w:marTop w:val="0"/>
      <w:marBottom w:val="0"/>
      <w:divBdr>
        <w:top w:val="none" w:sz="0" w:space="0" w:color="auto"/>
        <w:left w:val="none" w:sz="0" w:space="0" w:color="auto"/>
        <w:bottom w:val="none" w:sz="0" w:space="0" w:color="auto"/>
        <w:right w:val="none" w:sz="0" w:space="0" w:color="auto"/>
      </w:divBdr>
      <w:divsChild>
        <w:div w:id="773595079">
          <w:marLeft w:val="446"/>
          <w:marRight w:val="0"/>
          <w:marTop w:val="0"/>
          <w:marBottom w:val="120"/>
          <w:divBdr>
            <w:top w:val="none" w:sz="0" w:space="0" w:color="auto"/>
            <w:left w:val="none" w:sz="0" w:space="0" w:color="auto"/>
            <w:bottom w:val="none" w:sz="0" w:space="0" w:color="auto"/>
            <w:right w:val="none" w:sz="0" w:space="0" w:color="auto"/>
          </w:divBdr>
        </w:div>
        <w:div w:id="1042482911">
          <w:marLeft w:val="446"/>
          <w:marRight w:val="0"/>
          <w:marTop w:val="0"/>
          <w:marBottom w:val="120"/>
          <w:divBdr>
            <w:top w:val="none" w:sz="0" w:space="0" w:color="auto"/>
            <w:left w:val="none" w:sz="0" w:space="0" w:color="auto"/>
            <w:bottom w:val="none" w:sz="0" w:space="0" w:color="auto"/>
            <w:right w:val="none" w:sz="0" w:space="0" w:color="auto"/>
          </w:divBdr>
        </w:div>
        <w:div w:id="1206672221">
          <w:marLeft w:val="446"/>
          <w:marRight w:val="0"/>
          <w:marTop w:val="0"/>
          <w:marBottom w:val="120"/>
          <w:divBdr>
            <w:top w:val="none" w:sz="0" w:space="0" w:color="auto"/>
            <w:left w:val="none" w:sz="0" w:space="0" w:color="auto"/>
            <w:bottom w:val="none" w:sz="0" w:space="0" w:color="auto"/>
            <w:right w:val="none" w:sz="0" w:space="0" w:color="auto"/>
          </w:divBdr>
        </w:div>
        <w:div w:id="1355108731">
          <w:marLeft w:val="446"/>
          <w:marRight w:val="0"/>
          <w:marTop w:val="0"/>
          <w:marBottom w:val="120"/>
          <w:divBdr>
            <w:top w:val="none" w:sz="0" w:space="0" w:color="auto"/>
            <w:left w:val="none" w:sz="0" w:space="0" w:color="auto"/>
            <w:bottom w:val="none" w:sz="0" w:space="0" w:color="auto"/>
            <w:right w:val="none" w:sz="0" w:space="0" w:color="auto"/>
          </w:divBdr>
        </w:div>
        <w:div w:id="1640647066">
          <w:marLeft w:val="446"/>
          <w:marRight w:val="0"/>
          <w:marTop w:val="0"/>
          <w:marBottom w:val="120"/>
          <w:divBdr>
            <w:top w:val="none" w:sz="0" w:space="0" w:color="auto"/>
            <w:left w:val="none" w:sz="0" w:space="0" w:color="auto"/>
            <w:bottom w:val="none" w:sz="0" w:space="0" w:color="auto"/>
            <w:right w:val="none" w:sz="0" w:space="0" w:color="auto"/>
          </w:divBdr>
        </w:div>
        <w:div w:id="1892384351">
          <w:marLeft w:val="446"/>
          <w:marRight w:val="0"/>
          <w:marTop w:val="0"/>
          <w:marBottom w:val="120"/>
          <w:divBdr>
            <w:top w:val="none" w:sz="0" w:space="0" w:color="auto"/>
            <w:left w:val="none" w:sz="0" w:space="0" w:color="auto"/>
            <w:bottom w:val="none" w:sz="0" w:space="0" w:color="auto"/>
            <w:right w:val="none" w:sz="0" w:space="0" w:color="auto"/>
          </w:divBdr>
        </w:div>
        <w:div w:id="1949854721">
          <w:marLeft w:val="446"/>
          <w:marRight w:val="0"/>
          <w:marTop w:val="0"/>
          <w:marBottom w:val="120"/>
          <w:divBdr>
            <w:top w:val="none" w:sz="0" w:space="0" w:color="auto"/>
            <w:left w:val="none" w:sz="0" w:space="0" w:color="auto"/>
            <w:bottom w:val="none" w:sz="0" w:space="0" w:color="auto"/>
            <w:right w:val="none" w:sz="0" w:space="0" w:color="auto"/>
          </w:divBdr>
        </w:div>
        <w:div w:id="2065786382">
          <w:marLeft w:val="446"/>
          <w:marRight w:val="0"/>
          <w:marTop w:val="0"/>
          <w:marBottom w:val="120"/>
          <w:divBdr>
            <w:top w:val="none" w:sz="0" w:space="0" w:color="auto"/>
            <w:left w:val="none" w:sz="0" w:space="0" w:color="auto"/>
            <w:bottom w:val="none" w:sz="0" w:space="0" w:color="auto"/>
            <w:right w:val="none" w:sz="0" w:space="0" w:color="auto"/>
          </w:divBdr>
        </w:div>
        <w:div w:id="2086294798">
          <w:marLeft w:val="446"/>
          <w:marRight w:val="0"/>
          <w:marTop w:val="0"/>
          <w:marBottom w:val="120"/>
          <w:divBdr>
            <w:top w:val="none" w:sz="0" w:space="0" w:color="auto"/>
            <w:left w:val="none" w:sz="0" w:space="0" w:color="auto"/>
            <w:bottom w:val="none" w:sz="0" w:space="0" w:color="auto"/>
            <w:right w:val="none" w:sz="0" w:space="0" w:color="auto"/>
          </w:divBdr>
        </w:div>
        <w:div w:id="2090761435">
          <w:marLeft w:val="446"/>
          <w:marRight w:val="0"/>
          <w:marTop w:val="0"/>
          <w:marBottom w:val="120"/>
          <w:divBdr>
            <w:top w:val="none" w:sz="0" w:space="0" w:color="auto"/>
            <w:left w:val="none" w:sz="0" w:space="0" w:color="auto"/>
            <w:bottom w:val="none" w:sz="0" w:space="0" w:color="auto"/>
            <w:right w:val="none" w:sz="0" w:space="0" w:color="auto"/>
          </w:divBdr>
        </w:div>
      </w:divsChild>
    </w:div>
    <w:div w:id="795177983">
      <w:bodyDiv w:val="1"/>
      <w:marLeft w:val="0"/>
      <w:marRight w:val="0"/>
      <w:marTop w:val="0"/>
      <w:marBottom w:val="0"/>
      <w:divBdr>
        <w:top w:val="none" w:sz="0" w:space="0" w:color="auto"/>
        <w:left w:val="none" w:sz="0" w:space="0" w:color="auto"/>
        <w:bottom w:val="none" w:sz="0" w:space="0" w:color="auto"/>
        <w:right w:val="none" w:sz="0" w:space="0" w:color="auto"/>
      </w:divBdr>
    </w:div>
    <w:div w:id="800465647">
      <w:bodyDiv w:val="1"/>
      <w:marLeft w:val="0"/>
      <w:marRight w:val="0"/>
      <w:marTop w:val="0"/>
      <w:marBottom w:val="0"/>
      <w:divBdr>
        <w:top w:val="none" w:sz="0" w:space="0" w:color="auto"/>
        <w:left w:val="none" w:sz="0" w:space="0" w:color="auto"/>
        <w:bottom w:val="none" w:sz="0" w:space="0" w:color="auto"/>
        <w:right w:val="none" w:sz="0" w:space="0" w:color="auto"/>
      </w:divBdr>
    </w:div>
    <w:div w:id="815756912">
      <w:bodyDiv w:val="1"/>
      <w:marLeft w:val="0"/>
      <w:marRight w:val="0"/>
      <w:marTop w:val="0"/>
      <w:marBottom w:val="0"/>
      <w:divBdr>
        <w:top w:val="none" w:sz="0" w:space="0" w:color="auto"/>
        <w:left w:val="none" w:sz="0" w:space="0" w:color="auto"/>
        <w:bottom w:val="none" w:sz="0" w:space="0" w:color="auto"/>
        <w:right w:val="none" w:sz="0" w:space="0" w:color="auto"/>
      </w:divBdr>
    </w:div>
    <w:div w:id="827013447">
      <w:bodyDiv w:val="1"/>
      <w:marLeft w:val="0"/>
      <w:marRight w:val="0"/>
      <w:marTop w:val="0"/>
      <w:marBottom w:val="0"/>
      <w:divBdr>
        <w:top w:val="none" w:sz="0" w:space="0" w:color="auto"/>
        <w:left w:val="none" w:sz="0" w:space="0" w:color="auto"/>
        <w:bottom w:val="none" w:sz="0" w:space="0" w:color="auto"/>
        <w:right w:val="none" w:sz="0" w:space="0" w:color="auto"/>
      </w:divBdr>
    </w:div>
    <w:div w:id="915162775">
      <w:bodyDiv w:val="1"/>
      <w:marLeft w:val="0"/>
      <w:marRight w:val="0"/>
      <w:marTop w:val="0"/>
      <w:marBottom w:val="0"/>
      <w:divBdr>
        <w:top w:val="none" w:sz="0" w:space="0" w:color="auto"/>
        <w:left w:val="none" w:sz="0" w:space="0" w:color="auto"/>
        <w:bottom w:val="none" w:sz="0" w:space="0" w:color="auto"/>
        <w:right w:val="none" w:sz="0" w:space="0" w:color="auto"/>
      </w:divBdr>
    </w:div>
    <w:div w:id="924532002">
      <w:bodyDiv w:val="1"/>
      <w:marLeft w:val="0"/>
      <w:marRight w:val="0"/>
      <w:marTop w:val="0"/>
      <w:marBottom w:val="0"/>
      <w:divBdr>
        <w:top w:val="none" w:sz="0" w:space="0" w:color="auto"/>
        <w:left w:val="none" w:sz="0" w:space="0" w:color="auto"/>
        <w:bottom w:val="none" w:sz="0" w:space="0" w:color="auto"/>
        <w:right w:val="none" w:sz="0" w:space="0" w:color="auto"/>
      </w:divBdr>
    </w:div>
    <w:div w:id="944264842">
      <w:bodyDiv w:val="1"/>
      <w:marLeft w:val="0"/>
      <w:marRight w:val="0"/>
      <w:marTop w:val="0"/>
      <w:marBottom w:val="0"/>
      <w:divBdr>
        <w:top w:val="none" w:sz="0" w:space="0" w:color="auto"/>
        <w:left w:val="none" w:sz="0" w:space="0" w:color="auto"/>
        <w:bottom w:val="none" w:sz="0" w:space="0" w:color="auto"/>
        <w:right w:val="none" w:sz="0" w:space="0" w:color="auto"/>
      </w:divBdr>
    </w:div>
    <w:div w:id="959382613">
      <w:bodyDiv w:val="1"/>
      <w:marLeft w:val="0"/>
      <w:marRight w:val="0"/>
      <w:marTop w:val="0"/>
      <w:marBottom w:val="0"/>
      <w:divBdr>
        <w:top w:val="none" w:sz="0" w:space="0" w:color="auto"/>
        <w:left w:val="none" w:sz="0" w:space="0" w:color="auto"/>
        <w:bottom w:val="none" w:sz="0" w:space="0" w:color="auto"/>
        <w:right w:val="none" w:sz="0" w:space="0" w:color="auto"/>
      </w:divBdr>
      <w:divsChild>
        <w:div w:id="63140171">
          <w:marLeft w:val="274"/>
          <w:marRight w:val="0"/>
          <w:marTop w:val="0"/>
          <w:marBottom w:val="240"/>
          <w:divBdr>
            <w:top w:val="none" w:sz="0" w:space="0" w:color="auto"/>
            <w:left w:val="none" w:sz="0" w:space="0" w:color="auto"/>
            <w:bottom w:val="none" w:sz="0" w:space="0" w:color="auto"/>
            <w:right w:val="none" w:sz="0" w:space="0" w:color="auto"/>
          </w:divBdr>
        </w:div>
        <w:div w:id="1701859121">
          <w:marLeft w:val="274"/>
          <w:marRight w:val="0"/>
          <w:marTop w:val="0"/>
          <w:marBottom w:val="240"/>
          <w:divBdr>
            <w:top w:val="none" w:sz="0" w:space="0" w:color="auto"/>
            <w:left w:val="none" w:sz="0" w:space="0" w:color="auto"/>
            <w:bottom w:val="none" w:sz="0" w:space="0" w:color="auto"/>
            <w:right w:val="none" w:sz="0" w:space="0" w:color="auto"/>
          </w:divBdr>
        </w:div>
      </w:divsChild>
    </w:div>
    <w:div w:id="970673310">
      <w:bodyDiv w:val="1"/>
      <w:marLeft w:val="0"/>
      <w:marRight w:val="0"/>
      <w:marTop w:val="0"/>
      <w:marBottom w:val="0"/>
      <w:divBdr>
        <w:top w:val="none" w:sz="0" w:space="0" w:color="auto"/>
        <w:left w:val="none" w:sz="0" w:space="0" w:color="auto"/>
        <w:bottom w:val="none" w:sz="0" w:space="0" w:color="auto"/>
        <w:right w:val="none" w:sz="0" w:space="0" w:color="auto"/>
      </w:divBdr>
    </w:div>
    <w:div w:id="986129124">
      <w:bodyDiv w:val="1"/>
      <w:marLeft w:val="0"/>
      <w:marRight w:val="0"/>
      <w:marTop w:val="0"/>
      <w:marBottom w:val="0"/>
      <w:divBdr>
        <w:top w:val="none" w:sz="0" w:space="0" w:color="auto"/>
        <w:left w:val="none" w:sz="0" w:space="0" w:color="auto"/>
        <w:bottom w:val="none" w:sz="0" w:space="0" w:color="auto"/>
        <w:right w:val="none" w:sz="0" w:space="0" w:color="auto"/>
      </w:divBdr>
      <w:divsChild>
        <w:div w:id="597297538">
          <w:marLeft w:val="0"/>
          <w:marRight w:val="0"/>
          <w:marTop w:val="0"/>
          <w:marBottom w:val="0"/>
          <w:divBdr>
            <w:top w:val="none" w:sz="0" w:space="0" w:color="auto"/>
            <w:left w:val="none" w:sz="0" w:space="0" w:color="auto"/>
            <w:bottom w:val="none" w:sz="0" w:space="0" w:color="auto"/>
            <w:right w:val="none" w:sz="0" w:space="0" w:color="auto"/>
          </w:divBdr>
          <w:divsChild>
            <w:div w:id="1845051210">
              <w:marLeft w:val="0"/>
              <w:marRight w:val="0"/>
              <w:marTop w:val="0"/>
              <w:marBottom w:val="0"/>
              <w:divBdr>
                <w:top w:val="none" w:sz="0" w:space="0" w:color="auto"/>
                <w:left w:val="none" w:sz="0" w:space="0" w:color="auto"/>
                <w:bottom w:val="none" w:sz="0" w:space="0" w:color="auto"/>
                <w:right w:val="none" w:sz="0" w:space="0" w:color="auto"/>
              </w:divBdr>
              <w:divsChild>
                <w:div w:id="1338846294">
                  <w:marLeft w:val="0"/>
                  <w:marRight w:val="0"/>
                  <w:marTop w:val="0"/>
                  <w:marBottom w:val="0"/>
                  <w:divBdr>
                    <w:top w:val="none" w:sz="0" w:space="0" w:color="auto"/>
                    <w:left w:val="none" w:sz="0" w:space="0" w:color="auto"/>
                    <w:bottom w:val="none" w:sz="0" w:space="0" w:color="auto"/>
                    <w:right w:val="none" w:sz="0" w:space="0" w:color="auto"/>
                  </w:divBdr>
                  <w:divsChild>
                    <w:div w:id="1807970424">
                      <w:marLeft w:val="0"/>
                      <w:marRight w:val="0"/>
                      <w:marTop w:val="0"/>
                      <w:marBottom w:val="0"/>
                      <w:divBdr>
                        <w:top w:val="none" w:sz="0" w:space="0" w:color="auto"/>
                        <w:left w:val="none" w:sz="0" w:space="0" w:color="auto"/>
                        <w:bottom w:val="none" w:sz="0" w:space="0" w:color="auto"/>
                        <w:right w:val="none" w:sz="0" w:space="0" w:color="auto"/>
                      </w:divBdr>
                      <w:divsChild>
                        <w:div w:id="241645214">
                          <w:marLeft w:val="0"/>
                          <w:marRight w:val="0"/>
                          <w:marTop w:val="0"/>
                          <w:marBottom w:val="0"/>
                          <w:divBdr>
                            <w:top w:val="none" w:sz="0" w:space="0" w:color="auto"/>
                            <w:left w:val="none" w:sz="0" w:space="0" w:color="auto"/>
                            <w:bottom w:val="none" w:sz="0" w:space="0" w:color="auto"/>
                            <w:right w:val="none" w:sz="0" w:space="0" w:color="auto"/>
                          </w:divBdr>
                          <w:divsChild>
                            <w:div w:id="506018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3749643">
      <w:bodyDiv w:val="1"/>
      <w:marLeft w:val="0"/>
      <w:marRight w:val="0"/>
      <w:marTop w:val="0"/>
      <w:marBottom w:val="0"/>
      <w:divBdr>
        <w:top w:val="none" w:sz="0" w:space="0" w:color="auto"/>
        <w:left w:val="none" w:sz="0" w:space="0" w:color="auto"/>
        <w:bottom w:val="none" w:sz="0" w:space="0" w:color="auto"/>
        <w:right w:val="none" w:sz="0" w:space="0" w:color="auto"/>
      </w:divBdr>
    </w:div>
    <w:div w:id="1009140430">
      <w:bodyDiv w:val="1"/>
      <w:marLeft w:val="0"/>
      <w:marRight w:val="0"/>
      <w:marTop w:val="0"/>
      <w:marBottom w:val="0"/>
      <w:divBdr>
        <w:top w:val="none" w:sz="0" w:space="0" w:color="auto"/>
        <w:left w:val="none" w:sz="0" w:space="0" w:color="auto"/>
        <w:bottom w:val="none" w:sz="0" w:space="0" w:color="auto"/>
        <w:right w:val="none" w:sz="0" w:space="0" w:color="auto"/>
      </w:divBdr>
    </w:div>
    <w:div w:id="1020744420">
      <w:bodyDiv w:val="1"/>
      <w:marLeft w:val="0"/>
      <w:marRight w:val="0"/>
      <w:marTop w:val="0"/>
      <w:marBottom w:val="0"/>
      <w:divBdr>
        <w:top w:val="none" w:sz="0" w:space="0" w:color="auto"/>
        <w:left w:val="none" w:sz="0" w:space="0" w:color="auto"/>
        <w:bottom w:val="none" w:sz="0" w:space="0" w:color="auto"/>
        <w:right w:val="none" w:sz="0" w:space="0" w:color="auto"/>
      </w:divBdr>
    </w:div>
    <w:div w:id="1032656324">
      <w:bodyDiv w:val="1"/>
      <w:marLeft w:val="0"/>
      <w:marRight w:val="0"/>
      <w:marTop w:val="0"/>
      <w:marBottom w:val="0"/>
      <w:divBdr>
        <w:top w:val="none" w:sz="0" w:space="0" w:color="auto"/>
        <w:left w:val="none" w:sz="0" w:space="0" w:color="auto"/>
        <w:bottom w:val="none" w:sz="0" w:space="0" w:color="auto"/>
        <w:right w:val="none" w:sz="0" w:space="0" w:color="auto"/>
      </w:divBdr>
      <w:divsChild>
        <w:div w:id="144855650">
          <w:marLeft w:val="274"/>
          <w:marRight w:val="0"/>
          <w:marTop w:val="0"/>
          <w:marBottom w:val="0"/>
          <w:divBdr>
            <w:top w:val="none" w:sz="0" w:space="0" w:color="auto"/>
            <w:left w:val="none" w:sz="0" w:space="0" w:color="auto"/>
            <w:bottom w:val="none" w:sz="0" w:space="0" w:color="auto"/>
            <w:right w:val="none" w:sz="0" w:space="0" w:color="auto"/>
          </w:divBdr>
        </w:div>
        <w:div w:id="1389113488">
          <w:marLeft w:val="274"/>
          <w:marRight w:val="0"/>
          <w:marTop w:val="0"/>
          <w:marBottom w:val="0"/>
          <w:divBdr>
            <w:top w:val="none" w:sz="0" w:space="0" w:color="auto"/>
            <w:left w:val="none" w:sz="0" w:space="0" w:color="auto"/>
            <w:bottom w:val="none" w:sz="0" w:space="0" w:color="auto"/>
            <w:right w:val="none" w:sz="0" w:space="0" w:color="auto"/>
          </w:divBdr>
        </w:div>
        <w:div w:id="1916163830">
          <w:marLeft w:val="274"/>
          <w:marRight w:val="0"/>
          <w:marTop w:val="0"/>
          <w:marBottom w:val="0"/>
          <w:divBdr>
            <w:top w:val="none" w:sz="0" w:space="0" w:color="auto"/>
            <w:left w:val="none" w:sz="0" w:space="0" w:color="auto"/>
            <w:bottom w:val="none" w:sz="0" w:space="0" w:color="auto"/>
            <w:right w:val="none" w:sz="0" w:space="0" w:color="auto"/>
          </w:divBdr>
        </w:div>
      </w:divsChild>
    </w:div>
    <w:div w:id="1041900597">
      <w:bodyDiv w:val="1"/>
      <w:marLeft w:val="0"/>
      <w:marRight w:val="0"/>
      <w:marTop w:val="0"/>
      <w:marBottom w:val="0"/>
      <w:divBdr>
        <w:top w:val="none" w:sz="0" w:space="0" w:color="auto"/>
        <w:left w:val="none" w:sz="0" w:space="0" w:color="auto"/>
        <w:bottom w:val="none" w:sz="0" w:space="0" w:color="auto"/>
        <w:right w:val="none" w:sz="0" w:space="0" w:color="auto"/>
      </w:divBdr>
    </w:div>
    <w:div w:id="1075278305">
      <w:bodyDiv w:val="1"/>
      <w:marLeft w:val="0"/>
      <w:marRight w:val="0"/>
      <w:marTop w:val="0"/>
      <w:marBottom w:val="0"/>
      <w:divBdr>
        <w:top w:val="none" w:sz="0" w:space="0" w:color="auto"/>
        <w:left w:val="none" w:sz="0" w:space="0" w:color="auto"/>
        <w:bottom w:val="none" w:sz="0" w:space="0" w:color="auto"/>
        <w:right w:val="none" w:sz="0" w:space="0" w:color="auto"/>
      </w:divBdr>
      <w:divsChild>
        <w:div w:id="463961347">
          <w:marLeft w:val="446"/>
          <w:marRight w:val="0"/>
          <w:marTop w:val="120"/>
          <w:marBottom w:val="120"/>
          <w:divBdr>
            <w:top w:val="none" w:sz="0" w:space="0" w:color="auto"/>
            <w:left w:val="none" w:sz="0" w:space="0" w:color="auto"/>
            <w:bottom w:val="none" w:sz="0" w:space="0" w:color="auto"/>
            <w:right w:val="none" w:sz="0" w:space="0" w:color="auto"/>
          </w:divBdr>
        </w:div>
        <w:div w:id="475879779">
          <w:marLeft w:val="446"/>
          <w:marRight w:val="0"/>
          <w:marTop w:val="120"/>
          <w:marBottom w:val="120"/>
          <w:divBdr>
            <w:top w:val="none" w:sz="0" w:space="0" w:color="auto"/>
            <w:left w:val="none" w:sz="0" w:space="0" w:color="auto"/>
            <w:bottom w:val="none" w:sz="0" w:space="0" w:color="auto"/>
            <w:right w:val="none" w:sz="0" w:space="0" w:color="auto"/>
          </w:divBdr>
        </w:div>
        <w:div w:id="1831755734">
          <w:marLeft w:val="446"/>
          <w:marRight w:val="0"/>
          <w:marTop w:val="120"/>
          <w:marBottom w:val="120"/>
          <w:divBdr>
            <w:top w:val="none" w:sz="0" w:space="0" w:color="auto"/>
            <w:left w:val="none" w:sz="0" w:space="0" w:color="auto"/>
            <w:bottom w:val="none" w:sz="0" w:space="0" w:color="auto"/>
            <w:right w:val="none" w:sz="0" w:space="0" w:color="auto"/>
          </w:divBdr>
        </w:div>
      </w:divsChild>
    </w:div>
    <w:div w:id="1079213211">
      <w:bodyDiv w:val="1"/>
      <w:marLeft w:val="0"/>
      <w:marRight w:val="0"/>
      <w:marTop w:val="0"/>
      <w:marBottom w:val="0"/>
      <w:divBdr>
        <w:top w:val="none" w:sz="0" w:space="0" w:color="auto"/>
        <w:left w:val="none" w:sz="0" w:space="0" w:color="auto"/>
        <w:bottom w:val="none" w:sz="0" w:space="0" w:color="auto"/>
        <w:right w:val="none" w:sz="0" w:space="0" w:color="auto"/>
      </w:divBdr>
    </w:div>
    <w:div w:id="1083380874">
      <w:bodyDiv w:val="1"/>
      <w:marLeft w:val="0"/>
      <w:marRight w:val="0"/>
      <w:marTop w:val="0"/>
      <w:marBottom w:val="0"/>
      <w:divBdr>
        <w:top w:val="none" w:sz="0" w:space="0" w:color="auto"/>
        <w:left w:val="none" w:sz="0" w:space="0" w:color="auto"/>
        <w:bottom w:val="none" w:sz="0" w:space="0" w:color="auto"/>
        <w:right w:val="none" w:sz="0" w:space="0" w:color="auto"/>
      </w:divBdr>
      <w:divsChild>
        <w:div w:id="647705269">
          <w:marLeft w:val="446"/>
          <w:marRight w:val="0"/>
          <w:marTop w:val="120"/>
          <w:marBottom w:val="120"/>
          <w:divBdr>
            <w:top w:val="none" w:sz="0" w:space="0" w:color="auto"/>
            <w:left w:val="none" w:sz="0" w:space="0" w:color="auto"/>
            <w:bottom w:val="none" w:sz="0" w:space="0" w:color="auto"/>
            <w:right w:val="none" w:sz="0" w:space="0" w:color="auto"/>
          </w:divBdr>
        </w:div>
        <w:div w:id="702480787">
          <w:marLeft w:val="446"/>
          <w:marRight w:val="0"/>
          <w:marTop w:val="120"/>
          <w:marBottom w:val="120"/>
          <w:divBdr>
            <w:top w:val="none" w:sz="0" w:space="0" w:color="auto"/>
            <w:left w:val="none" w:sz="0" w:space="0" w:color="auto"/>
            <w:bottom w:val="none" w:sz="0" w:space="0" w:color="auto"/>
            <w:right w:val="none" w:sz="0" w:space="0" w:color="auto"/>
          </w:divBdr>
        </w:div>
        <w:div w:id="810632674">
          <w:marLeft w:val="446"/>
          <w:marRight w:val="0"/>
          <w:marTop w:val="120"/>
          <w:marBottom w:val="120"/>
          <w:divBdr>
            <w:top w:val="none" w:sz="0" w:space="0" w:color="auto"/>
            <w:left w:val="none" w:sz="0" w:space="0" w:color="auto"/>
            <w:bottom w:val="none" w:sz="0" w:space="0" w:color="auto"/>
            <w:right w:val="none" w:sz="0" w:space="0" w:color="auto"/>
          </w:divBdr>
        </w:div>
        <w:div w:id="940601534">
          <w:marLeft w:val="446"/>
          <w:marRight w:val="0"/>
          <w:marTop w:val="120"/>
          <w:marBottom w:val="120"/>
          <w:divBdr>
            <w:top w:val="none" w:sz="0" w:space="0" w:color="auto"/>
            <w:left w:val="none" w:sz="0" w:space="0" w:color="auto"/>
            <w:bottom w:val="none" w:sz="0" w:space="0" w:color="auto"/>
            <w:right w:val="none" w:sz="0" w:space="0" w:color="auto"/>
          </w:divBdr>
        </w:div>
      </w:divsChild>
    </w:div>
    <w:div w:id="1106122881">
      <w:bodyDiv w:val="1"/>
      <w:marLeft w:val="0"/>
      <w:marRight w:val="0"/>
      <w:marTop w:val="0"/>
      <w:marBottom w:val="0"/>
      <w:divBdr>
        <w:top w:val="none" w:sz="0" w:space="0" w:color="auto"/>
        <w:left w:val="none" w:sz="0" w:space="0" w:color="auto"/>
        <w:bottom w:val="none" w:sz="0" w:space="0" w:color="auto"/>
        <w:right w:val="none" w:sz="0" w:space="0" w:color="auto"/>
      </w:divBdr>
      <w:divsChild>
        <w:div w:id="2048946873">
          <w:marLeft w:val="446"/>
          <w:marRight w:val="0"/>
          <w:marTop w:val="0"/>
          <w:marBottom w:val="120"/>
          <w:divBdr>
            <w:top w:val="none" w:sz="0" w:space="0" w:color="auto"/>
            <w:left w:val="none" w:sz="0" w:space="0" w:color="auto"/>
            <w:bottom w:val="none" w:sz="0" w:space="0" w:color="auto"/>
            <w:right w:val="none" w:sz="0" w:space="0" w:color="auto"/>
          </w:divBdr>
        </w:div>
      </w:divsChild>
    </w:div>
    <w:div w:id="1110465803">
      <w:bodyDiv w:val="1"/>
      <w:marLeft w:val="0"/>
      <w:marRight w:val="0"/>
      <w:marTop w:val="0"/>
      <w:marBottom w:val="0"/>
      <w:divBdr>
        <w:top w:val="none" w:sz="0" w:space="0" w:color="auto"/>
        <w:left w:val="none" w:sz="0" w:space="0" w:color="auto"/>
        <w:bottom w:val="none" w:sz="0" w:space="0" w:color="auto"/>
        <w:right w:val="none" w:sz="0" w:space="0" w:color="auto"/>
      </w:divBdr>
    </w:div>
    <w:div w:id="1122922527">
      <w:bodyDiv w:val="1"/>
      <w:marLeft w:val="0"/>
      <w:marRight w:val="0"/>
      <w:marTop w:val="0"/>
      <w:marBottom w:val="0"/>
      <w:divBdr>
        <w:top w:val="none" w:sz="0" w:space="0" w:color="auto"/>
        <w:left w:val="none" w:sz="0" w:space="0" w:color="auto"/>
        <w:bottom w:val="none" w:sz="0" w:space="0" w:color="auto"/>
        <w:right w:val="none" w:sz="0" w:space="0" w:color="auto"/>
      </w:divBdr>
      <w:divsChild>
        <w:div w:id="97919700">
          <w:marLeft w:val="0"/>
          <w:marRight w:val="0"/>
          <w:marTop w:val="0"/>
          <w:marBottom w:val="0"/>
          <w:divBdr>
            <w:top w:val="none" w:sz="0" w:space="0" w:color="auto"/>
            <w:left w:val="none" w:sz="0" w:space="0" w:color="auto"/>
            <w:bottom w:val="none" w:sz="0" w:space="0" w:color="auto"/>
            <w:right w:val="none" w:sz="0" w:space="0" w:color="auto"/>
          </w:divBdr>
          <w:divsChild>
            <w:div w:id="1358889717">
              <w:marLeft w:val="0"/>
              <w:marRight w:val="0"/>
              <w:marTop w:val="0"/>
              <w:marBottom w:val="0"/>
              <w:divBdr>
                <w:top w:val="none" w:sz="0" w:space="0" w:color="auto"/>
                <w:left w:val="none" w:sz="0" w:space="0" w:color="auto"/>
                <w:bottom w:val="none" w:sz="0" w:space="0" w:color="auto"/>
                <w:right w:val="none" w:sz="0" w:space="0" w:color="auto"/>
              </w:divBdr>
              <w:divsChild>
                <w:div w:id="1102529693">
                  <w:marLeft w:val="0"/>
                  <w:marRight w:val="0"/>
                  <w:marTop w:val="0"/>
                  <w:marBottom w:val="0"/>
                  <w:divBdr>
                    <w:top w:val="none" w:sz="0" w:space="0" w:color="auto"/>
                    <w:left w:val="none" w:sz="0" w:space="0" w:color="auto"/>
                    <w:bottom w:val="none" w:sz="0" w:space="0" w:color="auto"/>
                    <w:right w:val="none" w:sz="0" w:space="0" w:color="auto"/>
                  </w:divBdr>
                  <w:divsChild>
                    <w:div w:id="1572545283">
                      <w:marLeft w:val="0"/>
                      <w:marRight w:val="0"/>
                      <w:marTop w:val="0"/>
                      <w:marBottom w:val="0"/>
                      <w:divBdr>
                        <w:top w:val="none" w:sz="0" w:space="0" w:color="auto"/>
                        <w:left w:val="none" w:sz="0" w:space="0" w:color="auto"/>
                        <w:bottom w:val="none" w:sz="0" w:space="0" w:color="auto"/>
                        <w:right w:val="none" w:sz="0" w:space="0" w:color="auto"/>
                      </w:divBdr>
                      <w:divsChild>
                        <w:div w:id="557981697">
                          <w:marLeft w:val="0"/>
                          <w:marRight w:val="0"/>
                          <w:marTop w:val="0"/>
                          <w:marBottom w:val="0"/>
                          <w:divBdr>
                            <w:top w:val="none" w:sz="0" w:space="0" w:color="auto"/>
                            <w:left w:val="none" w:sz="0" w:space="0" w:color="auto"/>
                            <w:bottom w:val="none" w:sz="0" w:space="0" w:color="auto"/>
                            <w:right w:val="none" w:sz="0" w:space="0" w:color="auto"/>
                          </w:divBdr>
                          <w:divsChild>
                            <w:div w:id="1737703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3813232">
      <w:bodyDiv w:val="1"/>
      <w:marLeft w:val="0"/>
      <w:marRight w:val="0"/>
      <w:marTop w:val="0"/>
      <w:marBottom w:val="0"/>
      <w:divBdr>
        <w:top w:val="none" w:sz="0" w:space="0" w:color="auto"/>
        <w:left w:val="none" w:sz="0" w:space="0" w:color="auto"/>
        <w:bottom w:val="none" w:sz="0" w:space="0" w:color="auto"/>
        <w:right w:val="none" w:sz="0" w:space="0" w:color="auto"/>
      </w:divBdr>
    </w:div>
    <w:div w:id="1137062601">
      <w:bodyDiv w:val="1"/>
      <w:marLeft w:val="0"/>
      <w:marRight w:val="0"/>
      <w:marTop w:val="0"/>
      <w:marBottom w:val="0"/>
      <w:divBdr>
        <w:top w:val="none" w:sz="0" w:space="0" w:color="auto"/>
        <w:left w:val="none" w:sz="0" w:space="0" w:color="auto"/>
        <w:bottom w:val="none" w:sz="0" w:space="0" w:color="auto"/>
        <w:right w:val="none" w:sz="0" w:space="0" w:color="auto"/>
      </w:divBdr>
    </w:div>
    <w:div w:id="1144158536">
      <w:bodyDiv w:val="1"/>
      <w:marLeft w:val="0"/>
      <w:marRight w:val="0"/>
      <w:marTop w:val="0"/>
      <w:marBottom w:val="0"/>
      <w:divBdr>
        <w:top w:val="none" w:sz="0" w:space="0" w:color="auto"/>
        <w:left w:val="none" w:sz="0" w:space="0" w:color="auto"/>
        <w:bottom w:val="none" w:sz="0" w:space="0" w:color="auto"/>
        <w:right w:val="none" w:sz="0" w:space="0" w:color="auto"/>
      </w:divBdr>
    </w:div>
    <w:div w:id="1147283998">
      <w:bodyDiv w:val="1"/>
      <w:marLeft w:val="0"/>
      <w:marRight w:val="0"/>
      <w:marTop w:val="0"/>
      <w:marBottom w:val="0"/>
      <w:divBdr>
        <w:top w:val="none" w:sz="0" w:space="0" w:color="auto"/>
        <w:left w:val="none" w:sz="0" w:space="0" w:color="auto"/>
        <w:bottom w:val="none" w:sz="0" w:space="0" w:color="auto"/>
        <w:right w:val="none" w:sz="0" w:space="0" w:color="auto"/>
      </w:divBdr>
    </w:div>
    <w:div w:id="1155141970">
      <w:bodyDiv w:val="1"/>
      <w:marLeft w:val="0"/>
      <w:marRight w:val="0"/>
      <w:marTop w:val="0"/>
      <w:marBottom w:val="0"/>
      <w:divBdr>
        <w:top w:val="none" w:sz="0" w:space="0" w:color="auto"/>
        <w:left w:val="none" w:sz="0" w:space="0" w:color="auto"/>
        <w:bottom w:val="none" w:sz="0" w:space="0" w:color="auto"/>
        <w:right w:val="none" w:sz="0" w:space="0" w:color="auto"/>
      </w:divBdr>
    </w:div>
    <w:div w:id="1173372320">
      <w:bodyDiv w:val="1"/>
      <w:marLeft w:val="0"/>
      <w:marRight w:val="0"/>
      <w:marTop w:val="0"/>
      <w:marBottom w:val="0"/>
      <w:divBdr>
        <w:top w:val="none" w:sz="0" w:space="0" w:color="auto"/>
        <w:left w:val="none" w:sz="0" w:space="0" w:color="auto"/>
        <w:bottom w:val="none" w:sz="0" w:space="0" w:color="auto"/>
        <w:right w:val="none" w:sz="0" w:space="0" w:color="auto"/>
      </w:divBdr>
      <w:divsChild>
        <w:div w:id="1650674725">
          <w:marLeft w:val="0"/>
          <w:marRight w:val="0"/>
          <w:marTop w:val="0"/>
          <w:marBottom w:val="0"/>
          <w:divBdr>
            <w:top w:val="none" w:sz="0" w:space="0" w:color="auto"/>
            <w:left w:val="none" w:sz="0" w:space="0" w:color="auto"/>
            <w:bottom w:val="none" w:sz="0" w:space="0" w:color="auto"/>
            <w:right w:val="none" w:sz="0" w:space="0" w:color="auto"/>
          </w:divBdr>
        </w:div>
      </w:divsChild>
    </w:div>
    <w:div w:id="1174956735">
      <w:bodyDiv w:val="1"/>
      <w:marLeft w:val="0"/>
      <w:marRight w:val="0"/>
      <w:marTop w:val="0"/>
      <w:marBottom w:val="0"/>
      <w:divBdr>
        <w:top w:val="none" w:sz="0" w:space="0" w:color="auto"/>
        <w:left w:val="none" w:sz="0" w:space="0" w:color="auto"/>
        <w:bottom w:val="none" w:sz="0" w:space="0" w:color="auto"/>
        <w:right w:val="none" w:sz="0" w:space="0" w:color="auto"/>
      </w:divBdr>
    </w:div>
    <w:div w:id="1194154528">
      <w:bodyDiv w:val="1"/>
      <w:marLeft w:val="0"/>
      <w:marRight w:val="0"/>
      <w:marTop w:val="0"/>
      <w:marBottom w:val="0"/>
      <w:divBdr>
        <w:top w:val="none" w:sz="0" w:space="0" w:color="auto"/>
        <w:left w:val="none" w:sz="0" w:space="0" w:color="auto"/>
        <w:bottom w:val="none" w:sz="0" w:space="0" w:color="auto"/>
        <w:right w:val="none" w:sz="0" w:space="0" w:color="auto"/>
      </w:divBdr>
    </w:div>
    <w:div w:id="1205214657">
      <w:bodyDiv w:val="1"/>
      <w:marLeft w:val="0"/>
      <w:marRight w:val="0"/>
      <w:marTop w:val="0"/>
      <w:marBottom w:val="0"/>
      <w:divBdr>
        <w:top w:val="none" w:sz="0" w:space="0" w:color="auto"/>
        <w:left w:val="none" w:sz="0" w:space="0" w:color="auto"/>
        <w:bottom w:val="none" w:sz="0" w:space="0" w:color="auto"/>
        <w:right w:val="none" w:sz="0" w:space="0" w:color="auto"/>
      </w:divBdr>
    </w:div>
    <w:div w:id="1208175811">
      <w:bodyDiv w:val="1"/>
      <w:marLeft w:val="0"/>
      <w:marRight w:val="0"/>
      <w:marTop w:val="0"/>
      <w:marBottom w:val="0"/>
      <w:divBdr>
        <w:top w:val="none" w:sz="0" w:space="0" w:color="auto"/>
        <w:left w:val="none" w:sz="0" w:space="0" w:color="auto"/>
        <w:bottom w:val="none" w:sz="0" w:space="0" w:color="auto"/>
        <w:right w:val="none" w:sz="0" w:space="0" w:color="auto"/>
      </w:divBdr>
    </w:div>
    <w:div w:id="1210648702">
      <w:bodyDiv w:val="1"/>
      <w:marLeft w:val="0"/>
      <w:marRight w:val="0"/>
      <w:marTop w:val="0"/>
      <w:marBottom w:val="0"/>
      <w:divBdr>
        <w:top w:val="none" w:sz="0" w:space="0" w:color="auto"/>
        <w:left w:val="none" w:sz="0" w:space="0" w:color="auto"/>
        <w:bottom w:val="none" w:sz="0" w:space="0" w:color="auto"/>
        <w:right w:val="none" w:sz="0" w:space="0" w:color="auto"/>
      </w:divBdr>
    </w:div>
    <w:div w:id="1219047910">
      <w:bodyDiv w:val="1"/>
      <w:marLeft w:val="0"/>
      <w:marRight w:val="0"/>
      <w:marTop w:val="0"/>
      <w:marBottom w:val="0"/>
      <w:divBdr>
        <w:top w:val="none" w:sz="0" w:space="0" w:color="auto"/>
        <w:left w:val="none" w:sz="0" w:space="0" w:color="auto"/>
        <w:bottom w:val="none" w:sz="0" w:space="0" w:color="auto"/>
        <w:right w:val="none" w:sz="0" w:space="0" w:color="auto"/>
      </w:divBdr>
    </w:div>
    <w:div w:id="1220290690">
      <w:bodyDiv w:val="1"/>
      <w:marLeft w:val="0"/>
      <w:marRight w:val="0"/>
      <w:marTop w:val="0"/>
      <w:marBottom w:val="0"/>
      <w:divBdr>
        <w:top w:val="none" w:sz="0" w:space="0" w:color="auto"/>
        <w:left w:val="none" w:sz="0" w:space="0" w:color="auto"/>
        <w:bottom w:val="none" w:sz="0" w:space="0" w:color="auto"/>
        <w:right w:val="none" w:sz="0" w:space="0" w:color="auto"/>
      </w:divBdr>
      <w:divsChild>
        <w:div w:id="1544366695">
          <w:marLeft w:val="274"/>
          <w:marRight w:val="0"/>
          <w:marTop w:val="0"/>
          <w:marBottom w:val="0"/>
          <w:divBdr>
            <w:top w:val="none" w:sz="0" w:space="0" w:color="auto"/>
            <w:left w:val="none" w:sz="0" w:space="0" w:color="auto"/>
            <w:bottom w:val="none" w:sz="0" w:space="0" w:color="auto"/>
            <w:right w:val="none" w:sz="0" w:space="0" w:color="auto"/>
          </w:divBdr>
        </w:div>
      </w:divsChild>
    </w:div>
    <w:div w:id="1238436700">
      <w:bodyDiv w:val="1"/>
      <w:marLeft w:val="0"/>
      <w:marRight w:val="0"/>
      <w:marTop w:val="0"/>
      <w:marBottom w:val="0"/>
      <w:divBdr>
        <w:top w:val="none" w:sz="0" w:space="0" w:color="auto"/>
        <w:left w:val="none" w:sz="0" w:space="0" w:color="auto"/>
        <w:bottom w:val="none" w:sz="0" w:space="0" w:color="auto"/>
        <w:right w:val="none" w:sz="0" w:space="0" w:color="auto"/>
      </w:divBdr>
    </w:div>
    <w:div w:id="1253005477">
      <w:bodyDiv w:val="1"/>
      <w:marLeft w:val="0"/>
      <w:marRight w:val="0"/>
      <w:marTop w:val="0"/>
      <w:marBottom w:val="0"/>
      <w:divBdr>
        <w:top w:val="none" w:sz="0" w:space="0" w:color="auto"/>
        <w:left w:val="none" w:sz="0" w:space="0" w:color="auto"/>
        <w:bottom w:val="none" w:sz="0" w:space="0" w:color="auto"/>
        <w:right w:val="none" w:sz="0" w:space="0" w:color="auto"/>
      </w:divBdr>
    </w:div>
    <w:div w:id="1258442642">
      <w:bodyDiv w:val="1"/>
      <w:marLeft w:val="0"/>
      <w:marRight w:val="0"/>
      <w:marTop w:val="0"/>
      <w:marBottom w:val="0"/>
      <w:divBdr>
        <w:top w:val="none" w:sz="0" w:space="0" w:color="auto"/>
        <w:left w:val="none" w:sz="0" w:space="0" w:color="auto"/>
        <w:bottom w:val="none" w:sz="0" w:space="0" w:color="auto"/>
        <w:right w:val="none" w:sz="0" w:space="0" w:color="auto"/>
      </w:divBdr>
    </w:div>
    <w:div w:id="1264189712">
      <w:bodyDiv w:val="1"/>
      <w:marLeft w:val="0"/>
      <w:marRight w:val="0"/>
      <w:marTop w:val="0"/>
      <w:marBottom w:val="0"/>
      <w:divBdr>
        <w:top w:val="none" w:sz="0" w:space="0" w:color="auto"/>
        <w:left w:val="none" w:sz="0" w:space="0" w:color="auto"/>
        <w:bottom w:val="none" w:sz="0" w:space="0" w:color="auto"/>
        <w:right w:val="none" w:sz="0" w:space="0" w:color="auto"/>
      </w:divBdr>
    </w:div>
    <w:div w:id="1276257009">
      <w:bodyDiv w:val="1"/>
      <w:marLeft w:val="0"/>
      <w:marRight w:val="0"/>
      <w:marTop w:val="0"/>
      <w:marBottom w:val="0"/>
      <w:divBdr>
        <w:top w:val="none" w:sz="0" w:space="0" w:color="auto"/>
        <w:left w:val="none" w:sz="0" w:space="0" w:color="auto"/>
        <w:bottom w:val="none" w:sz="0" w:space="0" w:color="auto"/>
        <w:right w:val="none" w:sz="0" w:space="0" w:color="auto"/>
      </w:divBdr>
      <w:divsChild>
        <w:div w:id="140081889">
          <w:marLeft w:val="994"/>
          <w:marRight w:val="0"/>
          <w:marTop w:val="0"/>
          <w:marBottom w:val="0"/>
          <w:divBdr>
            <w:top w:val="none" w:sz="0" w:space="0" w:color="auto"/>
            <w:left w:val="none" w:sz="0" w:space="0" w:color="auto"/>
            <w:bottom w:val="none" w:sz="0" w:space="0" w:color="auto"/>
            <w:right w:val="none" w:sz="0" w:space="0" w:color="auto"/>
          </w:divBdr>
        </w:div>
        <w:div w:id="659966309">
          <w:marLeft w:val="994"/>
          <w:marRight w:val="0"/>
          <w:marTop w:val="0"/>
          <w:marBottom w:val="0"/>
          <w:divBdr>
            <w:top w:val="none" w:sz="0" w:space="0" w:color="auto"/>
            <w:left w:val="none" w:sz="0" w:space="0" w:color="auto"/>
            <w:bottom w:val="none" w:sz="0" w:space="0" w:color="auto"/>
            <w:right w:val="none" w:sz="0" w:space="0" w:color="auto"/>
          </w:divBdr>
        </w:div>
        <w:div w:id="819884080">
          <w:marLeft w:val="1714"/>
          <w:marRight w:val="0"/>
          <w:marTop w:val="0"/>
          <w:marBottom w:val="0"/>
          <w:divBdr>
            <w:top w:val="none" w:sz="0" w:space="0" w:color="auto"/>
            <w:left w:val="none" w:sz="0" w:space="0" w:color="auto"/>
            <w:bottom w:val="none" w:sz="0" w:space="0" w:color="auto"/>
            <w:right w:val="none" w:sz="0" w:space="0" w:color="auto"/>
          </w:divBdr>
        </w:div>
        <w:div w:id="840896386">
          <w:marLeft w:val="994"/>
          <w:marRight w:val="0"/>
          <w:marTop w:val="0"/>
          <w:marBottom w:val="0"/>
          <w:divBdr>
            <w:top w:val="none" w:sz="0" w:space="0" w:color="auto"/>
            <w:left w:val="none" w:sz="0" w:space="0" w:color="auto"/>
            <w:bottom w:val="none" w:sz="0" w:space="0" w:color="auto"/>
            <w:right w:val="none" w:sz="0" w:space="0" w:color="auto"/>
          </w:divBdr>
        </w:div>
        <w:div w:id="867763229">
          <w:marLeft w:val="1714"/>
          <w:marRight w:val="0"/>
          <w:marTop w:val="0"/>
          <w:marBottom w:val="0"/>
          <w:divBdr>
            <w:top w:val="none" w:sz="0" w:space="0" w:color="auto"/>
            <w:left w:val="none" w:sz="0" w:space="0" w:color="auto"/>
            <w:bottom w:val="none" w:sz="0" w:space="0" w:color="auto"/>
            <w:right w:val="none" w:sz="0" w:space="0" w:color="auto"/>
          </w:divBdr>
        </w:div>
        <w:div w:id="992561144">
          <w:marLeft w:val="1714"/>
          <w:marRight w:val="0"/>
          <w:marTop w:val="0"/>
          <w:marBottom w:val="0"/>
          <w:divBdr>
            <w:top w:val="none" w:sz="0" w:space="0" w:color="auto"/>
            <w:left w:val="none" w:sz="0" w:space="0" w:color="auto"/>
            <w:bottom w:val="none" w:sz="0" w:space="0" w:color="auto"/>
            <w:right w:val="none" w:sz="0" w:space="0" w:color="auto"/>
          </w:divBdr>
        </w:div>
        <w:div w:id="1269700249">
          <w:marLeft w:val="994"/>
          <w:marRight w:val="0"/>
          <w:marTop w:val="0"/>
          <w:marBottom w:val="0"/>
          <w:divBdr>
            <w:top w:val="none" w:sz="0" w:space="0" w:color="auto"/>
            <w:left w:val="none" w:sz="0" w:space="0" w:color="auto"/>
            <w:bottom w:val="none" w:sz="0" w:space="0" w:color="auto"/>
            <w:right w:val="none" w:sz="0" w:space="0" w:color="auto"/>
          </w:divBdr>
        </w:div>
        <w:div w:id="1580211529">
          <w:marLeft w:val="994"/>
          <w:marRight w:val="0"/>
          <w:marTop w:val="0"/>
          <w:marBottom w:val="0"/>
          <w:divBdr>
            <w:top w:val="none" w:sz="0" w:space="0" w:color="auto"/>
            <w:left w:val="none" w:sz="0" w:space="0" w:color="auto"/>
            <w:bottom w:val="none" w:sz="0" w:space="0" w:color="auto"/>
            <w:right w:val="none" w:sz="0" w:space="0" w:color="auto"/>
          </w:divBdr>
        </w:div>
        <w:div w:id="1636905532">
          <w:marLeft w:val="1714"/>
          <w:marRight w:val="0"/>
          <w:marTop w:val="0"/>
          <w:marBottom w:val="0"/>
          <w:divBdr>
            <w:top w:val="none" w:sz="0" w:space="0" w:color="auto"/>
            <w:left w:val="none" w:sz="0" w:space="0" w:color="auto"/>
            <w:bottom w:val="none" w:sz="0" w:space="0" w:color="auto"/>
            <w:right w:val="none" w:sz="0" w:space="0" w:color="auto"/>
          </w:divBdr>
        </w:div>
        <w:div w:id="1762213498">
          <w:marLeft w:val="1714"/>
          <w:marRight w:val="0"/>
          <w:marTop w:val="0"/>
          <w:marBottom w:val="0"/>
          <w:divBdr>
            <w:top w:val="none" w:sz="0" w:space="0" w:color="auto"/>
            <w:left w:val="none" w:sz="0" w:space="0" w:color="auto"/>
            <w:bottom w:val="none" w:sz="0" w:space="0" w:color="auto"/>
            <w:right w:val="none" w:sz="0" w:space="0" w:color="auto"/>
          </w:divBdr>
        </w:div>
        <w:div w:id="1798790914">
          <w:marLeft w:val="1714"/>
          <w:marRight w:val="0"/>
          <w:marTop w:val="0"/>
          <w:marBottom w:val="0"/>
          <w:divBdr>
            <w:top w:val="none" w:sz="0" w:space="0" w:color="auto"/>
            <w:left w:val="none" w:sz="0" w:space="0" w:color="auto"/>
            <w:bottom w:val="none" w:sz="0" w:space="0" w:color="auto"/>
            <w:right w:val="none" w:sz="0" w:space="0" w:color="auto"/>
          </w:divBdr>
        </w:div>
        <w:div w:id="1867600620">
          <w:marLeft w:val="994"/>
          <w:marRight w:val="0"/>
          <w:marTop w:val="0"/>
          <w:marBottom w:val="0"/>
          <w:divBdr>
            <w:top w:val="none" w:sz="0" w:space="0" w:color="auto"/>
            <w:left w:val="none" w:sz="0" w:space="0" w:color="auto"/>
            <w:bottom w:val="none" w:sz="0" w:space="0" w:color="auto"/>
            <w:right w:val="none" w:sz="0" w:space="0" w:color="auto"/>
          </w:divBdr>
        </w:div>
        <w:div w:id="1946575882">
          <w:marLeft w:val="994"/>
          <w:marRight w:val="0"/>
          <w:marTop w:val="0"/>
          <w:marBottom w:val="0"/>
          <w:divBdr>
            <w:top w:val="none" w:sz="0" w:space="0" w:color="auto"/>
            <w:left w:val="none" w:sz="0" w:space="0" w:color="auto"/>
            <w:bottom w:val="none" w:sz="0" w:space="0" w:color="auto"/>
            <w:right w:val="none" w:sz="0" w:space="0" w:color="auto"/>
          </w:divBdr>
        </w:div>
      </w:divsChild>
    </w:div>
    <w:div w:id="1284922302">
      <w:bodyDiv w:val="1"/>
      <w:marLeft w:val="0"/>
      <w:marRight w:val="0"/>
      <w:marTop w:val="0"/>
      <w:marBottom w:val="0"/>
      <w:divBdr>
        <w:top w:val="none" w:sz="0" w:space="0" w:color="auto"/>
        <w:left w:val="none" w:sz="0" w:space="0" w:color="auto"/>
        <w:bottom w:val="none" w:sz="0" w:space="0" w:color="auto"/>
        <w:right w:val="none" w:sz="0" w:space="0" w:color="auto"/>
      </w:divBdr>
      <w:divsChild>
        <w:div w:id="1369523437">
          <w:marLeft w:val="274"/>
          <w:marRight w:val="0"/>
          <w:marTop w:val="120"/>
          <w:marBottom w:val="0"/>
          <w:divBdr>
            <w:top w:val="none" w:sz="0" w:space="0" w:color="auto"/>
            <w:left w:val="none" w:sz="0" w:space="0" w:color="auto"/>
            <w:bottom w:val="none" w:sz="0" w:space="0" w:color="auto"/>
            <w:right w:val="none" w:sz="0" w:space="0" w:color="auto"/>
          </w:divBdr>
        </w:div>
        <w:div w:id="2049450699">
          <w:marLeft w:val="274"/>
          <w:marRight w:val="0"/>
          <w:marTop w:val="120"/>
          <w:marBottom w:val="0"/>
          <w:divBdr>
            <w:top w:val="none" w:sz="0" w:space="0" w:color="auto"/>
            <w:left w:val="none" w:sz="0" w:space="0" w:color="auto"/>
            <w:bottom w:val="none" w:sz="0" w:space="0" w:color="auto"/>
            <w:right w:val="none" w:sz="0" w:space="0" w:color="auto"/>
          </w:divBdr>
        </w:div>
      </w:divsChild>
    </w:div>
    <w:div w:id="1285313433">
      <w:bodyDiv w:val="1"/>
      <w:marLeft w:val="0"/>
      <w:marRight w:val="0"/>
      <w:marTop w:val="0"/>
      <w:marBottom w:val="0"/>
      <w:divBdr>
        <w:top w:val="none" w:sz="0" w:space="0" w:color="auto"/>
        <w:left w:val="none" w:sz="0" w:space="0" w:color="auto"/>
        <w:bottom w:val="none" w:sz="0" w:space="0" w:color="auto"/>
        <w:right w:val="none" w:sz="0" w:space="0" w:color="auto"/>
      </w:divBdr>
      <w:divsChild>
        <w:div w:id="60637815">
          <w:marLeft w:val="274"/>
          <w:marRight w:val="0"/>
          <w:marTop w:val="0"/>
          <w:marBottom w:val="120"/>
          <w:divBdr>
            <w:top w:val="none" w:sz="0" w:space="0" w:color="auto"/>
            <w:left w:val="none" w:sz="0" w:space="0" w:color="auto"/>
            <w:bottom w:val="none" w:sz="0" w:space="0" w:color="auto"/>
            <w:right w:val="none" w:sz="0" w:space="0" w:color="auto"/>
          </w:divBdr>
        </w:div>
        <w:div w:id="710031753">
          <w:marLeft w:val="274"/>
          <w:marRight w:val="0"/>
          <w:marTop w:val="0"/>
          <w:marBottom w:val="120"/>
          <w:divBdr>
            <w:top w:val="none" w:sz="0" w:space="0" w:color="auto"/>
            <w:left w:val="none" w:sz="0" w:space="0" w:color="auto"/>
            <w:bottom w:val="none" w:sz="0" w:space="0" w:color="auto"/>
            <w:right w:val="none" w:sz="0" w:space="0" w:color="auto"/>
          </w:divBdr>
        </w:div>
        <w:div w:id="833297183">
          <w:marLeft w:val="274"/>
          <w:marRight w:val="0"/>
          <w:marTop w:val="0"/>
          <w:marBottom w:val="120"/>
          <w:divBdr>
            <w:top w:val="none" w:sz="0" w:space="0" w:color="auto"/>
            <w:left w:val="none" w:sz="0" w:space="0" w:color="auto"/>
            <w:bottom w:val="none" w:sz="0" w:space="0" w:color="auto"/>
            <w:right w:val="none" w:sz="0" w:space="0" w:color="auto"/>
          </w:divBdr>
        </w:div>
        <w:div w:id="980773141">
          <w:marLeft w:val="274"/>
          <w:marRight w:val="0"/>
          <w:marTop w:val="0"/>
          <w:marBottom w:val="120"/>
          <w:divBdr>
            <w:top w:val="none" w:sz="0" w:space="0" w:color="auto"/>
            <w:left w:val="none" w:sz="0" w:space="0" w:color="auto"/>
            <w:bottom w:val="none" w:sz="0" w:space="0" w:color="auto"/>
            <w:right w:val="none" w:sz="0" w:space="0" w:color="auto"/>
          </w:divBdr>
        </w:div>
        <w:div w:id="1084456700">
          <w:marLeft w:val="274"/>
          <w:marRight w:val="0"/>
          <w:marTop w:val="0"/>
          <w:marBottom w:val="120"/>
          <w:divBdr>
            <w:top w:val="none" w:sz="0" w:space="0" w:color="auto"/>
            <w:left w:val="none" w:sz="0" w:space="0" w:color="auto"/>
            <w:bottom w:val="none" w:sz="0" w:space="0" w:color="auto"/>
            <w:right w:val="none" w:sz="0" w:space="0" w:color="auto"/>
          </w:divBdr>
        </w:div>
        <w:div w:id="1285192736">
          <w:marLeft w:val="274"/>
          <w:marRight w:val="0"/>
          <w:marTop w:val="0"/>
          <w:marBottom w:val="120"/>
          <w:divBdr>
            <w:top w:val="none" w:sz="0" w:space="0" w:color="auto"/>
            <w:left w:val="none" w:sz="0" w:space="0" w:color="auto"/>
            <w:bottom w:val="none" w:sz="0" w:space="0" w:color="auto"/>
            <w:right w:val="none" w:sz="0" w:space="0" w:color="auto"/>
          </w:divBdr>
        </w:div>
        <w:div w:id="1552960162">
          <w:marLeft w:val="274"/>
          <w:marRight w:val="0"/>
          <w:marTop w:val="0"/>
          <w:marBottom w:val="120"/>
          <w:divBdr>
            <w:top w:val="none" w:sz="0" w:space="0" w:color="auto"/>
            <w:left w:val="none" w:sz="0" w:space="0" w:color="auto"/>
            <w:bottom w:val="none" w:sz="0" w:space="0" w:color="auto"/>
            <w:right w:val="none" w:sz="0" w:space="0" w:color="auto"/>
          </w:divBdr>
        </w:div>
        <w:div w:id="2092458997">
          <w:marLeft w:val="274"/>
          <w:marRight w:val="0"/>
          <w:marTop w:val="0"/>
          <w:marBottom w:val="120"/>
          <w:divBdr>
            <w:top w:val="none" w:sz="0" w:space="0" w:color="auto"/>
            <w:left w:val="none" w:sz="0" w:space="0" w:color="auto"/>
            <w:bottom w:val="none" w:sz="0" w:space="0" w:color="auto"/>
            <w:right w:val="none" w:sz="0" w:space="0" w:color="auto"/>
          </w:divBdr>
        </w:div>
      </w:divsChild>
    </w:div>
    <w:div w:id="1290473456">
      <w:bodyDiv w:val="1"/>
      <w:marLeft w:val="0"/>
      <w:marRight w:val="0"/>
      <w:marTop w:val="0"/>
      <w:marBottom w:val="0"/>
      <w:divBdr>
        <w:top w:val="none" w:sz="0" w:space="0" w:color="auto"/>
        <w:left w:val="none" w:sz="0" w:space="0" w:color="auto"/>
        <w:bottom w:val="none" w:sz="0" w:space="0" w:color="auto"/>
        <w:right w:val="none" w:sz="0" w:space="0" w:color="auto"/>
      </w:divBdr>
      <w:divsChild>
        <w:div w:id="469858778">
          <w:marLeft w:val="274"/>
          <w:marRight w:val="0"/>
          <w:marTop w:val="0"/>
          <w:marBottom w:val="0"/>
          <w:divBdr>
            <w:top w:val="none" w:sz="0" w:space="0" w:color="auto"/>
            <w:left w:val="none" w:sz="0" w:space="0" w:color="auto"/>
            <w:bottom w:val="none" w:sz="0" w:space="0" w:color="auto"/>
            <w:right w:val="none" w:sz="0" w:space="0" w:color="auto"/>
          </w:divBdr>
        </w:div>
        <w:div w:id="1438066535">
          <w:marLeft w:val="274"/>
          <w:marRight w:val="0"/>
          <w:marTop w:val="0"/>
          <w:marBottom w:val="0"/>
          <w:divBdr>
            <w:top w:val="none" w:sz="0" w:space="0" w:color="auto"/>
            <w:left w:val="none" w:sz="0" w:space="0" w:color="auto"/>
            <w:bottom w:val="none" w:sz="0" w:space="0" w:color="auto"/>
            <w:right w:val="none" w:sz="0" w:space="0" w:color="auto"/>
          </w:divBdr>
        </w:div>
        <w:div w:id="1824662505">
          <w:marLeft w:val="274"/>
          <w:marRight w:val="0"/>
          <w:marTop w:val="0"/>
          <w:marBottom w:val="0"/>
          <w:divBdr>
            <w:top w:val="none" w:sz="0" w:space="0" w:color="auto"/>
            <w:left w:val="none" w:sz="0" w:space="0" w:color="auto"/>
            <w:bottom w:val="none" w:sz="0" w:space="0" w:color="auto"/>
            <w:right w:val="none" w:sz="0" w:space="0" w:color="auto"/>
          </w:divBdr>
        </w:div>
      </w:divsChild>
    </w:div>
    <w:div w:id="1292250237">
      <w:bodyDiv w:val="1"/>
      <w:marLeft w:val="0"/>
      <w:marRight w:val="0"/>
      <w:marTop w:val="0"/>
      <w:marBottom w:val="0"/>
      <w:divBdr>
        <w:top w:val="none" w:sz="0" w:space="0" w:color="auto"/>
        <w:left w:val="none" w:sz="0" w:space="0" w:color="auto"/>
        <w:bottom w:val="none" w:sz="0" w:space="0" w:color="auto"/>
        <w:right w:val="none" w:sz="0" w:space="0" w:color="auto"/>
      </w:divBdr>
    </w:div>
    <w:div w:id="1318001015">
      <w:bodyDiv w:val="1"/>
      <w:marLeft w:val="0"/>
      <w:marRight w:val="0"/>
      <w:marTop w:val="0"/>
      <w:marBottom w:val="0"/>
      <w:divBdr>
        <w:top w:val="none" w:sz="0" w:space="0" w:color="auto"/>
        <w:left w:val="none" w:sz="0" w:space="0" w:color="auto"/>
        <w:bottom w:val="none" w:sz="0" w:space="0" w:color="auto"/>
        <w:right w:val="none" w:sz="0" w:space="0" w:color="auto"/>
      </w:divBdr>
      <w:divsChild>
        <w:div w:id="220294636">
          <w:marLeft w:val="994"/>
          <w:marRight w:val="0"/>
          <w:marTop w:val="120"/>
          <w:marBottom w:val="0"/>
          <w:divBdr>
            <w:top w:val="none" w:sz="0" w:space="0" w:color="auto"/>
            <w:left w:val="none" w:sz="0" w:space="0" w:color="auto"/>
            <w:bottom w:val="none" w:sz="0" w:space="0" w:color="auto"/>
            <w:right w:val="none" w:sz="0" w:space="0" w:color="auto"/>
          </w:divBdr>
        </w:div>
        <w:div w:id="969365944">
          <w:marLeft w:val="274"/>
          <w:marRight w:val="0"/>
          <w:marTop w:val="120"/>
          <w:marBottom w:val="0"/>
          <w:divBdr>
            <w:top w:val="none" w:sz="0" w:space="0" w:color="auto"/>
            <w:left w:val="none" w:sz="0" w:space="0" w:color="auto"/>
            <w:bottom w:val="none" w:sz="0" w:space="0" w:color="auto"/>
            <w:right w:val="none" w:sz="0" w:space="0" w:color="auto"/>
          </w:divBdr>
        </w:div>
        <w:div w:id="1743677816">
          <w:marLeft w:val="274"/>
          <w:marRight w:val="0"/>
          <w:marTop w:val="120"/>
          <w:marBottom w:val="0"/>
          <w:divBdr>
            <w:top w:val="none" w:sz="0" w:space="0" w:color="auto"/>
            <w:left w:val="none" w:sz="0" w:space="0" w:color="auto"/>
            <w:bottom w:val="none" w:sz="0" w:space="0" w:color="auto"/>
            <w:right w:val="none" w:sz="0" w:space="0" w:color="auto"/>
          </w:divBdr>
        </w:div>
        <w:div w:id="1774859547">
          <w:marLeft w:val="994"/>
          <w:marRight w:val="0"/>
          <w:marTop w:val="120"/>
          <w:marBottom w:val="0"/>
          <w:divBdr>
            <w:top w:val="none" w:sz="0" w:space="0" w:color="auto"/>
            <w:left w:val="none" w:sz="0" w:space="0" w:color="auto"/>
            <w:bottom w:val="none" w:sz="0" w:space="0" w:color="auto"/>
            <w:right w:val="none" w:sz="0" w:space="0" w:color="auto"/>
          </w:divBdr>
        </w:div>
        <w:div w:id="1997807392">
          <w:marLeft w:val="274"/>
          <w:marRight w:val="0"/>
          <w:marTop w:val="120"/>
          <w:marBottom w:val="0"/>
          <w:divBdr>
            <w:top w:val="none" w:sz="0" w:space="0" w:color="auto"/>
            <w:left w:val="none" w:sz="0" w:space="0" w:color="auto"/>
            <w:bottom w:val="none" w:sz="0" w:space="0" w:color="auto"/>
            <w:right w:val="none" w:sz="0" w:space="0" w:color="auto"/>
          </w:divBdr>
        </w:div>
        <w:div w:id="2129660391">
          <w:marLeft w:val="994"/>
          <w:marRight w:val="0"/>
          <w:marTop w:val="120"/>
          <w:marBottom w:val="0"/>
          <w:divBdr>
            <w:top w:val="none" w:sz="0" w:space="0" w:color="auto"/>
            <w:left w:val="none" w:sz="0" w:space="0" w:color="auto"/>
            <w:bottom w:val="none" w:sz="0" w:space="0" w:color="auto"/>
            <w:right w:val="none" w:sz="0" w:space="0" w:color="auto"/>
          </w:divBdr>
        </w:div>
      </w:divsChild>
    </w:div>
    <w:div w:id="1323974097">
      <w:bodyDiv w:val="1"/>
      <w:marLeft w:val="0"/>
      <w:marRight w:val="0"/>
      <w:marTop w:val="0"/>
      <w:marBottom w:val="0"/>
      <w:divBdr>
        <w:top w:val="none" w:sz="0" w:space="0" w:color="auto"/>
        <w:left w:val="none" w:sz="0" w:space="0" w:color="auto"/>
        <w:bottom w:val="none" w:sz="0" w:space="0" w:color="auto"/>
        <w:right w:val="none" w:sz="0" w:space="0" w:color="auto"/>
      </w:divBdr>
      <w:divsChild>
        <w:div w:id="1731730116">
          <w:marLeft w:val="173"/>
          <w:marRight w:val="0"/>
          <w:marTop w:val="0"/>
          <w:marBottom w:val="0"/>
          <w:divBdr>
            <w:top w:val="none" w:sz="0" w:space="0" w:color="auto"/>
            <w:left w:val="none" w:sz="0" w:space="0" w:color="auto"/>
            <w:bottom w:val="none" w:sz="0" w:space="0" w:color="auto"/>
            <w:right w:val="none" w:sz="0" w:space="0" w:color="auto"/>
          </w:divBdr>
        </w:div>
      </w:divsChild>
    </w:div>
    <w:div w:id="1336421483">
      <w:bodyDiv w:val="1"/>
      <w:marLeft w:val="0"/>
      <w:marRight w:val="0"/>
      <w:marTop w:val="0"/>
      <w:marBottom w:val="0"/>
      <w:divBdr>
        <w:top w:val="none" w:sz="0" w:space="0" w:color="auto"/>
        <w:left w:val="none" w:sz="0" w:space="0" w:color="auto"/>
        <w:bottom w:val="none" w:sz="0" w:space="0" w:color="auto"/>
        <w:right w:val="none" w:sz="0" w:space="0" w:color="auto"/>
      </w:divBdr>
    </w:div>
    <w:div w:id="1339654133">
      <w:bodyDiv w:val="1"/>
      <w:marLeft w:val="0"/>
      <w:marRight w:val="0"/>
      <w:marTop w:val="0"/>
      <w:marBottom w:val="0"/>
      <w:divBdr>
        <w:top w:val="none" w:sz="0" w:space="0" w:color="auto"/>
        <w:left w:val="none" w:sz="0" w:space="0" w:color="auto"/>
        <w:bottom w:val="none" w:sz="0" w:space="0" w:color="auto"/>
        <w:right w:val="none" w:sz="0" w:space="0" w:color="auto"/>
      </w:divBdr>
    </w:div>
    <w:div w:id="1367755143">
      <w:bodyDiv w:val="1"/>
      <w:marLeft w:val="0"/>
      <w:marRight w:val="0"/>
      <w:marTop w:val="0"/>
      <w:marBottom w:val="0"/>
      <w:divBdr>
        <w:top w:val="none" w:sz="0" w:space="0" w:color="auto"/>
        <w:left w:val="none" w:sz="0" w:space="0" w:color="auto"/>
        <w:bottom w:val="none" w:sz="0" w:space="0" w:color="auto"/>
        <w:right w:val="none" w:sz="0" w:space="0" w:color="auto"/>
      </w:divBdr>
    </w:div>
    <w:div w:id="1373113894">
      <w:bodyDiv w:val="1"/>
      <w:marLeft w:val="0"/>
      <w:marRight w:val="0"/>
      <w:marTop w:val="0"/>
      <w:marBottom w:val="0"/>
      <w:divBdr>
        <w:top w:val="none" w:sz="0" w:space="0" w:color="auto"/>
        <w:left w:val="none" w:sz="0" w:space="0" w:color="auto"/>
        <w:bottom w:val="none" w:sz="0" w:space="0" w:color="auto"/>
        <w:right w:val="none" w:sz="0" w:space="0" w:color="auto"/>
      </w:divBdr>
    </w:div>
    <w:div w:id="1378821087">
      <w:bodyDiv w:val="1"/>
      <w:marLeft w:val="0"/>
      <w:marRight w:val="0"/>
      <w:marTop w:val="0"/>
      <w:marBottom w:val="0"/>
      <w:divBdr>
        <w:top w:val="none" w:sz="0" w:space="0" w:color="auto"/>
        <w:left w:val="none" w:sz="0" w:space="0" w:color="auto"/>
        <w:bottom w:val="none" w:sz="0" w:space="0" w:color="auto"/>
        <w:right w:val="none" w:sz="0" w:space="0" w:color="auto"/>
      </w:divBdr>
    </w:div>
    <w:div w:id="1384908964">
      <w:bodyDiv w:val="1"/>
      <w:marLeft w:val="0"/>
      <w:marRight w:val="0"/>
      <w:marTop w:val="0"/>
      <w:marBottom w:val="0"/>
      <w:divBdr>
        <w:top w:val="none" w:sz="0" w:space="0" w:color="auto"/>
        <w:left w:val="none" w:sz="0" w:space="0" w:color="auto"/>
        <w:bottom w:val="none" w:sz="0" w:space="0" w:color="auto"/>
        <w:right w:val="none" w:sz="0" w:space="0" w:color="auto"/>
      </w:divBdr>
    </w:div>
    <w:div w:id="1387801879">
      <w:bodyDiv w:val="1"/>
      <w:marLeft w:val="0"/>
      <w:marRight w:val="0"/>
      <w:marTop w:val="0"/>
      <w:marBottom w:val="0"/>
      <w:divBdr>
        <w:top w:val="none" w:sz="0" w:space="0" w:color="auto"/>
        <w:left w:val="none" w:sz="0" w:space="0" w:color="auto"/>
        <w:bottom w:val="none" w:sz="0" w:space="0" w:color="auto"/>
        <w:right w:val="none" w:sz="0" w:space="0" w:color="auto"/>
      </w:divBdr>
    </w:div>
    <w:div w:id="1414354441">
      <w:bodyDiv w:val="1"/>
      <w:marLeft w:val="0"/>
      <w:marRight w:val="0"/>
      <w:marTop w:val="0"/>
      <w:marBottom w:val="0"/>
      <w:divBdr>
        <w:top w:val="none" w:sz="0" w:space="0" w:color="auto"/>
        <w:left w:val="none" w:sz="0" w:space="0" w:color="auto"/>
        <w:bottom w:val="none" w:sz="0" w:space="0" w:color="auto"/>
        <w:right w:val="none" w:sz="0" w:space="0" w:color="auto"/>
      </w:divBdr>
    </w:div>
    <w:div w:id="1420130696">
      <w:bodyDiv w:val="1"/>
      <w:marLeft w:val="0"/>
      <w:marRight w:val="0"/>
      <w:marTop w:val="0"/>
      <w:marBottom w:val="0"/>
      <w:divBdr>
        <w:top w:val="none" w:sz="0" w:space="0" w:color="auto"/>
        <w:left w:val="none" w:sz="0" w:space="0" w:color="auto"/>
        <w:bottom w:val="none" w:sz="0" w:space="0" w:color="auto"/>
        <w:right w:val="none" w:sz="0" w:space="0" w:color="auto"/>
      </w:divBdr>
    </w:div>
    <w:div w:id="1429352278">
      <w:bodyDiv w:val="1"/>
      <w:marLeft w:val="0"/>
      <w:marRight w:val="0"/>
      <w:marTop w:val="0"/>
      <w:marBottom w:val="0"/>
      <w:divBdr>
        <w:top w:val="none" w:sz="0" w:space="0" w:color="auto"/>
        <w:left w:val="none" w:sz="0" w:space="0" w:color="auto"/>
        <w:bottom w:val="none" w:sz="0" w:space="0" w:color="auto"/>
        <w:right w:val="none" w:sz="0" w:space="0" w:color="auto"/>
      </w:divBdr>
    </w:div>
    <w:div w:id="1431311074">
      <w:bodyDiv w:val="1"/>
      <w:marLeft w:val="0"/>
      <w:marRight w:val="0"/>
      <w:marTop w:val="0"/>
      <w:marBottom w:val="0"/>
      <w:divBdr>
        <w:top w:val="none" w:sz="0" w:space="0" w:color="auto"/>
        <w:left w:val="none" w:sz="0" w:space="0" w:color="auto"/>
        <w:bottom w:val="none" w:sz="0" w:space="0" w:color="auto"/>
        <w:right w:val="none" w:sz="0" w:space="0" w:color="auto"/>
      </w:divBdr>
      <w:divsChild>
        <w:div w:id="1399789828">
          <w:marLeft w:val="274"/>
          <w:marRight w:val="0"/>
          <w:marTop w:val="0"/>
          <w:marBottom w:val="120"/>
          <w:divBdr>
            <w:top w:val="none" w:sz="0" w:space="0" w:color="auto"/>
            <w:left w:val="none" w:sz="0" w:space="0" w:color="auto"/>
            <w:bottom w:val="none" w:sz="0" w:space="0" w:color="auto"/>
            <w:right w:val="none" w:sz="0" w:space="0" w:color="auto"/>
          </w:divBdr>
        </w:div>
        <w:div w:id="1609727761">
          <w:marLeft w:val="274"/>
          <w:marRight w:val="0"/>
          <w:marTop w:val="0"/>
          <w:marBottom w:val="120"/>
          <w:divBdr>
            <w:top w:val="none" w:sz="0" w:space="0" w:color="auto"/>
            <w:left w:val="none" w:sz="0" w:space="0" w:color="auto"/>
            <w:bottom w:val="none" w:sz="0" w:space="0" w:color="auto"/>
            <w:right w:val="none" w:sz="0" w:space="0" w:color="auto"/>
          </w:divBdr>
        </w:div>
        <w:div w:id="1835992675">
          <w:marLeft w:val="274"/>
          <w:marRight w:val="0"/>
          <w:marTop w:val="0"/>
          <w:marBottom w:val="120"/>
          <w:divBdr>
            <w:top w:val="none" w:sz="0" w:space="0" w:color="auto"/>
            <w:left w:val="none" w:sz="0" w:space="0" w:color="auto"/>
            <w:bottom w:val="none" w:sz="0" w:space="0" w:color="auto"/>
            <w:right w:val="none" w:sz="0" w:space="0" w:color="auto"/>
          </w:divBdr>
        </w:div>
        <w:div w:id="1841580311">
          <w:marLeft w:val="274"/>
          <w:marRight w:val="0"/>
          <w:marTop w:val="0"/>
          <w:marBottom w:val="120"/>
          <w:divBdr>
            <w:top w:val="none" w:sz="0" w:space="0" w:color="auto"/>
            <w:left w:val="none" w:sz="0" w:space="0" w:color="auto"/>
            <w:bottom w:val="none" w:sz="0" w:space="0" w:color="auto"/>
            <w:right w:val="none" w:sz="0" w:space="0" w:color="auto"/>
          </w:divBdr>
        </w:div>
      </w:divsChild>
    </w:div>
    <w:div w:id="1435322027">
      <w:bodyDiv w:val="1"/>
      <w:marLeft w:val="0"/>
      <w:marRight w:val="0"/>
      <w:marTop w:val="0"/>
      <w:marBottom w:val="0"/>
      <w:divBdr>
        <w:top w:val="none" w:sz="0" w:space="0" w:color="auto"/>
        <w:left w:val="none" w:sz="0" w:space="0" w:color="auto"/>
        <w:bottom w:val="none" w:sz="0" w:space="0" w:color="auto"/>
        <w:right w:val="none" w:sz="0" w:space="0" w:color="auto"/>
      </w:divBdr>
      <w:divsChild>
        <w:div w:id="430513453">
          <w:marLeft w:val="274"/>
          <w:marRight w:val="0"/>
          <w:marTop w:val="120"/>
          <w:marBottom w:val="0"/>
          <w:divBdr>
            <w:top w:val="none" w:sz="0" w:space="0" w:color="auto"/>
            <w:left w:val="none" w:sz="0" w:space="0" w:color="auto"/>
            <w:bottom w:val="none" w:sz="0" w:space="0" w:color="auto"/>
            <w:right w:val="none" w:sz="0" w:space="0" w:color="auto"/>
          </w:divBdr>
        </w:div>
        <w:div w:id="604504784">
          <w:marLeft w:val="274"/>
          <w:marRight w:val="0"/>
          <w:marTop w:val="120"/>
          <w:marBottom w:val="0"/>
          <w:divBdr>
            <w:top w:val="none" w:sz="0" w:space="0" w:color="auto"/>
            <w:left w:val="none" w:sz="0" w:space="0" w:color="auto"/>
            <w:bottom w:val="none" w:sz="0" w:space="0" w:color="auto"/>
            <w:right w:val="none" w:sz="0" w:space="0" w:color="auto"/>
          </w:divBdr>
        </w:div>
        <w:div w:id="1361083713">
          <w:marLeft w:val="274"/>
          <w:marRight w:val="0"/>
          <w:marTop w:val="120"/>
          <w:marBottom w:val="0"/>
          <w:divBdr>
            <w:top w:val="none" w:sz="0" w:space="0" w:color="auto"/>
            <w:left w:val="none" w:sz="0" w:space="0" w:color="auto"/>
            <w:bottom w:val="none" w:sz="0" w:space="0" w:color="auto"/>
            <w:right w:val="none" w:sz="0" w:space="0" w:color="auto"/>
          </w:divBdr>
        </w:div>
        <w:div w:id="1937665918">
          <w:marLeft w:val="994"/>
          <w:marRight w:val="0"/>
          <w:marTop w:val="120"/>
          <w:marBottom w:val="0"/>
          <w:divBdr>
            <w:top w:val="none" w:sz="0" w:space="0" w:color="auto"/>
            <w:left w:val="none" w:sz="0" w:space="0" w:color="auto"/>
            <w:bottom w:val="none" w:sz="0" w:space="0" w:color="auto"/>
            <w:right w:val="none" w:sz="0" w:space="0" w:color="auto"/>
          </w:divBdr>
        </w:div>
      </w:divsChild>
    </w:div>
    <w:div w:id="1458062643">
      <w:bodyDiv w:val="1"/>
      <w:marLeft w:val="0"/>
      <w:marRight w:val="0"/>
      <w:marTop w:val="0"/>
      <w:marBottom w:val="0"/>
      <w:divBdr>
        <w:top w:val="none" w:sz="0" w:space="0" w:color="auto"/>
        <w:left w:val="none" w:sz="0" w:space="0" w:color="auto"/>
        <w:bottom w:val="none" w:sz="0" w:space="0" w:color="auto"/>
        <w:right w:val="none" w:sz="0" w:space="0" w:color="auto"/>
      </w:divBdr>
    </w:div>
    <w:div w:id="1465462552">
      <w:bodyDiv w:val="1"/>
      <w:marLeft w:val="0"/>
      <w:marRight w:val="0"/>
      <w:marTop w:val="0"/>
      <w:marBottom w:val="0"/>
      <w:divBdr>
        <w:top w:val="none" w:sz="0" w:space="0" w:color="auto"/>
        <w:left w:val="none" w:sz="0" w:space="0" w:color="auto"/>
        <w:bottom w:val="none" w:sz="0" w:space="0" w:color="auto"/>
        <w:right w:val="none" w:sz="0" w:space="0" w:color="auto"/>
      </w:divBdr>
      <w:divsChild>
        <w:div w:id="920212184">
          <w:marLeft w:val="274"/>
          <w:marRight w:val="0"/>
          <w:marTop w:val="120"/>
          <w:marBottom w:val="0"/>
          <w:divBdr>
            <w:top w:val="none" w:sz="0" w:space="0" w:color="auto"/>
            <w:left w:val="none" w:sz="0" w:space="0" w:color="auto"/>
            <w:bottom w:val="none" w:sz="0" w:space="0" w:color="auto"/>
            <w:right w:val="none" w:sz="0" w:space="0" w:color="auto"/>
          </w:divBdr>
        </w:div>
      </w:divsChild>
    </w:div>
    <w:div w:id="1470322843">
      <w:bodyDiv w:val="1"/>
      <w:marLeft w:val="0"/>
      <w:marRight w:val="0"/>
      <w:marTop w:val="0"/>
      <w:marBottom w:val="0"/>
      <w:divBdr>
        <w:top w:val="none" w:sz="0" w:space="0" w:color="auto"/>
        <w:left w:val="none" w:sz="0" w:space="0" w:color="auto"/>
        <w:bottom w:val="none" w:sz="0" w:space="0" w:color="auto"/>
        <w:right w:val="none" w:sz="0" w:space="0" w:color="auto"/>
      </w:divBdr>
    </w:div>
    <w:div w:id="1470510025">
      <w:bodyDiv w:val="1"/>
      <w:marLeft w:val="0"/>
      <w:marRight w:val="0"/>
      <w:marTop w:val="0"/>
      <w:marBottom w:val="0"/>
      <w:divBdr>
        <w:top w:val="none" w:sz="0" w:space="0" w:color="auto"/>
        <w:left w:val="none" w:sz="0" w:space="0" w:color="auto"/>
        <w:bottom w:val="none" w:sz="0" w:space="0" w:color="auto"/>
        <w:right w:val="none" w:sz="0" w:space="0" w:color="auto"/>
      </w:divBdr>
    </w:div>
    <w:div w:id="1492870981">
      <w:bodyDiv w:val="1"/>
      <w:marLeft w:val="0"/>
      <w:marRight w:val="0"/>
      <w:marTop w:val="0"/>
      <w:marBottom w:val="0"/>
      <w:divBdr>
        <w:top w:val="none" w:sz="0" w:space="0" w:color="auto"/>
        <w:left w:val="none" w:sz="0" w:space="0" w:color="auto"/>
        <w:bottom w:val="none" w:sz="0" w:space="0" w:color="auto"/>
        <w:right w:val="none" w:sz="0" w:space="0" w:color="auto"/>
      </w:divBdr>
    </w:div>
    <w:div w:id="1495487134">
      <w:bodyDiv w:val="1"/>
      <w:marLeft w:val="0"/>
      <w:marRight w:val="0"/>
      <w:marTop w:val="0"/>
      <w:marBottom w:val="0"/>
      <w:divBdr>
        <w:top w:val="none" w:sz="0" w:space="0" w:color="auto"/>
        <w:left w:val="none" w:sz="0" w:space="0" w:color="auto"/>
        <w:bottom w:val="none" w:sz="0" w:space="0" w:color="auto"/>
        <w:right w:val="none" w:sz="0" w:space="0" w:color="auto"/>
      </w:divBdr>
      <w:divsChild>
        <w:div w:id="495535932">
          <w:marLeft w:val="274"/>
          <w:marRight w:val="0"/>
          <w:marTop w:val="0"/>
          <w:marBottom w:val="0"/>
          <w:divBdr>
            <w:top w:val="none" w:sz="0" w:space="0" w:color="auto"/>
            <w:left w:val="none" w:sz="0" w:space="0" w:color="auto"/>
            <w:bottom w:val="none" w:sz="0" w:space="0" w:color="auto"/>
            <w:right w:val="none" w:sz="0" w:space="0" w:color="auto"/>
          </w:divBdr>
        </w:div>
      </w:divsChild>
    </w:div>
    <w:div w:id="1505053669">
      <w:bodyDiv w:val="1"/>
      <w:marLeft w:val="0"/>
      <w:marRight w:val="0"/>
      <w:marTop w:val="0"/>
      <w:marBottom w:val="0"/>
      <w:divBdr>
        <w:top w:val="none" w:sz="0" w:space="0" w:color="auto"/>
        <w:left w:val="none" w:sz="0" w:space="0" w:color="auto"/>
        <w:bottom w:val="none" w:sz="0" w:space="0" w:color="auto"/>
        <w:right w:val="none" w:sz="0" w:space="0" w:color="auto"/>
      </w:divBdr>
    </w:div>
    <w:div w:id="1514959283">
      <w:bodyDiv w:val="1"/>
      <w:marLeft w:val="0"/>
      <w:marRight w:val="0"/>
      <w:marTop w:val="0"/>
      <w:marBottom w:val="0"/>
      <w:divBdr>
        <w:top w:val="none" w:sz="0" w:space="0" w:color="auto"/>
        <w:left w:val="none" w:sz="0" w:space="0" w:color="auto"/>
        <w:bottom w:val="none" w:sz="0" w:space="0" w:color="auto"/>
        <w:right w:val="none" w:sz="0" w:space="0" w:color="auto"/>
      </w:divBdr>
      <w:divsChild>
        <w:div w:id="1204827989">
          <w:marLeft w:val="0"/>
          <w:marRight w:val="0"/>
          <w:marTop w:val="0"/>
          <w:marBottom w:val="0"/>
          <w:divBdr>
            <w:top w:val="none" w:sz="0" w:space="0" w:color="auto"/>
            <w:left w:val="none" w:sz="0" w:space="0" w:color="auto"/>
            <w:bottom w:val="none" w:sz="0" w:space="0" w:color="auto"/>
            <w:right w:val="none" w:sz="0" w:space="0" w:color="auto"/>
          </w:divBdr>
          <w:divsChild>
            <w:div w:id="605891522">
              <w:marLeft w:val="0"/>
              <w:marRight w:val="0"/>
              <w:marTop w:val="0"/>
              <w:marBottom w:val="0"/>
              <w:divBdr>
                <w:top w:val="none" w:sz="0" w:space="0" w:color="auto"/>
                <w:left w:val="none" w:sz="0" w:space="0" w:color="auto"/>
                <w:bottom w:val="none" w:sz="0" w:space="0" w:color="auto"/>
                <w:right w:val="none" w:sz="0" w:space="0" w:color="auto"/>
              </w:divBdr>
              <w:divsChild>
                <w:div w:id="825779945">
                  <w:marLeft w:val="0"/>
                  <w:marRight w:val="0"/>
                  <w:marTop w:val="0"/>
                  <w:marBottom w:val="0"/>
                  <w:divBdr>
                    <w:top w:val="none" w:sz="0" w:space="0" w:color="auto"/>
                    <w:left w:val="none" w:sz="0" w:space="0" w:color="auto"/>
                    <w:bottom w:val="none" w:sz="0" w:space="0" w:color="auto"/>
                    <w:right w:val="none" w:sz="0" w:space="0" w:color="auto"/>
                  </w:divBdr>
                  <w:divsChild>
                    <w:div w:id="1225721801">
                      <w:marLeft w:val="0"/>
                      <w:marRight w:val="0"/>
                      <w:marTop w:val="0"/>
                      <w:marBottom w:val="0"/>
                      <w:divBdr>
                        <w:top w:val="none" w:sz="0" w:space="0" w:color="auto"/>
                        <w:left w:val="none" w:sz="0" w:space="0" w:color="auto"/>
                        <w:bottom w:val="none" w:sz="0" w:space="0" w:color="auto"/>
                        <w:right w:val="none" w:sz="0" w:space="0" w:color="auto"/>
                      </w:divBdr>
                      <w:divsChild>
                        <w:div w:id="1668168947">
                          <w:marLeft w:val="0"/>
                          <w:marRight w:val="0"/>
                          <w:marTop w:val="0"/>
                          <w:marBottom w:val="0"/>
                          <w:divBdr>
                            <w:top w:val="none" w:sz="0" w:space="0" w:color="auto"/>
                            <w:left w:val="none" w:sz="0" w:space="0" w:color="auto"/>
                            <w:bottom w:val="none" w:sz="0" w:space="0" w:color="auto"/>
                            <w:right w:val="none" w:sz="0" w:space="0" w:color="auto"/>
                          </w:divBdr>
                          <w:divsChild>
                            <w:div w:id="1585141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9199805">
      <w:bodyDiv w:val="1"/>
      <w:marLeft w:val="0"/>
      <w:marRight w:val="0"/>
      <w:marTop w:val="0"/>
      <w:marBottom w:val="0"/>
      <w:divBdr>
        <w:top w:val="none" w:sz="0" w:space="0" w:color="auto"/>
        <w:left w:val="none" w:sz="0" w:space="0" w:color="auto"/>
        <w:bottom w:val="none" w:sz="0" w:space="0" w:color="auto"/>
        <w:right w:val="none" w:sz="0" w:space="0" w:color="auto"/>
      </w:divBdr>
    </w:div>
    <w:div w:id="1521814873">
      <w:bodyDiv w:val="1"/>
      <w:marLeft w:val="0"/>
      <w:marRight w:val="0"/>
      <w:marTop w:val="0"/>
      <w:marBottom w:val="0"/>
      <w:divBdr>
        <w:top w:val="none" w:sz="0" w:space="0" w:color="auto"/>
        <w:left w:val="none" w:sz="0" w:space="0" w:color="auto"/>
        <w:bottom w:val="none" w:sz="0" w:space="0" w:color="auto"/>
        <w:right w:val="none" w:sz="0" w:space="0" w:color="auto"/>
      </w:divBdr>
    </w:div>
    <w:div w:id="1526284871">
      <w:bodyDiv w:val="1"/>
      <w:marLeft w:val="0"/>
      <w:marRight w:val="0"/>
      <w:marTop w:val="0"/>
      <w:marBottom w:val="0"/>
      <w:divBdr>
        <w:top w:val="none" w:sz="0" w:space="0" w:color="auto"/>
        <w:left w:val="none" w:sz="0" w:space="0" w:color="auto"/>
        <w:bottom w:val="none" w:sz="0" w:space="0" w:color="auto"/>
        <w:right w:val="none" w:sz="0" w:space="0" w:color="auto"/>
      </w:divBdr>
      <w:divsChild>
        <w:div w:id="1374816496">
          <w:marLeft w:val="274"/>
          <w:marRight w:val="0"/>
          <w:marTop w:val="0"/>
          <w:marBottom w:val="0"/>
          <w:divBdr>
            <w:top w:val="none" w:sz="0" w:space="0" w:color="auto"/>
            <w:left w:val="none" w:sz="0" w:space="0" w:color="auto"/>
            <w:bottom w:val="none" w:sz="0" w:space="0" w:color="auto"/>
            <w:right w:val="none" w:sz="0" w:space="0" w:color="auto"/>
          </w:divBdr>
        </w:div>
      </w:divsChild>
    </w:div>
    <w:div w:id="1548301396">
      <w:bodyDiv w:val="1"/>
      <w:marLeft w:val="0"/>
      <w:marRight w:val="0"/>
      <w:marTop w:val="0"/>
      <w:marBottom w:val="0"/>
      <w:divBdr>
        <w:top w:val="none" w:sz="0" w:space="0" w:color="auto"/>
        <w:left w:val="none" w:sz="0" w:space="0" w:color="auto"/>
        <w:bottom w:val="none" w:sz="0" w:space="0" w:color="auto"/>
        <w:right w:val="none" w:sz="0" w:space="0" w:color="auto"/>
      </w:divBdr>
    </w:div>
    <w:div w:id="1558979843">
      <w:bodyDiv w:val="1"/>
      <w:marLeft w:val="0"/>
      <w:marRight w:val="0"/>
      <w:marTop w:val="0"/>
      <w:marBottom w:val="0"/>
      <w:divBdr>
        <w:top w:val="none" w:sz="0" w:space="0" w:color="auto"/>
        <w:left w:val="none" w:sz="0" w:space="0" w:color="auto"/>
        <w:bottom w:val="none" w:sz="0" w:space="0" w:color="auto"/>
        <w:right w:val="none" w:sz="0" w:space="0" w:color="auto"/>
      </w:divBdr>
      <w:divsChild>
        <w:div w:id="341515712">
          <w:marLeft w:val="274"/>
          <w:marRight w:val="0"/>
          <w:marTop w:val="0"/>
          <w:marBottom w:val="0"/>
          <w:divBdr>
            <w:top w:val="none" w:sz="0" w:space="0" w:color="auto"/>
            <w:left w:val="none" w:sz="0" w:space="0" w:color="auto"/>
            <w:bottom w:val="none" w:sz="0" w:space="0" w:color="auto"/>
            <w:right w:val="none" w:sz="0" w:space="0" w:color="auto"/>
          </w:divBdr>
        </w:div>
        <w:div w:id="513807287">
          <w:marLeft w:val="950"/>
          <w:marRight w:val="0"/>
          <w:marTop w:val="0"/>
          <w:marBottom w:val="0"/>
          <w:divBdr>
            <w:top w:val="none" w:sz="0" w:space="0" w:color="auto"/>
            <w:left w:val="none" w:sz="0" w:space="0" w:color="auto"/>
            <w:bottom w:val="none" w:sz="0" w:space="0" w:color="auto"/>
            <w:right w:val="none" w:sz="0" w:space="0" w:color="auto"/>
          </w:divBdr>
        </w:div>
        <w:div w:id="825440065">
          <w:marLeft w:val="950"/>
          <w:marRight w:val="0"/>
          <w:marTop w:val="0"/>
          <w:marBottom w:val="0"/>
          <w:divBdr>
            <w:top w:val="none" w:sz="0" w:space="0" w:color="auto"/>
            <w:left w:val="none" w:sz="0" w:space="0" w:color="auto"/>
            <w:bottom w:val="none" w:sz="0" w:space="0" w:color="auto"/>
            <w:right w:val="none" w:sz="0" w:space="0" w:color="auto"/>
          </w:divBdr>
        </w:div>
        <w:div w:id="1302227448">
          <w:marLeft w:val="274"/>
          <w:marRight w:val="0"/>
          <w:marTop w:val="0"/>
          <w:marBottom w:val="0"/>
          <w:divBdr>
            <w:top w:val="none" w:sz="0" w:space="0" w:color="auto"/>
            <w:left w:val="none" w:sz="0" w:space="0" w:color="auto"/>
            <w:bottom w:val="none" w:sz="0" w:space="0" w:color="auto"/>
            <w:right w:val="none" w:sz="0" w:space="0" w:color="auto"/>
          </w:divBdr>
        </w:div>
      </w:divsChild>
    </w:div>
    <w:div w:id="1568997390">
      <w:bodyDiv w:val="1"/>
      <w:marLeft w:val="0"/>
      <w:marRight w:val="0"/>
      <w:marTop w:val="0"/>
      <w:marBottom w:val="0"/>
      <w:divBdr>
        <w:top w:val="none" w:sz="0" w:space="0" w:color="auto"/>
        <w:left w:val="none" w:sz="0" w:space="0" w:color="auto"/>
        <w:bottom w:val="none" w:sz="0" w:space="0" w:color="auto"/>
        <w:right w:val="none" w:sz="0" w:space="0" w:color="auto"/>
      </w:divBdr>
    </w:div>
    <w:div w:id="1569611744">
      <w:bodyDiv w:val="1"/>
      <w:marLeft w:val="0"/>
      <w:marRight w:val="0"/>
      <w:marTop w:val="0"/>
      <w:marBottom w:val="0"/>
      <w:divBdr>
        <w:top w:val="none" w:sz="0" w:space="0" w:color="auto"/>
        <w:left w:val="none" w:sz="0" w:space="0" w:color="auto"/>
        <w:bottom w:val="none" w:sz="0" w:space="0" w:color="auto"/>
        <w:right w:val="none" w:sz="0" w:space="0" w:color="auto"/>
      </w:divBdr>
    </w:div>
    <w:div w:id="1571228833">
      <w:bodyDiv w:val="1"/>
      <w:marLeft w:val="0"/>
      <w:marRight w:val="0"/>
      <w:marTop w:val="0"/>
      <w:marBottom w:val="0"/>
      <w:divBdr>
        <w:top w:val="none" w:sz="0" w:space="0" w:color="auto"/>
        <w:left w:val="none" w:sz="0" w:space="0" w:color="auto"/>
        <w:bottom w:val="none" w:sz="0" w:space="0" w:color="auto"/>
        <w:right w:val="none" w:sz="0" w:space="0" w:color="auto"/>
      </w:divBdr>
    </w:div>
    <w:div w:id="1572543220">
      <w:bodyDiv w:val="1"/>
      <w:marLeft w:val="0"/>
      <w:marRight w:val="0"/>
      <w:marTop w:val="0"/>
      <w:marBottom w:val="0"/>
      <w:divBdr>
        <w:top w:val="none" w:sz="0" w:space="0" w:color="auto"/>
        <w:left w:val="none" w:sz="0" w:space="0" w:color="auto"/>
        <w:bottom w:val="none" w:sz="0" w:space="0" w:color="auto"/>
        <w:right w:val="none" w:sz="0" w:space="0" w:color="auto"/>
      </w:divBdr>
      <w:divsChild>
        <w:div w:id="658119754">
          <w:marLeft w:val="274"/>
          <w:marRight w:val="0"/>
          <w:marTop w:val="0"/>
          <w:marBottom w:val="0"/>
          <w:divBdr>
            <w:top w:val="none" w:sz="0" w:space="0" w:color="auto"/>
            <w:left w:val="none" w:sz="0" w:space="0" w:color="auto"/>
            <w:bottom w:val="none" w:sz="0" w:space="0" w:color="auto"/>
            <w:right w:val="none" w:sz="0" w:space="0" w:color="auto"/>
          </w:divBdr>
        </w:div>
        <w:div w:id="1827092630">
          <w:marLeft w:val="274"/>
          <w:marRight w:val="0"/>
          <w:marTop w:val="0"/>
          <w:marBottom w:val="0"/>
          <w:divBdr>
            <w:top w:val="none" w:sz="0" w:space="0" w:color="auto"/>
            <w:left w:val="none" w:sz="0" w:space="0" w:color="auto"/>
            <w:bottom w:val="none" w:sz="0" w:space="0" w:color="auto"/>
            <w:right w:val="none" w:sz="0" w:space="0" w:color="auto"/>
          </w:divBdr>
        </w:div>
      </w:divsChild>
    </w:div>
    <w:div w:id="1574121028">
      <w:bodyDiv w:val="1"/>
      <w:marLeft w:val="0"/>
      <w:marRight w:val="0"/>
      <w:marTop w:val="0"/>
      <w:marBottom w:val="0"/>
      <w:divBdr>
        <w:top w:val="none" w:sz="0" w:space="0" w:color="auto"/>
        <w:left w:val="none" w:sz="0" w:space="0" w:color="auto"/>
        <w:bottom w:val="none" w:sz="0" w:space="0" w:color="auto"/>
        <w:right w:val="none" w:sz="0" w:space="0" w:color="auto"/>
      </w:divBdr>
    </w:div>
    <w:div w:id="1579897618">
      <w:bodyDiv w:val="1"/>
      <w:marLeft w:val="0"/>
      <w:marRight w:val="0"/>
      <w:marTop w:val="0"/>
      <w:marBottom w:val="0"/>
      <w:divBdr>
        <w:top w:val="none" w:sz="0" w:space="0" w:color="auto"/>
        <w:left w:val="none" w:sz="0" w:space="0" w:color="auto"/>
        <w:bottom w:val="none" w:sz="0" w:space="0" w:color="auto"/>
        <w:right w:val="none" w:sz="0" w:space="0" w:color="auto"/>
      </w:divBdr>
    </w:div>
    <w:div w:id="1590195952">
      <w:bodyDiv w:val="1"/>
      <w:marLeft w:val="0"/>
      <w:marRight w:val="0"/>
      <w:marTop w:val="0"/>
      <w:marBottom w:val="0"/>
      <w:divBdr>
        <w:top w:val="none" w:sz="0" w:space="0" w:color="auto"/>
        <w:left w:val="none" w:sz="0" w:space="0" w:color="auto"/>
        <w:bottom w:val="none" w:sz="0" w:space="0" w:color="auto"/>
        <w:right w:val="none" w:sz="0" w:space="0" w:color="auto"/>
      </w:divBdr>
    </w:div>
    <w:div w:id="1592352477">
      <w:bodyDiv w:val="1"/>
      <w:marLeft w:val="0"/>
      <w:marRight w:val="0"/>
      <w:marTop w:val="0"/>
      <w:marBottom w:val="0"/>
      <w:divBdr>
        <w:top w:val="none" w:sz="0" w:space="0" w:color="auto"/>
        <w:left w:val="none" w:sz="0" w:space="0" w:color="auto"/>
        <w:bottom w:val="none" w:sz="0" w:space="0" w:color="auto"/>
        <w:right w:val="none" w:sz="0" w:space="0" w:color="auto"/>
      </w:divBdr>
    </w:div>
    <w:div w:id="1627858927">
      <w:bodyDiv w:val="1"/>
      <w:marLeft w:val="0"/>
      <w:marRight w:val="0"/>
      <w:marTop w:val="0"/>
      <w:marBottom w:val="0"/>
      <w:divBdr>
        <w:top w:val="none" w:sz="0" w:space="0" w:color="auto"/>
        <w:left w:val="none" w:sz="0" w:space="0" w:color="auto"/>
        <w:bottom w:val="none" w:sz="0" w:space="0" w:color="auto"/>
        <w:right w:val="none" w:sz="0" w:space="0" w:color="auto"/>
      </w:divBdr>
    </w:div>
    <w:div w:id="1628733351">
      <w:bodyDiv w:val="1"/>
      <w:marLeft w:val="0"/>
      <w:marRight w:val="0"/>
      <w:marTop w:val="0"/>
      <w:marBottom w:val="0"/>
      <w:divBdr>
        <w:top w:val="none" w:sz="0" w:space="0" w:color="auto"/>
        <w:left w:val="none" w:sz="0" w:space="0" w:color="auto"/>
        <w:bottom w:val="none" w:sz="0" w:space="0" w:color="auto"/>
        <w:right w:val="none" w:sz="0" w:space="0" w:color="auto"/>
      </w:divBdr>
    </w:div>
    <w:div w:id="1629629616">
      <w:bodyDiv w:val="1"/>
      <w:marLeft w:val="0"/>
      <w:marRight w:val="0"/>
      <w:marTop w:val="0"/>
      <w:marBottom w:val="0"/>
      <w:divBdr>
        <w:top w:val="none" w:sz="0" w:space="0" w:color="auto"/>
        <w:left w:val="none" w:sz="0" w:space="0" w:color="auto"/>
        <w:bottom w:val="none" w:sz="0" w:space="0" w:color="auto"/>
        <w:right w:val="none" w:sz="0" w:space="0" w:color="auto"/>
      </w:divBdr>
    </w:div>
    <w:div w:id="1637252386">
      <w:bodyDiv w:val="1"/>
      <w:marLeft w:val="0"/>
      <w:marRight w:val="0"/>
      <w:marTop w:val="0"/>
      <w:marBottom w:val="0"/>
      <w:divBdr>
        <w:top w:val="none" w:sz="0" w:space="0" w:color="auto"/>
        <w:left w:val="none" w:sz="0" w:space="0" w:color="auto"/>
        <w:bottom w:val="none" w:sz="0" w:space="0" w:color="auto"/>
        <w:right w:val="none" w:sz="0" w:space="0" w:color="auto"/>
      </w:divBdr>
      <w:divsChild>
        <w:div w:id="1148671148">
          <w:marLeft w:val="274"/>
          <w:marRight w:val="0"/>
          <w:marTop w:val="0"/>
          <w:marBottom w:val="0"/>
          <w:divBdr>
            <w:top w:val="none" w:sz="0" w:space="0" w:color="auto"/>
            <w:left w:val="none" w:sz="0" w:space="0" w:color="auto"/>
            <w:bottom w:val="none" w:sz="0" w:space="0" w:color="auto"/>
            <w:right w:val="none" w:sz="0" w:space="0" w:color="auto"/>
          </w:divBdr>
        </w:div>
        <w:div w:id="1708985738">
          <w:marLeft w:val="274"/>
          <w:marRight w:val="0"/>
          <w:marTop w:val="0"/>
          <w:marBottom w:val="0"/>
          <w:divBdr>
            <w:top w:val="none" w:sz="0" w:space="0" w:color="auto"/>
            <w:left w:val="none" w:sz="0" w:space="0" w:color="auto"/>
            <w:bottom w:val="none" w:sz="0" w:space="0" w:color="auto"/>
            <w:right w:val="none" w:sz="0" w:space="0" w:color="auto"/>
          </w:divBdr>
        </w:div>
        <w:div w:id="1746999377">
          <w:marLeft w:val="274"/>
          <w:marRight w:val="0"/>
          <w:marTop w:val="0"/>
          <w:marBottom w:val="0"/>
          <w:divBdr>
            <w:top w:val="none" w:sz="0" w:space="0" w:color="auto"/>
            <w:left w:val="none" w:sz="0" w:space="0" w:color="auto"/>
            <w:bottom w:val="none" w:sz="0" w:space="0" w:color="auto"/>
            <w:right w:val="none" w:sz="0" w:space="0" w:color="auto"/>
          </w:divBdr>
        </w:div>
      </w:divsChild>
    </w:div>
    <w:div w:id="1642029282">
      <w:bodyDiv w:val="1"/>
      <w:marLeft w:val="0"/>
      <w:marRight w:val="0"/>
      <w:marTop w:val="0"/>
      <w:marBottom w:val="0"/>
      <w:divBdr>
        <w:top w:val="none" w:sz="0" w:space="0" w:color="auto"/>
        <w:left w:val="none" w:sz="0" w:space="0" w:color="auto"/>
        <w:bottom w:val="none" w:sz="0" w:space="0" w:color="auto"/>
        <w:right w:val="none" w:sz="0" w:space="0" w:color="auto"/>
      </w:divBdr>
    </w:div>
    <w:div w:id="1658919292">
      <w:bodyDiv w:val="1"/>
      <w:marLeft w:val="0"/>
      <w:marRight w:val="0"/>
      <w:marTop w:val="0"/>
      <w:marBottom w:val="0"/>
      <w:divBdr>
        <w:top w:val="none" w:sz="0" w:space="0" w:color="auto"/>
        <w:left w:val="none" w:sz="0" w:space="0" w:color="auto"/>
        <w:bottom w:val="none" w:sz="0" w:space="0" w:color="auto"/>
        <w:right w:val="none" w:sz="0" w:space="0" w:color="auto"/>
      </w:divBdr>
    </w:div>
    <w:div w:id="1669597942">
      <w:bodyDiv w:val="1"/>
      <w:marLeft w:val="0"/>
      <w:marRight w:val="0"/>
      <w:marTop w:val="0"/>
      <w:marBottom w:val="0"/>
      <w:divBdr>
        <w:top w:val="none" w:sz="0" w:space="0" w:color="auto"/>
        <w:left w:val="none" w:sz="0" w:space="0" w:color="auto"/>
        <w:bottom w:val="none" w:sz="0" w:space="0" w:color="auto"/>
        <w:right w:val="none" w:sz="0" w:space="0" w:color="auto"/>
      </w:divBdr>
      <w:divsChild>
        <w:div w:id="1000163219">
          <w:marLeft w:val="0"/>
          <w:marRight w:val="0"/>
          <w:marTop w:val="0"/>
          <w:marBottom w:val="0"/>
          <w:divBdr>
            <w:top w:val="none" w:sz="0" w:space="0" w:color="auto"/>
            <w:left w:val="none" w:sz="0" w:space="0" w:color="auto"/>
            <w:bottom w:val="none" w:sz="0" w:space="0" w:color="auto"/>
            <w:right w:val="none" w:sz="0" w:space="0" w:color="auto"/>
          </w:divBdr>
          <w:divsChild>
            <w:div w:id="146671735">
              <w:marLeft w:val="0"/>
              <w:marRight w:val="0"/>
              <w:marTop w:val="0"/>
              <w:marBottom w:val="0"/>
              <w:divBdr>
                <w:top w:val="none" w:sz="0" w:space="0" w:color="auto"/>
                <w:left w:val="none" w:sz="0" w:space="0" w:color="auto"/>
                <w:bottom w:val="none" w:sz="0" w:space="0" w:color="auto"/>
                <w:right w:val="none" w:sz="0" w:space="0" w:color="auto"/>
              </w:divBdr>
              <w:divsChild>
                <w:div w:id="570502988">
                  <w:marLeft w:val="0"/>
                  <w:marRight w:val="0"/>
                  <w:marTop w:val="0"/>
                  <w:marBottom w:val="0"/>
                  <w:divBdr>
                    <w:top w:val="none" w:sz="0" w:space="0" w:color="auto"/>
                    <w:left w:val="none" w:sz="0" w:space="0" w:color="auto"/>
                    <w:bottom w:val="none" w:sz="0" w:space="0" w:color="auto"/>
                    <w:right w:val="none" w:sz="0" w:space="0" w:color="auto"/>
                  </w:divBdr>
                  <w:divsChild>
                    <w:div w:id="985358090">
                      <w:marLeft w:val="0"/>
                      <w:marRight w:val="0"/>
                      <w:marTop w:val="0"/>
                      <w:marBottom w:val="0"/>
                      <w:divBdr>
                        <w:top w:val="none" w:sz="0" w:space="0" w:color="auto"/>
                        <w:left w:val="none" w:sz="0" w:space="0" w:color="auto"/>
                        <w:bottom w:val="none" w:sz="0" w:space="0" w:color="auto"/>
                        <w:right w:val="none" w:sz="0" w:space="0" w:color="auto"/>
                      </w:divBdr>
                      <w:divsChild>
                        <w:div w:id="717819519">
                          <w:marLeft w:val="0"/>
                          <w:marRight w:val="0"/>
                          <w:marTop w:val="0"/>
                          <w:marBottom w:val="0"/>
                          <w:divBdr>
                            <w:top w:val="none" w:sz="0" w:space="0" w:color="auto"/>
                            <w:left w:val="none" w:sz="0" w:space="0" w:color="auto"/>
                            <w:bottom w:val="none" w:sz="0" w:space="0" w:color="auto"/>
                            <w:right w:val="none" w:sz="0" w:space="0" w:color="auto"/>
                          </w:divBdr>
                          <w:divsChild>
                            <w:div w:id="183861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9937748">
      <w:bodyDiv w:val="1"/>
      <w:marLeft w:val="0"/>
      <w:marRight w:val="0"/>
      <w:marTop w:val="0"/>
      <w:marBottom w:val="0"/>
      <w:divBdr>
        <w:top w:val="none" w:sz="0" w:space="0" w:color="auto"/>
        <w:left w:val="none" w:sz="0" w:space="0" w:color="auto"/>
        <w:bottom w:val="none" w:sz="0" w:space="0" w:color="auto"/>
        <w:right w:val="none" w:sz="0" w:space="0" w:color="auto"/>
      </w:divBdr>
    </w:div>
    <w:div w:id="1672756339">
      <w:bodyDiv w:val="1"/>
      <w:marLeft w:val="0"/>
      <w:marRight w:val="0"/>
      <w:marTop w:val="0"/>
      <w:marBottom w:val="0"/>
      <w:divBdr>
        <w:top w:val="none" w:sz="0" w:space="0" w:color="auto"/>
        <w:left w:val="none" w:sz="0" w:space="0" w:color="auto"/>
        <w:bottom w:val="none" w:sz="0" w:space="0" w:color="auto"/>
        <w:right w:val="none" w:sz="0" w:space="0" w:color="auto"/>
      </w:divBdr>
    </w:div>
    <w:div w:id="1708287607">
      <w:bodyDiv w:val="1"/>
      <w:marLeft w:val="0"/>
      <w:marRight w:val="0"/>
      <w:marTop w:val="0"/>
      <w:marBottom w:val="0"/>
      <w:divBdr>
        <w:top w:val="none" w:sz="0" w:space="0" w:color="auto"/>
        <w:left w:val="none" w:sz="0" w:space="0" w:color="auto"/>
        <w:bottom w:val="none" w:sz="0" w:space="0" w:color="auto"/>
        <w:right w:val="none" w:sz="0" w:space="0" w:color="auto"/>
      </w:divBdr>
    </w:div>
    <w:div w:id="1717315657">
      <w:bodyDiv w:val="1"/>
      <w:marLeft w:val="0"/>
      <w:marRight w:val="0"/>
      <w:marTop w:val="0"/>
      <w:marBottom w:val="0"/>
      <w:divBdr>
        <w:top w:val="none" w:sz="0" w:space="0" w:color="auto"/>
        <w:left w:val="none" w:sz="0" w:space="0" w:color="auto"/>
        <w:bottom w:val="none" w:sz="0" w:space="0" w:color="auto"/>
        <w:right w:val="none" w:sz="0" w:space="0" w:color="auto"/>
      </w:divBdr>
    </w:div>
    <w:div w:id="1738280774">
      <w:bodyDiv w:val="1"/>
      <w:marLeft w:val="0"/>
      <w:marRight w:val="0"/>
      <w:marTop w:val="0"/>
      <w:marBottom w:val="0"/>
      <w:divBdr>
        <w:top w:val="none" w:sz="0" w:space="0" w:color="auto"/>
        <w:left w:val="none" w:sz="0" w:space="0" w:color="auto"/>
        <w:bottom w:val="none" w:sz="0" w:space="0" w:color="auto"/>
        <w:right w:val="none" w:sz="0" w:space="0" w:color="auto"/>
      </w:divBdr>
      <w:divsChild>
        <w:div w:id="497162625">
          <w:marLeft w:val="446"/>
          <w:marRight w:val="0"/>
          <w:marTop w:val="120"/>
          <w:marBottom w:val="120"/>
          <w:divBdr>
            <w:top w:val="none" w:sz="0" w:space="0" w:color="auto"/>
            <w:left w:val="none" w:sz="0" w:space="0" w:color="auto"/>
            <w:bottom w:val="none" w:sz="0" w:space="0" w:color="auto"/>
            <w:right w:val="none" w:sz="0" w:space="0" w:color="auto"/>
          </w:divBdr>
        </w:div>
        <w:div w:id="1724328867">
          <w:marLeft w:val="446"/>
          <w:marRight w:val="0"/>
          <w:marTop w:val="120"/>
          <w:marBottom w:val="120"/>
          <w:divBdr>
            <w:top w:val="none" w:sz="0" w:space="0" w:color="auto"/>
            <w:left w:val="none" w:sz="0" w:space="0" w:color="auto"/>
            <w:bottom w:val="none" w:sz="0" w:space="0" w:color="auto"/>
            <w:right w:val="none" w:sz="0" w:space="0" w:color="auto"/>
          </w:divBdr>
        </w:div>
        <w:div w:id="1733386803">
          <w:marLeft w:val="446"/>
          <w:marRight w:val="0"/>
          <w:marTop w:val="120"/>
          <w:marBottom w:val="120"/>
          <w:divBdr>
            <w:top w:val="none" w:sz="0" w:space="0" w:color="auto"/>
            <w:left w:val="none" w:sz="0" w:space="0" w:color="auto"/>
            <w:bottom w:val="none" w:sz="0" w:space="0" w:color="auto"/>
            <w:right w:val="none" w:sz="0" w:space="0" w:color="auto"/>
          </w:divBdr>
        </w:div>
      </w:divsChild>
    </w:div>
    <w:div w:id="1742555287">
      <w:bodyDiv w:val="1"/>
      <w:marLeft w:val="0"/>
      <w:marRight w:val="0"/>
      <w:marTop w:val="0"/>
      <w:marBottom w:val="0"/>
      <w:divBdr>
        <w:top w:val="none" w:sz="0" w:space="0" w:color="auto"/>
        <w:left w:val="none" w:sz="0" w:space="0" w:color="auto"/>
        <w:bottom w:val="none" w:sz="0" w:space="0" w:color="auto"/>
        <w:right w:val="none" w:sz="0" w:space="0" w:color="auto"/>
      </w:divBdr>
    </w:div>
    <w:div w:id="1744260879">
      <w:bodyDiv w:val="1"/>
      <w:marLeft w:val="0"/>
      <w:marRight w:val="0"/>
      <w:marTop w:val="0"/>
      <w:marBottom w:val="0"/>
      <w:divBdr>
        <w:top w:val="none" w:sz="0" w:space="0" w:color="auto"/>
        <w:left w:val="none" w:sz="0" w:space="0" w:color="auto"/>
        <w:bottom w:val="none" w:sz="0" w:space="0" w:color="auto"/>
        <w:right w:val="none" w:sz="0" w:space="0" w:color="auto"/>
      </w:divBdr>
    </w:div>
    <w:div w:id="1760103780">
      <w:bodyDiv w:val="1"/>
      <w:marLeft w:val="0"/>
      <w:marRight w:val="0"/>
      <w:marTop w:val="0"/>
      <w:marBottom w:val="0"/>
      <w:divBdr>
        <w:top w:val="none" w:sz="0" w:space="0" w:color="auto"/>
        <w:left w:val="none" w:sz="0" w:space="0" w:color="auto"/>
        <w:bottom w:val="none" w:sz="0" w:space="0" w:color="auto"/>
        <w:right w:val="none" w:sz="0" w:space="0" w:color="auto"/>
      </w:divBdr>
      <w:divsChild>
        <w:div w:id="535318750">
          <w:marLeft w:val="994"/>
          <w:marRight w:val="0"/>
          <w:marTop w:val="0"/>
          <w:marBottom w:val="0"/>
          <w:divBdr>
            <w:top w:val="none" w:sz="0" w:space="0" w:color="auto"/>
            <w:left w:val="none" w:sz="0" w:space="0" w:color="auto"/>
            <w:bottom w:val="none" w:sz="0" w:space="0" w:color="auto"/>
            <w:right w:val="none" w:sz="0" w:space="0" w:color="auto"/>
          </w:divBdr>
        </w:div>
        <w:div w:id="882404168">
          <w:marLeft w:val="994"/>
          <w:marRight w:val="0"/>
          <w:marTop w:val="0"/>
          <w:marBottom w:val="0"/>
          <w:divBdr>
            <w:top w:val="none" w:sz="0" w:space="0" w:color="auto"/>
            <w:left w:val="none" w:sz="0" w:space="0" w:color="auto"/>
            <w:bottom w:val="none" w:sz="0" w:space="0" w:color="auto"/>
            <w:right w:val="none" w:sz="0" w:space="0" w:color="auto"/>
          </w:divBdr>
        </w:div>
        <w:div w:id="1086148355">
          <w:marLeft w:val="1714"/>
          <w:marRight w:val="0"/>
          <w:marTop w:val="0"/>
          <w:marBottom w:val="0"/>
          <w:divBdr>
            <w:top w:val="none" w:sz="0" w:space="0" w:color="auto"/>
            <w:left w:val="none" w:sz="0" w:space="0" w:color="auto"/>
            <w:bottom w:val="none" w:sz="0" w:space="0" w:color="auto"/>
            <w:right w:val="none" w:sz="0" w:space="0" w:color="auto"/>
          </w:divBdr>
        </w:div>
        <w:div w:id="1183401888">
          <w:marLeft w:val="1714"/>
          <w:marRight w:val="0"/>
          <w:marTop w:val="0"/>
          <w:marBottom w:val="0"/>
          <w:divBdr>
            <w:top w:val="none" w:sz="0" w:space="0" w:color="auto"/>
            <w:left w:val="none" w:sz="0" w:space="0" w:color="auto"/>
            <w:bottom w:val="none" w:sz="0" w:space="0" w:color="auto"/>
            <w:right w:val="none" w:sz="0" w:space="0" w:color="auto"/>
          </w:divBdr>
        </w:div>
        <w:div w:id="1701004999">
          <w:marLeft w:val="1714"/>
          <w:marRight w:val="0"/>
          <w:marTop w:val="0"/>
          <w:marBottom w:val="0"/>
          <w:divBdr>
            <w:top w:val="none" w:sz="0" w:space="0" w:color="auto"/>
            <w:left w:val="none" w:sz="0" w:space="0" w:color="auto"/>
            <w:bottom w:val="none" w:sz="0" w:space="0" w:color="auto"/>
            <w:right w:val="none" w:sz="0" w:space="0" w:color="auto"/>
          </w:divBdr>
        </w:div>
        <w:div w:id="1875651575">
          <w:marLeft w:val="994"/>
          <w:marRight w:val="0"/>
          <w:marTop w:val="0"/>
          <w:marBottom w:val="0"/>
          <w:divBdr>
            <w:top w:val="none" w:sz="0" w:space="0" w:color="auto"/>
            <w:left w:val="none" w:sz="0" w:space="0" w:color="auto"/>
            <w:bottom w:val="none" w:sz="0" w:space="0" w:color="auto"/>
            <w:right w:val="none" w:sz="0" w:space="0" w:color="auto"/>
          </w:divBdr>
        </w:div>
        <w:div w:id="2143039635">
          <w:marLeft w:val="1714"/>
          <w:marRight w:val="0"/>
          <w:marTop w:val="0"/>
          <w:marBottom w:val="0"/>
          <w:divBdr>
            <w:top w:val="none" w:sz="0" w:space="0" w:color="auto"/>
            <w:left w:val="none" w:sz="0" w:space="0" w:color="auto"/>
            <w:bottom w:val="none" w:sz="0" w:space="0" w:color="auto"/>
            <w:right w:val="none" w:sz="0" w:space="0" w:color="auto"/>
          </w:divBdr>
        </w:div>
      </w:divsChild>
    </w:div>
    <w:div w:id="1764102675">
      <w:bodyDiv w:val="1"/>
      <w:marLeft w:val="0"/>
      <w:marRight w:val="0"/>
      <w:marTop w:val="0"/>
      <w:marBottom w:val="0"/>
      <w:divBdr>
        <w:top w:val="none" w:sz="0" w:space="0" w:color="auto"/>
        <w:left w:val="none" w:sz="0" w:space="0" w:color="auto"/>
        <w:bottom w:val="none" w:sz="0" w:space="0" w:color="auto"/>
        <w:right w:val="none" w:sz="0" w:space="0" w:color="auto"/>
      </w:divBdr>
      <w:divsChild>
        <w:div w:id="33583568">
          <w:marLeft w:val="446"/>
          <w:marRight w:val="0"/>
          <w:marTop w:val="0"/>
          <w:marBottom w:val="120"/>
          <w:divBdr>
            <w:top w:val="none" w:sz="0" w:space="0" w:color="auto"/>
            <w:left w:val="none" w:sz="0" w:space="0" w:color="auto"/>
            <w:bottom w:val="none" w:sz="0" w:space="0" w:color="auto"/>
            <w:right w:val="none" w:sz="0" w:space="0" w:color="auto"/>
          </w:divBdr>
        </w:div>
        <w:div w:id="312175493">
          <w:marLeft w:val="446"/>
          <w:marRight w:val="0"/>
          <w:marTop w:val="0"/>
          <w:marBottom w:val="120"/>
          <w:divBdr>
            <w:top w:val="none" w:sz="0" w:space="0" w:color="auto"/>
            <w:left w:val="none" w:sz="0" w:space="0" w:color="auto"/>
            <w:bottom w:val="none" w:sz="0" w:space="0" w:color="auto"/>
            <w:right w:val="none" w:sz="0" w:space="0" w:color="auto"/>
          </w:divBdr>
        </w:div>
        <w:div w:id="483787129">
          <w:marLeft w:val="446"/>
          <w:marRight w:val="0"/>
          <w:marTop w:val="0"/>
          <w:marBottom w:val="120"/>
          <w:divBdr>
            <w:top w:val="none" w:sz="0" w:space="0" w:color="auto"/>
            <w:left w:val="none" w:sz="0" w:space="0" w:color="auto"/>
            <w:bottom w:val="none" w:sz="0" w:space="0" w:color="auto"/>
            <w:right w:val="none" w:sz="0" w:space="0" w:color="auto"/>
          </w:divBdr>
        </w:div>
        <w:div w:id="1172646505">
          <w:marLeft w:val="446"/>
          <w:marRight w:val="0"/>
          <w:marTop w:val="0"/>
          <w:marBottom w:val="120"/>
          <w:divBdr>
            <w:top w:val="none" w:sz="0" w:space="0" w:color="auto"/>
            <w:left w:val="none" w:sz="0" w:space="0" w:color="auto"/>
            <w:bottom w:val="none" w:sz="0" w:space="0" w:color="auto"/>
            <w:right w:val="none" w:sz="0" w:space="0" w:color="auto"/>
          </w:divBdr>
        </w:div>
        <w:div w:id="1373114357">
          <w:marLeft w:val="446"/>
          <w:marRight w:val="0"/>
          <w:marTop w:val="0"/>
          <w:marBottom w:val="120"/>
          <w:divBdr>
            <w:top w:val="none" w:sz="0" w:space="0" w:color="auto"/>
            <w:left w:val="none" w:sz="0" w:space="0" w:color="auto"/>
            <w:bottom w:val="none" w:sz="0" w:space="0" w:color="auto"/>
            <w:right w:val="none" w:sz="0" w:space="0" w:color="auto"/>
          </w:divBdr>
        </w:div>
        <w:div w:id="1465153914">
          <w:marLeft w:val="446"/>
          <w:marRight w:val="0"/>
          <w:marTop w:val="0"/>
          <w:marBottom w:val="120"/>
          <w:divBdr>
            <w:top w:val="none" w:sz="0" w:space="0" w:color="auto"/>
            <w:left w:val="none" w:sz="0" w:space="0" w:color="auto"/>
            <w:bottom w:val="none" w:sz="0" w:space="0" w:color="auto"/>
            <w:right w:val="none" w:sz="0" w:space="0" w:color="auto"/>
          </w:divBdr>
        </w:div>
      </w:divsChild>
    </w:div>
    <w:div w:id="1771513174">
      <w:bodyDiv w:val="1"/>
      <w:marLeft w:val="0"/>
      <w:marRight w:val="0"/>
      <w:marTop w:val="0"/>
      <w:marBottom w:val="0"/>
      <w:divBdr>
        <w:top w:val="none" w:sz="0" w:space="0" w:color="auto"/>
        <w:left w:val="none" w:sz="0" w:space="0" w:color="auto"/>
        <w:bottom w:val="none" w:sz="0" w:space="0" w:color="auto"/>
        <w:right w:val="none" w:sz="0" w:space="0" w:color="auto"/>
      </w:divBdr>
    </w:div>
    <w:div w:id="1783720048">
      <w:bodyDiv w:val="1"/>
      <w:marLeft w:val="0"/>
      <w:marRight w:val="0"/>
      <w:marTop w:val="0"/>
      <w:marBottom w:val="0"/>
      <w:divBdr>
        <w:top w:val="none" w:sz="0" w:space="0" w:color="auto"/>
        <w:left w:val="none" w:sz="0" w:space="0" w:color="auto"/>
        <w:bottom w:val="none" w:sz="0" w:space="0" w:color="auto"/>
        <w:right w:val="none" w:sz="0" w:space="0" w:color="auto"/>
      </w:divBdr>
    </w:div>
    <w:div w:id="1807089906">
      <w:bodyDiv w:val="1"/>
      <w:marLeft w:val="0"/>
      <w:marRight w:val="0"/>
      <w:marTop w:val="0"/>
      <w:marBottom w:val="0"/>
      <w:divBdr>
        <w:top w:val="none" w:sz="0" w:space="0" w:color="auto"/>
        <w:left w:val="none" w:sz="0" w:space="0" w:color="auto"/>
        <w:bottom w:val="none" w:sz="0" w:space="0" w:color="auto"/>
        <w:right w:val="none" w:sz="0" w:space="0" w:color="auto"/>
      </w:divBdr>
      <w:divsChild>
        <w:div w:id="350499435">
          <w:marLeft w:val="446"/>
          <w:marRight w:val="0"/>
          <w:marTop w:val="0"/>
          <w:marBottom w:val="120"/>
          <w:divBdr>
            <w:top w:val="none" w:sz="0" w:space="0" w:color="auto"/>
            <w:left w:val="none" w:sz="0" w:space="0" w:color="auto"/>
            <w:bottom w:val="none" w:sz="0" w:space="0" w:color="auto"/>
            <w:right w:val="none" w:sz="0" w:space="0" w:color="auto"/>
          </w:divBdr>
        </w:div>
        <w:div w:id="678166587">
          <w:marLeft w:val="446"/>
          <w:marRight w:val="0"/>
          <w:marTop w:val="0"/>
          <w:marBottom w:val="120"/>
          <w:divBdr>
            <w:top w:val="none" w:sz="0" w:space="0" w:color="auto"/>
            <w:left w:val="none" w:sz="0" w:space="0" w:color="auto"/>
            <w:bottom w:val="none" w:sz="0" w:space="0" w:color="auto"/>
            <w:right w:val="none" w:sz="0" w:space="0" w:color="auto"/>
          </w:divBdr>
        </w:div>
        <w:div w:id="753935198">
          <w:marLeft w:val="446"/>
          <w:marRight w:val="0"/>
          <w:marTop w:val="0"/>
          <w:marBottom w:val="120"/>
          <w:divBdr>
            <w:top w:val="none" w:sz="0" w:space="0" w:color="auto"/>
            <w:left w:val="none" w:sz="0" w:space="0" w:color="auto"/>
            <w:bottom w:val="none" w:sz="0" w:space="0" w:color="auto"/>
            <w:right w:val="none" w:sz="0" w:space="0" w:color="auto"/>
          </w:divBdr>
        </w:div>
        <w:div w:id="797259857">
          <w:marLeft w:val="446"/>
          <w:marRight w:val="0"/>
          <w:marTop w:val="0"/>
          <w:marBottom w:val="120"/>
          <w:divBdr>
            <w:top w:val="none" w:sz="0" w:space="0" w:color="auto"/>
            <w:left w:val="none" w:sz="0" w:space="0" w:color="auto"/>
            <w:bottom w:val="none" w:sz="0" w:space="0" w:color="auto"/>
            <w:right w:val="none" w:sz="0" w:space="0" w:color="auto"/>
          </w:divBdr>
        </w:div>
        <w:div w:id="1361514437">
          <w:marLeft w:val="446"/>
          <w:marRight w:val="0"/>
          <w:marTop w:val="0"/>
          <w:marBottom w:val="120"/>
          <w:divBdr>
            <w:top w:val="none" w:sz="0" w:space="0" w:color="auto"/>
            <w:left w:val="none" w:sz="0" w:space="0" w:color="auto"/>
            <w:bottom w:val="none" w:sz="0" w:space="0" w:color="auto"/>
            <w:right w:val="none" w:sz="0" w:space="0" w:color="auto"/>
          </w:divBdr>
        </w:div>
        <w:div w:id="1499660506">
          <w:marLeft w:val="446"/>
          <w:marRight w:val="0"/>
          <w:marTop w:val="0"/>
          <w:marBottom w:val="120"/>
          <w:divBdr>
            <w:top w:val="none" w:sz="0" w:space="0" w:color="auto"/>
            <w:left w:val="none" w:sz="0" w:space="0" w:color="auto"/>
            <w:bottom w:val="none" w:sz="0" w:space="0" w:color="auto"/>
            <w:right w:val="none" w:sz="0" w:space="0" w:color="auto"/>
          </w:divBdr>
        </w:div>
        <w:div w:id="1589584374">
          <w:marLeft w:val="446"/>
          <w:marRight w:val="0"/>
          <w:marTop w:val="0"/>
          <w:marBottom w:val="120"/>
          <w:divBdr>
            <w:top w:val="none" w:sz="0" w:space="0" w:color="auto"/>
            <w:left w:val="none" w:sz="0" w:space="0" w:color="auto"/>
            <w:bottom w:val="none" w:sz="0" w:space="0" w:color="auto"/>
            <w:right w:val="none" w:sz="0" w:space="0" w:color="auto"/>
          </w:divBdr>
        </w:div>
        <w:div w:id="1760520948">
          <w:marLeft w:val="446"/>
          <w:marRight w:val="0"/>
          <w:marTop w:val="0"/>
          <w:marBottom w:val="120"/>
          <w:divBdr>
            <w:top w:val="none" w:sz="0" w:space="0" w:color="auto"/>
            <w:left w:val="none" w:sz="0" w:space="0" w:color="auto"/>
            <w:bottom w:val="none" w:sz="0" w:space="0" w:color="auto"/>
            <w:right w:val="none" w:sz="0" w:space="0" w:color="auto"/>
          </w:divBdr>
        </w:div>
        <w:div w:id="1804037750">
          <w:marLeft w:val="446"/>
          <w:marRight w:val="0"/>
          <w:marTop w:val="0"/>
          <w:marBottom w:val="120"/>
          <w:divBdr>
            <w:top w:val="none" w:sz="0" w:space="0" w:color="auto"/>
            <w:left w:val="none" w:sz="0" w:space="0" w:color="auto"/>
            <w:bottom w:val="none" w:sz="0" w:space="0" w:color="auto"/>
            <w:right w:val="none" w:sz="0" w:space="0" w:color="auto"/>
          </w:divBdr>
        </w:div>
        <w:div w:id="2063676746">
          <w:marLeft w:val="446"/>
          <w:marRight w:val="0"/>
          <w:marTop w:val="0"/>
          <w:marBottom w:val="120"/>
          <w:divBdr>
            <w:top w:val="none" w:sz="0" w:space="0" w:color="auto"/>
            <w:left w:val="none" w:sz="0" w:space="0" w:color="auto"/>
            <w:bottom w:val="none" w:sz="0" w:space="0" w:color="auto"/>
            <w:right w:val="none" w:sz="0" w:space="0" w:color="auto"/>
          </w:divBdr>
        </w:div>
      </w:divsChild>
    </w:div>
    <w:div w:id="1809278342">
      <w:bodyDiv w:val="1"/>
      <w:marLeft w:val="0"/>
      <w:marRight w:val="0"/>
      <w:marTop w:val="0"/>
      <w:marBottom w:val="0"/>
      <w:divBdr>
        <w:top w:val="none" w:sz="0" w:space="0" w:color="auto"/>
        <w:left w:val="none" w:sz="0" w:space="0" w:color="auto"/>
        <w:bottom w:val="none" w:sz="0" w:space="0" w:color="auto"/>
        <w:right w:val="none" w:sz="0" w:space="0" w:color="auto"/>
      </w:divBdr>
    </w:div>
    <w:div w:id="1815676972">
      <w:bodyDiv w:val="1"/>
      <w:marLeft w:val="0"/>
      <w:marRight w:val="0"/>
      <w:marTop w:val="0"/>
      <w:marBottom w:val="0"/>
      <w:divBdr>
        <w:top w:val="none" w:sz="0" w:space="0" w:color="auto"/>
        <w:left w:val="none" w:sz="0" w:space="0" w:color="auto"/>
        <w:bottom w:val="none" w:sz="0" w:space="0" w:color="auto"/>
        <w:right w:val="none" w:sz="0" w:space="0" w:color="auto"/>
      </w:divBdr>
    </w:div>
    <w:div w:id="1827739825">
      <w:bodyDiv w:val="1"/>
      <w:marLeft w:val="0"/>
      <w:marRight w:val="0"/>
      <w:marTop w:val="0"/>
      <w:marBottom w:val="0"/>
      <w:divBdr>
        <w:top w:val="none" w:sz="0" w:space="0" w:color="auto"/>
        <w:left w:val="none" w:sz="0" w:space="0" w:color="auto"/>
        <w:bottom w:val="none" w:sz="0" w:space="0" w:color="auto"/>
        <w:right w:val="none" w:sz="0" w:space="0" w:color="auto"/>
      </w:divBdr>
    </w:div>
    <w:div w:id="1833064990">
      <w:bodyDiv w:val="1"/>
      <w:marLeft w:val="0"/>
      <w:marRight w:val="0"/>
      <w:marTop w:val="0"/>
      <w:marBottom w:val="0"/>
      <w:divBdr>
        <w:top w:val="none" w:sz="0" w:space="0" w:color="auto"/>
        <w:left w:val="none" w:sz="0" w:space="0" w:color="auto"/>
        <w:bottom w:val="none" w:sz="0" w:space="0" w:color="auto"/>
        <w:right w:val="none" w:sz="0" w:space="0" w:color="auto"/>
      </w:divBdr>
    </w:div>
    <w:div w:id="1843621879">
      <w:bodyDiv w:val="1"/>
      <w:marLeft w:val="0"/>
      <w:marRight w:val="0"/>
      <w:marTop w:val="0"/>
      <w:marBottom w:val="0"/>
      <w:divBdr>
        <w:top w:val="none" w:sz="0" w:space="0" w:color="auto"/>
        <w:left w:val="none" w:sz="0" w:space="0" w:color="auto"/>
        <w:bottom w:val="none" w:sz="0" w:space="0" w:color="auto"/>
        <w:right w:val="none" w:sz="0" w:space="0" w:color="auto"/>
      </w:divBdr>
    </w:div>
    <w:div w:id="1850174352">
      <w:bodyDiv w:val="1"/>
      <w:marLeft w:val="0"/>
      <w:marRight w:val="0"/>
      <w:marTop w:val="0"/>
      <w:marBottom w:val="0"/>
      <w:divBdr>
        <w:top w:val="none" w:sz="0" w:space="0" w:color="auto"/>
        <w:left w:val="none" w:sz="0" w:space="0" w:color="auto"/>
        <w:bottom w:val="none" w:sz="0" w:space="0" w:color="auto"/>
        <w:right w:val="none" w:sz="0" w:space="0" w:color="auto"/>
      </w:divBdr>
      <w:divsChild>
        <w:div w:id="33891952">
          <w:marLeft w:val="274"/>
          <w:marRight w:val="0"/>
          <w:marTop w:val="0"/>
          <w:marBottom w:val="0"/>
          <w:divBdr>
            <w:top w:val="none" w:sz="0" w:space="0" w:color="auto"/>
            <w:left w:val="none" w:sz="0" w:space="0" w:color="auto"/>
            <w:bottom w:val="none" w:sz="0" w:space="0" w:color="auto"/>
            <w:right w:val="none" w:sz="0" w:space="0" w:color="auto"/>
          </w:divBdr>
        </w:div>
        <w:div w:id="753206465">
          <w:marLeft w:val="274"/>
          <w:marRight w:val="0"/>
          <w:marTop w:val="0"/>
          <w:marBottom w:val="0"/>
          <w:divBdr>
            <w:top w:val="none" w:sz="0" w:space="0" w:color="auto"/>
            <w:left w:val="none" w:sz="0" w:space="0" w:color="auto"/>
            <w:bottom w:val="none" w:sz="0" w:space="0" w:color="auto"/>
            <w:right w:val="none" w:sz="0" w:space="0" w:color="auto"/>
          </w:divBdr>
        </w:div>
        <w:div w:id="813529699">
          <w:marLeft w:val="274"/>
          <w:marRight w:val="0"/>
          <w:marTop w:val="0"/>
          <w:marBottom w:val="0"/>
          <w:divBdr>
            <w:top w:val="none" w:sz="0" w:space="0" w:color="auto"/>
            <w:left w:val="none" w:sz="0" w:space="0" w:color="auto"/>
            <w:bottom w:val="none" w:sz="0" w:space="0" w:color="auto"/>
            <w:right w:val="none" w:sz="0" w:space="0" w:color="auto"/>
          </w:divBdr>
        </w:div>
        <w:div w:id="944192343">
          <w:marLeft w:val="274"/>
          <w:marRight w:val="0"/>
          <w:marTop w:val="0"/>
          <w:marBottom w:val="0"/>
          <w:divBdr>
            <w:top w:val="none" w:sz="0" w:space="0" w:color="auto"/>
            <w:left w:val="none" w:sz="0" w:space="0" w:color="auto"/>
            <w:bottom w:val="none" w:sz="0" w:space="0" w:color="auto"/>
            <w:right w:val="none" w:sz="0" w:space="0" w:color="auto"/>
          </w:divBdr>
        </w:div>
        <w:div w:id="973867794">
          <w:marLeft w:val="274"/>
          <w:marRight w:val="0"/>
          <w:marTop w:val="0"/>
          <w:marBottom w:val="0"/>
          <w:divBdr>
            <w:top w:val="none" w:sz="0" w:space="0" w:color="auto"/>
            <w:left w:val="none" w:sz="0" w:space="0" w:color="auto"/>
            <w:bottom w:val="none" w:sz="0" w:space="0" w:color="auto"/>
            <w:right w:val="none" w:sz="0" w:space="0" w:color="auto"/>
          </w:divBdr>
        </w:div>
        <w:div w:id="1053315464">
          <w:marLeft w:val="274"/>
          <w:marRight w:val="0"/>
          <w:marTop w:val="0"/>
          <w:marBottom w:val="0"/>
          <w:divBdr>
            <w:top w:val="none" w:sz="0" w:space="0" w:color="auto"/>
            <w:left w:val="none" w:sz="0" w:space="0" w:color="auto"/>
            <w:bottom w:val="none" w:sz="0" w:space="0" w:color="auto"/>
            <w:right w:val="none" w:sz="0" w:space="0" w:color="auto"/>
          </w:divBdr>
        </w:div>
        <w:div w:id="1150247201">
          <w:marLeft w:val="274"/>
          <w:marRight w:val="0"/>
          <w:marTop w:val="0"/>
          <w:marBottom w:val="0"/>
          <w:divBdr>
            <w:top w:val="none" w:sz="0" w:space="0" w:color="auto"/>
            <w:left w:val="none" w:sz="0" w:space="0" w:color="auto"/>
            <w:bottom w:val="none" w:sz="0" w:space="0" w:color="auto"/>
            <w:right w:val="none" w:sz="0" w:space="0" w:color="auto"/>
          </w:divBdr>
        </w:div>
        <w:div w:id="1227180268">
          <w:marLeft w:val="274"/>
          <w:marRight w:val="0"/>
          <w:marTop w:val="0"/>
          <w:marBottom w:val="0"/>
          <w:divBdr>
            <w:top w:val="none" w:sz="0" w:space="0" w:color="auto"/>
            <w:left w:val="none" w:sz="0" w:space="0" w:color="auto"/>
            <w:bottom w:val="none" w:sz="0" w:space="0" w:color="auto"/>
            <w:right w:val="none" w:sz="0" w:space="0" w:color="auto"/>
          </w:divBdr>
        </w:div>
        <w:div w:id="1554658589">
          <w:marLeft w:val="274"/>
          <w:marRight w:val="0"/>
          <w:marTop w:val="0"/>
          <w:marBottom w:val="0"/>
          <w:divBdr>
            <w:top w:val="none" w:sz="0" w:space="0" w:color="auto"/>
            <w:left w:val="none" w:sz="0" w:space="0" w:color="auto"/>
            <w:bottom w:val="none" w:sz="0" w:space="0" w:color="auto"/>
            <w:right w:val="none" w:sz="0" w:space="0" w:color="auto"/>
          </w:divBdr>
        </w:div>
        <w:div w:id="1628313945">
          <w:marLeft w:val="274"/>
          <w:marRight w:val="0"/>
          <w:marTop w:val="0"/>
          <w:marBottom w:val="0"/>
          <w:divBdr>
            <w:top w:val="none" w:sz="0" w:space="0" w:color="auto"/>
            <w:left w:val="none" w:sz="0" w:space="0" w:color="auto"/>
            <w:bottom w:val="none" w:sz="0" w:space="0" w:color="auto"/>
            <w:right w:val="none" w:sz="0" w:space="0" w:color="auto"/>
          </w:divBdr>
        </w:div>
        <w:div w:id="1766002302">
          <w:marLeft w:val="274"/>
          <w:marRight w:val="0"/>
          <w:marTop w:val="0"/>
          <w:marBottom w:val="0"/>
          <w:divBdr>
            <w:top w:val="none" w:sz="0" w:space="0" w:color="auto"/>
            <w:left w:val="none" w:sz="0" w:space="0" w:color="auto"/>
            <w:bottom w:val="none" w:sz="0" w:space="0" w:color="auto"/>
            <w:right w:val="none" w:sz="0" w:space="0" w:color="auto"/>
          </w:divBdr>
        </w:div>
        <w:div w:id="1795903939">
          <w:marLeft w:val="274"/>
          <w:marRight w:val="0"/>
          <w:marTop w:val="0"/>
          <w:marBottom w:val="0"/>
          <w:divBdr>
            <w:top w:val="none" w:sz="0" w:space="0" w:color="auto"/>
            <w:left w:val="none" w:sz="0" w:space="0" w:color="auto"/>
            <w:bottom w:val="none" w:sz="0" w:space="0" w:color="auto"/>
            <w:right w:val="none" w:sz="0" w:space="0" w:color="auto"/>
          </w:divBdr>
        </w:div>
      </w:divsChild>
    </w:div>
    <w:div w:id="1861355633">
      <w:bodyDiv w:val="1"/>
      <w:marLeft w:val="0"/>
      <w:marRight w:val="0"/>
      <w:marTop w:val="0"/>
      <w:marBottom w:val="0"/>
      <w:divBdr>
        <w:top w:val="none" w:sz="0" w:space="0" w:color="auto"/>
        <w:left w:val="none" w:sz="0" w:space="0" w:color="auto"/>
        <w:bottom w:val="none" w:sz="0" w:space="0" w:color="auto"/>
        <w:right w:val="none" w:sz="0" w:space="0" w:color="auto"/>
      </w:divBdr>
    </w:div>
    <w:div w:id="1864905440">
      <w:bodyDiv w:val="1"/>
      <w:marLeft w:val="0"/>
      <w:marRight w:val="0"/>
      <w:marTop w:val="0"/>
      <w:marBottom w:val="0"/>
      <w:divBdr>
        <w:top w:val="none" w:sz="0" w:space="0" w:color="auto"/>
        <w:left w:val="none" w:sz="0" w:space="0" w:color="auto"/>
        <w:bottom w:val="none" w:sz="0" w:space="0" w:color="auto"/>
        <w:right w:val="none" w:sz="0" w:space="0" w:color="auto"/>
      </w:divBdr>
    </w:div>
    <w:div w:id="1867324991">
      <w:bodyDiv w:val="1"/>
      <w:marLeft w:val="0"/>
      <w:marRight w:val="0"/>
      <w:marTop w:val="0"/>
      <w:marBottom w:val="0"/>
      <w:divBdr>
        <w:top w:val="none" w:sz="0" w:space="0" w:color="auto"/>
        <w:left w:val="none" w:sz="0" w:space="0" w:color="auto"/>
        <w:bottom w:val="none" w:sz="0" w:space="0" w:color="auto"/>
        <w:right w:val="none" w:sz="0" w:space="0" w:color="auto"/>
      </w:divBdr>
      <w:divsChild>
        <w:div w:id="1679578745">
          <w:marLeft w:val="173"/>
          <w:marRight w:val="0"/>
          <w:marTop w:val="0"/>
          <w:marBottom w:val="0"/>
          <w:divBdr>
            <w:top w:val="none" w:sz="0" w:space="0" w:color="auto"/>
            <w:left w:val="none" w:sz="0" w:space="0" w:color="auto"/>
            <w:bottom w:val="none" w:sz="0" w:space="0" w:color="auto"/>
            <w:right w:val="none" w:sz="0" w:space="0" w:color="auto"/>
          </w:divBdr>
        </w:div>
      </w:divsChild>
    </w:div>
    <w:div w:id="1893421840">
      <w:bodyDiv w:val="1"/>
      <w:marLeft w:val="0"/>
      <w:marRight w:val="0"/>
      <w:marTop w:val="0"/>
      <w:marBottom w:val="0"/>
      <w:divBdr>
        <w:top w:val="none" w:sz="0" w:space="0" w:color="auto"/>
        <w:left w:val="none" w:sz="0" w:space="0" w:color="auto"/>
        <w:bottom w:val="none" w:sz="0" w:space="0" w:color="auto"/>
        <w:right w:val="none" w:sz="0" w:space="0" w:color="auto"/>
      </w:divBdr>
      <w:divsChild>
        <w:div w:id="1726441115">
          <w:marLeft w:val="0"/>
          <w:marRight w:val="0"/>
          <w:marTop w:val="0"/>
          <w:marBottom w:val="0"/>
          <w:divBdr>
            <w:top w:val="none" w:sz="0" w:space="0" w:color="auto"/>
            <w:left w:val="none" w:sz="0" w:space="0" w:color="auto"/>
            <w:bottom w:val="none" w:sz="0" w:space="0" w:color="auto"/>
            <w:right w:val="none" w:sz="0" w:space="0" w:color="auto"/>
          </w:divBdr>
          <w:divsChild>
            <w:div w:id="1416322714">
              <w:marLeft w:val="0"/>
              <w:marRight w:val="0"/>
              <w:marTop w:val="0"/>
              <w:marBottom w:val="0"/>
              <w:divBdr>
                <w:top w:val="none" w:sz="0" w:space="0" w:color="auto"/>
                <w:left w:val="none" w:sz="0" w:space="0" w:color="auto"/>
                <w:bottom w:val="none" w:sz="0" w:space="0" w:color="auto"/>
                <w:right w:val="none" w:sz="0" w:space="0" w:color="auto"/>
              </w:divBdr>
              <w:divsChild>
                <w:div w:id="899900575">
                  <w:marLeft w:val="0"/>
                  <w:marRight w:val="0"/>
                  <w:marTop w:val="0"/>
                  <w:marBottom w:val="0"/>
                  <w:divBdr>
                    <w:top w:val="none" w:sz="0" w:space="0" w:color="auto"/>
                    <w:left w:val="none" w:sz="0" w:space="0" w:color="auto"/>
                    <w:bottom w:val="none" w:sz="0" w:space="0" w:color="auto"/>
                    <w:right w:val="none" w:sz="0" w:space="0" w:color="auto"/>
                  </w:divBdr>
                  <w:divsChild>
                    <w:div w:id="1309550056">
                      <w:marLeft w:val="0"/>
                      <w:marRight w:val="0"/>
                      <w:marTop w:val="0"/>
                      <w:marBottom w:val="0"/>
                      <w:divBdr>
                        <w:top w:val="none" w:sz="0" w:space="0" w:color="auto"/>
                        <w:left w:val="none" w:sz="0" w:space="0" w:color="auto"/>
                        <w:bottom w:val="none" w:sz="0" w:space="0" w:color="auto"/>
                        <w:right w:val="none" w:sz="0" w:space="0" w:color="auto"/>
                      </w:divBdr>
                      <w:divsChild>
                        <w:div w:id="8416239">
                          <w:marLeft w:val="0"/>
                          <w:marRight w:val="0"/>
                          <w:marTop w:val="0"/>
                          <w:marBottom w:val="0"/>
                          <w:divBdr>
                            <w:top w:val="none" w:sz="0" w:space="0" w:color="auto"/>
                            <w:left w:val="none" w:sz="0" w:space="0" w:color="auto"/>
                            <w:bottom w:val="none" w:sz="0" w:space="0" w:color="auto"/>
                            <w:right w:val="none" w:sz="0" w:space="0" w:color="auto"/>
                          </w:divBdr>
                          <w:divsChild>
                            <w:div w:id="1292632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7880069">
      <w:bodyDiv w:val="1"/>
      <w:marLeft w:val="0"/>
      <w:marRight w:val="0"/>
      <w:marTop w:val="0"/>
      <w:marBottom w:val="0"/>
      <w:divBdr>
        <w:top w:val="none" w:sz="0" w:space="0" w:color="auto"/>
        <w:left w:val="none" w:sz="0" w:space="0" w:color="auto"/>
        <w:bottom w:val="none" w:sz="0" w:space="0" w:color="auto"/>
        <w:right w:val="none" w:sz="0" w:space="0" w:color="auto"/>
      </w:divBdr>
      <w:divsChild>
        <w:div w:id="120996059">
          <w:marLeft w:val="446"/>
          <w:marRight w:val="0"/>
          <w:marTop w:val="120"/>
          <w:marBottom w:val="120"/>
          <w:divBdr>
            <w:top w:val="none" w:sz="0" w:space="0" w:color="auto"/>
            <w:left w:val="none" w:sz="0" w:space="0" w:color="auto"/>
            <w:bottom w:val="none" w:sz="0" w:space="0" w:color="auto"/>
            <w:right w:val="none" w:sz="0" w:space="0" w:color="auto"/>
          </w:divBdr>
        </w:div>
        <w:div w:id="1698308191">
          <w:marLeft w:val="446"/>
          <w:marRight w:val="0"/>
          <w:marTop w:val="120"/>
          <w:marBottom w:val="120"/>
          <w:divBdr>
            <w:top w:val="none" w:sz="0" w:space="0" w:color="auto"/>
            <w:left w:val="none" w:sz="0" w:space="0" w:color="auto"/>
            <w:bottom w:val="none" w:sz="0" w:space="0" w:color="auto"/>
            <w:right w:val="none" w:sz="0" w:space="0" w:color="auto"/>
          </w:divBdr>
        </w:div>
        <w:div w:id="1763868554">
          <w:marLeft w:val="446"/>
          <w:marRight w:val="0"/>
          <w:marTop w:val="120"/>
          <w:marBottom w:val="120"/>
          <w:divBdr>
            <w:top w:val="none" w:sz="0" w:space="0" w:color="auto"/>
            <w:left w:val="none" w:sz="0" w:space="0" w:color="auto"/>
            <w:bottom w:val="none" w:sz="0" w:space="0" w:color="auto"/>
            <w:right w:val="none" w:sz="0" w:space="0" w:color="auto"/>
          </w:divBdr>
        </w:div>
        <w:div w:id="2122723831">
          <w:marLeft w:val="446"/>
          <w:marRight w:val="0"/>
          <w:marTop w:val="120"/>
          <w:marBottom w:val="120"/>
          <w:divBdr>
            <w:top w:val="none" w:sz="0" w:space="0" w:color="auto"/>
            <w:left w:val="none" w:sz="0" w:space="0" w:color="auto"/>
            <w:bottom w:val="none" w:sz="0" w:space="0" w:color="auto"/>
            <w:right w:val="none" w:sz="0" w:space="0" w:color="auto"/>
          </w:divBdr>
        </w:div>
      </w:divsChild>
    </w:div>
    <w:div w:id="1932811606">
      <w:bodyDiv w:val="1"/>
      <w:marLeft w:val="0"/>
      <w:marRight w:val="0"/>
      <w:marTop w:val="0"/>
      <w:marBottom w:val="0"/>
      <w:divBdr>
        <w:top w:val="none" w:sz="0" w:space="0" w:color="auto"/>
        <w:left w:val="none" w:sz="0" w:space="0" w:color="auto"/>
        <w:bottom w:val="none" w:sz="0" w:space="0" w:color="auto"/>
        <w:right w:val="none" w:sz="0" w:space="0" w:color="auto"/>
      </w:divBdr>
      <w:divsChild>
        <w:div w:id="57481080">
          <w:marLeft w:val="274"/>
          <w:marRight w:val="0"/>
          <w:marTop w:val="0"/>
          <w:marBottom w:val="0"/>
          <w:divBdr>
            <w:top w:val="none" w:sz="0" w:space="0" w:color="auto"/>
            <w:left w:val="none" w:sz="0" w:space="0" w:color="auto"/>
            <w:bottom w:val="none" w:sz="0" w:space="0" w:color="auto"/>
            <w:right w:val="none" w:sz="0" w:space="0" w:color="auto"/>
          </w:divBdr>
        </w:div>
        <w:div w:id="128329350">
          <w:marLeft w:val="274"/>
          <w:marRight w:val="0"/>
          <w:marTop w:val="0"/>
          <w:marBottom w:val="0"/>
          <w:divBdr>
            <w:top w:val="none" w:sz="0" w:space="0" w:color="auto"/>
            <w:left w:val="none" w:sz="0" w:space="0" w:color="auto"/>
            <w:bottom w:val="none" w:sz="0" w:space="0" w:color="auto"/>
            <w:right w:val="none" w:sz="0" w:space="0" w:color="auto"/>
          </w:divBdr>
        </w:div>
        <w:div w:id="896479084">
          <w:marLeft w:val="274"/>
          <w:marRight w:val="0"/>
          <w:marTop w:val="0"/>
          <w:marBottom w:val="0"/>
          <w:divBdr>
            <w:top w:val="none" w:sz="0" w:space="0" w:color="auto"/>
            <w:left w:val="none" w:sz="0" w:space="0" w:color="auto"/>
            <w:bottom w:val="none" w:sz="0" w:space="0" w:color="auto"/>
            <w:right w:val="none" w:sz="0" w:space="0" w:color="auto"/>
          </w:divBdr>
        </w:div>
      </w:divsChild>
    </w:div>
    <w:div w:id="1980571793">
      <w:bodyDiv w:val="1"/>
      <w:marLeft w:val="0"/>
      <w:marRight w:val="0"/>
      <w:marTop w:val="0"/>
      <w:marBottom w:val="0"/>
      <w:divBdr>
        <w:top w:val="none" w:sz="0" w:space="0" w:color="auto"/>
        <w:left w:val="none" w:sz="0" w:space="0" w:color="auto"/>
        <w:bottom w:val="none" w:sz="0" w:space="0" w:color="auto"/>
        <w:right w:val="none" w:sz="0" w:space="0" w:color="auto"/>
      </w:divBdr>
    </w:div>
    <w:div w:id="1985314683">
      <w:bodyDiv w:val="1"/>
      <w:marLeft w:val="0"/>
      <w:marRight w:val="0"/>
      <w:marTop w:val="0"/>
      <w:marBottom w:val="0"/>
      <w:divBdr>
        <w:top w:val="none" w:sz="0" w:space="0" w:color="auto"/>
        <w:left w:val="none" w:sz="0" w:space="0" w:color="auto"/>
        <w:bottom w:val="none" w:sz="0" w:space="0" w:color="auto"/>
        <w:right w:val="none" w:sz="0" w:space="0" w:color="auto"/>
      </w:divBdr>
    </w:div>
    <w:div w:id="1988390926">
      <w:bodyDiv w:val="1"/>
      <w:marLeft w:val="0"/>
      <w:marRight w:val="0"/>
      <w:marTop w:val="0"/>
      <w:marBottom w:val="0"/>
      <w:divBdr>
        <w:top w:val="none" w:sz="0" w:space="0" w:color="auto"/>
        <w:left w:val="none" w:sz="0" w:space="0" w:color="auto"/>
        <w:bottom w:val="none" w:sz="0" w:space="0" w:color="auto"/>
        <w:right w:val="none" w:sz="0" w:space="0" w:color="auto"/>
      </w:divBdr>
      <w:divsChild>
        <w:div w:id="217741727">
          <w:marLeft w:val="446"/>
          <w:marRight w:val="0"/>
          <w:marTop w:val="120"/>
          <w:marBottom w:val="120"/>
          <w:divBdr>
            <w:top w:val="none" w:sz="0" w:space="0" w:color="auto"/>
            <w:left w:val="none" w:sz="0" w:space="0" w:color="auto"/>
            <w:bottom w:val="none" w:sz="0" w:space="0" w:color="auto"/>
            <w:right w:val="none" w:sz="0" w:space="0" w:color="auto"/>
          </w:divBdr>
        </w:div>
        <w:div w:id="1061174743">
          <w:marLeft w:val="446"/>
          <w:marRight w:val="0"/>
          <w:marTop w:val="120"/>
          <w:marBottom w:val="120"/>
          <w:divBdr>
            <w:top w:val="none" w:sz="0" w:space="0" w:color="auto"/>
            <w:left w:val="none" w:sz="0" w:space="0" w:color="auto"/>
            <w:bottom w:val="none" w:sz="0" w:space="0" w:color="auto"/>
            <w:right w:val="none" w:sz="0" w:space="0" w:color="auto"/>
          </w:divBdr>
        </w:div>
        <w:div w:id="1694380479">
          <w:marLeft w:val="446"/>
          <w:marRight w:val="0"/>
          <w:marTop w:val="120"/>
          <w:marBottom w:val="120"/>
          <w:divBdr>
            <w:top w:val="none" w:sz="0" w:space="0" w:color="auto"/>
            <w:left w:val="none" w:sz="0" w:space="0" w:color="auto"/>
            <w:bottom w:val="none" w:sz="0" w:space="0" w:color="auto"/>
            <w:right w:val="none" w:sz="0" w:space="0" w:color="auto"/>
          </w:divBdr>
        </w:div>
        <w:div w:id="1981615313">
          <w:marLeft w:val="446"/>
          <w:marRight w:val="0"/>
          <w:marTop w:val="120"/>
          <w:marBottom w:val="120"/>
          <w:divBdr>
            <w:top w:val="none" w:sz="0" w:space="0" w:color="auto"/>
            <w:left w:val="none" w:sz="0" w:space="0" w:color="auto"/>
            <w:bottom w:val="none" w:sz="0" w:space="0" w:color="auto"/>
            <w:right w:val="none" w:sz="0" w:space="0" w:color="auto"/>
          </w:divBdr>
        </w:div>
      </w:divsChild>
    </w:div>
    <w:div w:id="2009749523">
      <w:bodyDiv w:val="1"/>
      <w:marLeft w:val="0"/>
      <w:marRight w:val="0"/>
      <w:marTop w:val="0"/>
      <w:marBottom w:val="0"/>
      <w:divBdr>
        <w:top w:val="none" w:sz="0" w:space="0" w:color="auto"/>
        <w:left w:val="none" w:sz="0" w:space="0" w:color="auto"/>
        <w:bottom w:val="none" w:sz="0" w:space="0" w:color="auto"/>
        <w:right w:val="none" w:sz="0" w:space="0" w:color="auto"/>
      </w:divBdr>
    </w:div>
    <w:div w:id="2015105679">
      <w:bodyDiv w:val="1"/>
      <w:marLeft w:val="0"/>
      <w:marRight w:val="0"/>
      <w:marTop w:val="0"/>
      <w:marBottom w:val="0"/>
      <w:divBdr>
        <w:top w:val="none" w:sz="0" w:space="0" w:color="auto"/>
        <w:left w:val="none" w:sz="0" w:space="0" w:color="auto"/>
        <w:bottom w:val="none" w:sz="0" w:space="0" w:color="auto"/>
        <w:right w:val="none" w:sz="0" w:space="0" w:color="auto"/>
      </w:divBdr>
      <w:divsChild>
        <w:div w:id="535385192">
          <w:marLeft w:val="0"/>
          <w:marRight w:val="0"/>
          <w:marTop w:val="0"/>
          <w:marBottom w:val="120"/>
          <w:divBdr>
            <w:top w:val="none" w:sz="0" w:space="0" w:color="auto"/>
            <w:left w:val="none" w:sz="0" w:space="0" w:color="auto"/>
            <w:bottom w:val="none" w:sz="0" w:space="0" w:color="auto"/>
            <w:right w:val="none" w:sz="0" w:space="0" w:color="auto"/>
          </w:divBdr>
        </w:div>
        <w:div w:id="541674846">
          <w:marLeft w:val="0"/>
          <w:marRight w:val="0"/>
          <w:marTop w:val="0"/>
          <w:marBottom w:val="120"/>
          <w:divBdr>
            <w:top w:val="none" w:sz="0" w:space="0" w:color="auto"/>
            <w:left w:val="none" w:sz="0" w:space="0" w:color="auto"/>
            <w:bottom w:val="none" w:sz="0" w:space="0" w:color="auto"/>
            <w:right w:val="none" w:sz="0" w:space="0" w:color="auto"/>
          </w:divBdr>
        </w:div>
        <w:div w:id="2118912894">
          <w:marLeft w:val="0"/>
          <w:marRight w:val="0"/>
          <w:marTop w:val="0"/>
          <w:marBottom w:val="120"/>
          <w:divBdr>
            <w:top w:val="none" w:sz="0" w:space="0" w:color="auto"/>
            <w:left w:val="none" w:sz="0" w:space="0" w:color="auto"/>
            <w:bottom w:val="none" w:sz="0" w:space="0" w:color="auto"/>
            <w:right w:val="none" w:sz="0" w:space="0" w:color="auto"/>
          </w:divBdr>
        </w:div>
      </w:divsChild>
    </w:div>
    <w:div w:id="2023507871">
      <w:bodyDiv w:val="1"/>
      <w:marLeft w:val="0"/>
      <w:marRight w:val="0"/>
      <w:marTop w:val="0"/>
      <w:marBottom w:val="0"/>
      <w:divBdr>
        <w:top w:val="none" w:sz="0" w:space="0" w:color="auto"/>
        <w:left w:val="none" w:sz="0" w:space="0" w:color="auto"/>
        <w:bottom w:val="none" w:sz="0" w:space="0" w:color="auto"/>
        <w:right w:val="none" w:sz="0" w:space="0" w:color="auto"/>
      </w:divBdr>
    </w:div>
    <w:div w:id="2042046286">
      <w:bodyDiv w:val="1"/>
      <w:marLeft w:val="0"/>
      <w:marRight w:val="0"/>
      <w:marTop w:val="0"/>
      <w:marBottom w:val="0"/>
      <w:divBdr>
        <w:top w:val="none" w:sz="0" w:space="0" w:color="auto"/>
        <w:left w:val="none" w:sz="0" w:space="0" w:color="auto"/>
        <w:bottom w:val="none" w:sz="0" w:space="0" w:color="auto"/>
        <w:right w:val="none" w:sz="0" w:space="0" w:color="auto"/>
      </w:divBdr>
    </w:div>
    <w:div w:id="2044599587">
      <w:bodyDiv w:val="1"/>
      <w:marLeft w:val="0"/>
      <w:marRight w:val="0"/>
      <w:marTop w:val="0"/>
      <w:marBottom w:val="0"/>
      <w:divBdr>
        <w:top w:val="none" w:sz="0" w:space="0" w:color="auto"/>
        <w:left w:val="none" w:sz="0" w:space="0" w:color="auto"/>
        <w:bottom w:val="none" w:sz="0" w:space="0" w:color="auto"/>
        <w:right w:val="none" w:sz="0" w:space="0" w:color="auto"/>
      </w:divBdr>
    </w:div>
    <w:div w:id="2057005613">
      <w:bodyDiv w:val="1"/>
      <w:marLeft w:val="0"/>
      <w:marRight w:val="0"/>
      <w:marTop w:val="0"/>
      <w:marBottom w:val="0"/>
      <w:divBdr>
        <w:top w:val="none" w:sz="0" w:space="0" w:color="auto"/>
        <w:left w:val="none" w:sz="0" w:space="0" w:color="auto"/>
        <w:bottom w:val="none" w:sz="0" w:space="0" w:color="auto"/>
        <w:right w:val="none" w:sz="0" w:space="0" w:color="auto"/>
      </w:divBdr>
    </w:div>
    <w:div w:id="2062896730">
      <w:bodyDiv w:val="1"/>
      <w:marLeft w:val="0"/>
      <w:marRight w:val="0"/>
      <w:marTop w:val="0"/>
      <w:marBottom w:val="0"/>
      <w:divBdr>
        <w:top w:val="none" w:sz="0" w:space="0" w:color="auto"/>
        <w:left w:val="none" w:sz="0" w:space="0" w:color="auto"/>
        <w:bottom w:val="none" w:sz="0" w:space="0" w:color="auto"/>
        <w:right w:val="none" w:sz="0" w:space="0" w:color="auto"/>
      </w:divBdr>
      <w:divsChild>
        <w:div w:id="829251271">
          <w:marLeft w:val="274"/>
          <w:marRight w:val="0"/>
          <w:marTop w:val="0"/>
          <w:marBottom w:val="0"/>
          <w:divBdr>
            <w:top w:val="none" w:sz="0" w:space="0" w:color="auto"/>
            <w:left w:val="none" w:sz="0" w:space="0" w:color="auto"/>
            <w:bottom w:val="none" w:sz="0" w:space="0" w:color="auto"/>
            <w:right w:val="none" w:sz="0" w:space="0" w:color="auto"/>
          </w:divBdr>
        </w:div>
        <w:div w:id="1339237506">
          <w:marLeft w:val="274"/>
          <w:marRight w:val="0"/>
          <w:marTop w:val="0"/>
          <w:marBottom w:val="0"/>
          <w:divBdr>
            <w:top w:val="none" w:sz="0" w:space="0" w:color="auto"/>
            <w:left w:val="none" w:sz="0" w:space="0" w:color="auto"/>
            <w:bottom w:val="none" w:sz="0" w:space="0" w:color="auto"/>
            <w:right w:val="none" w:sz="0" w:space="0" w:color="auto"/>
          </w:divBdr>
        </w:div>
        <w:div w:id="1650405773">
          <w:marLeft w:val="274"/>
          <w:marRight w:val="0"/>
          <w:marTop w:val="0"/>
          <w:marBottom w:val="0"/>
          <w:divBdr>
            <w:top w:val="none" w:sz="0" w:space="0" w:color="auto"/>
            <w:left w:val="none" w:sz="0" w:space="0" w:color="auto"/>
            <w:bottom w:val="none" w:sz="0" w:space="0" w:color="auto"/>
            <w:right w:val="none" w:sz="0" w:space="0" w:color="auto"/>
          </w:divBdr>
        </w:div>
      </w:divsChild>
    </w:div>
    <w:div w:id="2103062954">
      <w:bodyDiv w:val="1"/>
      <w:marLeft w:val="0"/>
      <w:marRight w:val="0"/>
      <w:marTop w:val="0"/>
      <w:marBottom w:val="0"/>
      <w:divBdr>
        <w:top w:val="none" w:sz="0" w:space="0" w:color="auto"/>
        <w:left w:val="none" w:sz="0" w:space="0" w:color="auto"/>
        <w:bottom w:val="none" w:sz="0" w:space="0" w:color="auto"/>
        <w:right w:val="none" w:sz="0" w:space="0" w:color="auto"/>
      </w:divBdr>
    </w:div>
    <w:div w:id="2138571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4" Type="http://schemas.openxmlformats.org/officeDocument/2006/relationships/image" Target="media/image17.jpeg"/><Relationship Id="rId42" Type="http://schemas.openxmlformats.org/officeDocument/2006/relationships/image" Target="media/image25.png"/><Relationship Id="rId47" Type="http://schemas.openxmlformats.org/officeDocument/2006/relationships/image" Target="media/image27.jpe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image" Target="media/image40.emf"/><Relationship Id="rId68"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3.png"/><Relationship Id="rId11" Type="http://schemas.openxmlformats.org/officeDocument/2006/relationships/image" Target="media/image5.png"/><Relationship Id="rId32" Type="http://schemas.openxmlformats.org/officeDocument/2006/relationships/image" Target="media/image16.png"/><Relationship Id="rId37" Type="http://schemas.openxmlformats.org/officeDocument/2006/relationships/image" Target="media/image20.jpeg"/><Relationship Id="rId40" Type="http://schemas.openxmlformats.org/officeDocument/2006/relationships/image" Target="media/image22.png"/><Relationship Id="rId45" Type="http://schemas.openxmlformats.org/officeDocument/2006/relationships/image" Target="media/image25.jpe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image" Target="media/image43.png"/><Relationship Id="rId74" Type="http://schemas.microsoft.com/office/2018/08/relationships/commentsExtensible" Target="commentsExtensible.xml"/><Relationship Id="rId5" Type="http://schemas.openxmlformats.org/officeDocument/2006/relationships/settings" Target="settings.xml"/><Relationship Id="rId61" Type="http://schemas.microsoft.com/office/2011/relationships/commentsExtended" Target="commentsExtended.xml"/><Relationship Id="rId19" Type="http://schemas.openxmlformats.org/officeDocument/2006/relationships/image" Target="media/image11.jpeg"/><Relationship Id="rId14" Type="http://schemas.openxmlformats.org/officeDocument/2006/relationships/footer" Target="footer1.xml"/><Relationship Id="rId27" Type="http://schemas.openxmlformats.org/officeDocument/2006/relationships/image" Target="media/image110.jpeg"/><Relationship Id="rId30" Type="http://schemas.openxmlformats.org/officeDocument/2006/relationships/image" Target="media/image14.sv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28.jpeg"/><Relationship Id="rId56" Type="http://schemas.openxmlformats.org/officeDocument/2006/relationships/image" Target="media/image36.png"/><Relationship Id="rId64" Type="http://schemas.openxmlformats.org/officeDocument/2006/relationships/image" Target="media/image41.emf"/><Relationship Id="rId69"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31.png"/><Relationship Id="rId72"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9.png"/><Relationship Id="rId33" Type="http://schemas.microsoft.com/office/2007/relationships/hdphoto" Target="media/hdphoto1.wdp"/><Relationship Id="rId38" Type="http://schemas.openxmlformats.org/officeDocument/2006/relationships/image" Target="media/image20.png"/><Relationship Id="rId46" Type="http://schemas.openxmlformats.org/officeDocument/2006/relationships/image" Target="media/image26.jpeg"/><Relationship Id="rId59" Type="http://schemas.openxmlformats.org/officeDocument/2006/relationships/image" Target="media/image39.png"/><Relationship Id="rId67" Type="http://schemas.openxmlformats.org/officeDocument/2006/relationships/image" Target="media/image44.png"/><Relationship Id="rId41" Type="http://schemas.openxmlformats.org/officeDocument/2006/relationships/image" Target="media/image23.png"/><Relationship Id="rId54" Type="http://schemas.openxmlformats.org/officeDocument/2006/relationships/image" Target="media/image34.png"/><Relationship Id="rId62" Type="http://schemas.microsoft.com/office/2016/09/relationships/commentsIds" Target="commentsIds.xml"/><Relationship Id="rId7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2.xml"/><Relationship Id="rId28" Type="http://schemas.openxmlformats.org/officeDocument/2006/relationships/image" Target="media/image12.png"/><Relationship Id="rId36" Type="http://schemas.openxmlformats.org/officeDocument/2006/relationships/image" Target="media/image19.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image" Target="media/image4.png"/><Relationship Id="rId31" Type="http://schemas.openxmlformats.org/officeDocument/2006/relationships/image" Target="media/image15.png"/><Relationship Id="rId44" Type="http://schemas.openxmlformats.org/officeDocument/2006/relationships/image" Target="media/image24.jpeg"/><Relationship Id="rId52" Type="http://schemas.openxmlformats.org/officeDocument/2006/relationships/image" Target="media/image32.png"/><Relationship Id="rId60" Type="http://schemas.openxmlformats.org/officeDocument/2006/relationships/comments" Target="comments.xml"/><Relationship Id="rId65" Type="http://schemas.openxmlformats.org/officeDocument/2006/relationships/image" Target="media/image42.png"/><Relationship Id="rId73" Type="http://schemas.openxmlformats.org/officeDocument/2006/relationships/theme" Target="theme/theme1.xml"/><Relationship Id="rId4" Type="http://schemas.openxmlformats.org/officeDocument/2006/relationships/image" Target="media/image2.png"/><Relationship Id="rId9" Type="http://schemas.openxmlformats.org/officeDocument/2006/relationships/image" Target="media/image3.jpeg"/><Relationship Id="rId13" Type="http://schemas.openxmlformats.org/officeDocument/2006/relationships/header" Target="header1.xml"/><Relationship Id="rId18" Type="http://schemas.openxmlformats.org/officeDocument/2006/relationships/image" Target="media/image10.jpeg"/><Relationship Id="rId39" Type="http://schemas.openxmlformats.org/officeDocument/2006/relationships/image" Target="media/image21.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5.xml.rels><?xml version="1.0" encoding="UTF-8" standalone="yes"?>
<Relationships xmlns="http://schemas.openxmlformats.org/package/2006/relationships"><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ort_317o\Bureau\MODELE%20A4%20portrait%20%201PAGE+COUV.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FE78042-AF13-49E0-9B38-3606049B20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MODELE A4 portrait  1PAGE+COUV.dot</Template>
  <TotalTime>0</TotalTime>
  <Pages>40</Pages>
  <Words>9147</Words>
  <Characters>50126</Characters>
  <Application>Microsoft Office Word</Application>
  <DocSecurity>0</DocSecurity>
  <Lines>2948</Lines>
  <Paragraphs>1288</Paragraphs>
  <ScaleCrop>false</ScaleCrop>
  <HeadingPairs>
    <vt:vector size="2" baseType="variant">
      <vt:variant>
        <vt:lpstr>Titre</vt:lpstr>
      </vt:variant>
      <vt:variant>
        <vt:i4>1</vt:i4>
      </vt:variant>
    </vt:vector>
  </HeadingPairs>
  <TitlesOfParts>
    <vt:vector size="1" baseType="lpstr">
      <vt:lpstr>I</vt:lpstr>
    </vt:vector>
  </TitlesOfParts>
  <Company>HP</Company>
  <LinksUpToDate>false</LinksUpToDate>
  <CharactersWithSpaces>57985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BMelay</dc:creator>
  <cp:keywords/>
  <dc:description/>
  <cp:lastModifiedBy>DEPREZ Stephanie</cp:lastModifiedBy>
  <cp:revision>2</cp:revision>
  <cp:lastPrinted>2021-06-17T12:15:00Z</cp:lastPrinted>
  <dcterms:created xsi:type="dcterms:W3CDTF">2025-07-09T14:37:00Z</dcterms:created>
  <dcterms:modified xsi:type="dcterms:W3CDTF">2025-07-09T14:37:00Z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Arctic 011</vt:lpwstr>
  </property>
</Properties>
</file>